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17E" w:rsidRPr="000A72EB" w:rsidRDefault="00A3317E" w:rsidP="000A72EB">
      <w:pPr>
        <w:pStyle w:val="a5"/>
        <w:contextualSpacing/>
        <w:jc w:val="left"/>
        <w:rPr>
          <w:b w:val="0"/>
          <w:sz w:val="24"/>
          <w:szCs w:val="24"/>
        </w:rPr>
      </w:pPr>
      <w:bookmarkStart w:id="0" w:name="_GoBack"/>
      <w:bookmarkEnd w:id="0"/>
    </w:p>
    <w:p w:rsidR="00A3317E" w:rsidRPr="000A72EB" w:rsidRDefault="00A3317E" w:rsidP="000A72EB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A3317E" w:rsidRDefault="00A3317E" w:rsidP="000A72EB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Default="000A72EB" w:rsidP="000A72EB">
      <w:pPr>
        <w:spacing w:line="240" w:lineRule="auto"/>
        <w:ind w:firstLine="0"/>
        <w:contextualSpacing/>
      </w:pPr>
    </w:p>
    <w:p w:rsidR="000A72EB" w:rsidRDefault="000A72EB" w:rsidP="000A72EB">
      <w:pPr>
        <w:spacing w:line="240" w:lineRule="auto"/>
        <w:ind w:firstLine="0"/>
        <w:contextualSpacing/>
      </w:pPr>
    </w:p>
    <w:p w:rsidR="000A72EB" w:rsidRDefault="000A72EB" w:rsidP="000A72EB">
      <w:pPr>
        <w:spacing w:line="240" w:lineRule="auto"/>
        <w:ind w:firstLine="0"/>
        <w:contextualSpacing/>
      </w:pPr>
    </w:p>
    <w:p w:rsidR="000A72EB" w:rsidRPr="000A72EB" w:rsidRDefault="000A72EB" w:rsidP="000A72EB">
      <w:pPr>
        <w:spacing w:line="240" w:lineRule="auto"/>
        <w:ind w:firstLine="0"/>
        <w:contextualSpacing/>
      </w:pPr>
    </w:p>
    <w:p w:rsidR="00A3317E" w:rsidRDefault="00A3317E" w:rsidP="000A72EB">
      <w:pPr>
        <w:spacing w:line="240" w:lineRule="auto"/>
        <w:ind w:firstLine="0"/>
        <w:contextualSpacing/>
        <w:jc w:val="left"/>
        <w:rPr>
          <w:szCs w:val="24"/>
        </w:rPr>
      </w:pPr>
    </w:p>
    <w:p w:rsidR="000A72EB" w:rsidRDefault="000A72EB" w:rsidP="000A72EB">
      <w:pPr>
        <w:spacing w:line="240" w:lineRule="auto"/>
        <w:ind w:firstLine="0"/>
        <w:contextualSpacing/>
        <w:jc w:val="left"/>
        <w:rPr>
          <w:szCs w:val="24"/>
        </w:rPr>
      </w:pPr>
    </w:p>
    <w:p w:rsidR="00021343" w:rsidRPr="000A72EB" w:rsidRDefault="00021343" w:rsidP="000A72EB">
      <w:pPr>
        <w:spacing w:line="240" w:lineRule="auto"/>
        <w:ind w:firstLine="0"/>
        <w:contextualSpacing/>
        <w:jc w:val="left"/>
        <w:rPr>
          <w:szCs w:val="24"/>
        </w:rPr>
      </w:pPr>
    </w:p>
    <w:p w:rsidR="00A3317E" w:rsidRPr="000A72EB" w:rsidRDefault="00A3317E" w:rsidP="000A72EB">
      <w:pPr>
        <w:pStyle w:val="a5"/>
        <w:contextualSpacing/>
        <w:jc w:val="left"/>
        <w:rPr>
          <w:b w:val="0"/>
          <w:sz w:val="24"/>
          <w:szCs w:val="24"/>
        </w:rPr>
      </w:pPr>
    </w:p>
    <w:p w:rsidR="00A3317E" w:rsidRPr="00021343" w:rsidRDefault="00A3317E" w:rsidP="00021343">
      <w:pPr>
        <w:spacing w:line="240" w:lineRule="auto"/>
        <w:ind w:firstLine="0"/>
        <w:contextualSpacing/>
        <w:jc w:val="left"/>
        <w:rPr>
          <w:szCs w:val="24"/>
        </w:rPr>
      </w:pPr>
      <w:r>
        <w:rPr>
          <w:caps/>
        </w:rPr>
        <w:br w:type="page"/>
      </w: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21343" w:rsidRDefault="00021343" w:rsidP="00021343">
      <w:pPr>
        <w:spacing w:line="240" w:lineRule="auto"/>
        <w:ind w:firstLine="0"/>
        <w:contextualSpacing/>
      </w:pPr>
    </w:p>
    <w:p w:rsidR="00021343" w:rsidRDefault="00021343" w:rsidP="00021343">
      <w:pPr>
        <w:spacing w:line="240" w:lineRule="auto"/>
        <w:ind w:firstLine="0"/>
        <w:contextualSpacing/>
      </w:pPr>
    </w:p>
    <w:p w:rsidR="00021343" w:rsidRDefault="00DA2B6F" w:rsidP="00021343">
      <w:pPr>
        <w:spacing w:line="240" w:lineRule="auto"/>
        <w:ind w:firstLine="0"/>
        <w:contextualSpacing/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3250565</wp:posOffset>
            </wp:positionH>
            <wp:positionV relativeFrom="paragraph">
              <wp:posOffset>65405</wp:posOffset>
            </wp:positionV>
            <wp:extent cx="621030" cy="581025"/>
            <wp:effectExtent l="19050" t="0" r="7620" b="0"/>
            <wp:wrapNone/>
            <wp:docPr id="1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9095" t="37833" r="41870" b="404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1343" w:rsidRPr="00021343" w:rsidRDefault="00021343" w:rsidP="00021343">
      <w:pPr>
        <w:spacing w:line="240" w:lineRule="auto"/>
        <w:ind w:firstLine="0"/>
        <w:contextualSpacing/>
      </w:pPr>
    </w:p>
    <w:p w:rsidR="00A3317E" w:rsidRPr="000A72EB" w:rsidRDefault="00A3317E" w:rsidP="000A72EB">
      <w:pPr>
        <w:pStyle w:val="afb"/>
        <w:tabs>
          <w:tab w:val="left" w:pos="7080"/>
        </w:tabs>
        <w:spacing w:line="240" w:lineRule="auto"/>
        <w:contextualSpacing/>
        <w:rPr>
          <w:sz w:val="28"/>
          <w:szCs w:val="28"/>
        </w:rPr>
      </w:pPr>
      <w:r w:rsidRPr="000A72EB">
        <w:rPr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3872865</wp:posOffset>
            </wp:positionH>
            <wp:positionV relativeFrom="paragraph">
              <wp:posOffset>7779385</wp:posOffset>
            </wp:positionV>
            <wp:extent cx="621030" cy="577850"/>
            <wp:effectExtent l="19050" t="0" r="7620" b="0"/>
            <wp:wrapNone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9095" t="37833" r="41870" b="404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72EB">
        <w:rPr>
          <w:sz w:val="28"/>
          <w:szCs w:val="28"/>
        </w:rPr>
        <w:t>Главный инженер</w:t>
      </w:r>
      <w:r w:rsidRPr="000A72EB">
        <w:rPr>
          <w:sz w:val="28"/>
          <w:szCs w:val="28"/>
        </w:rPr>
        <w:tab/>
        <w:t>В.В. Бубнов</w:t>
      </w:r>
    </w:p>
    <w:p w:rsidR="00A3317E" w:rsidRPr="00021343" w:rsidRDefault="00A3317E" w:rsidP="00021343">
      <w:pPr>
        <w:spacing w:line="240" w:lineRule="auto"/>
        <w:ind w:firstLine="0"/>
        <w:contextualSpacing/>
      </w:pPr>
    </w:p>
    <w:p w:rsidR="004C5ADF" w:rsidRPr="000A72EB" w:rsidRDefault="00875D95" w:rsidP="004C5ADF">
      <w:pPr>
        <w:pStyle w:val="afb"/>
        <w:tabs>
          <w:tab w:val="left" w:pos="7080"/>
        </w:tabs>
        <w:spacing w:line="240" w:lineRule="auto"/>
        <w:contextualSpacing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6" o:spid="_x0000_s1027" type="#_x0000_t75" style="position:absolute;left:0;text-align:left;margin-left:258.75pt;margin-top:-8.4pt;width:49.45pt;height:38.45pt;z-index:251677696;visibility:visible">
            <v:imagedata r:id="rId8" o:title="" croptop="26902f" cropbottom="22982f" cropleft="24405f" cropright="27114f"/>
          </v:shape>
        </w:pict>
      </w:r>
      <w:r w:rsidR="008F5346">
        <w:rPr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4272280</wp:posOffset>
            </wp:positionH>
            <wp:positionV relativeFrom="paragraph">
              <wp:posOffset>9020175</wp:posOffset>
            </wp:positionV>
            <wp:extent cx="628015" cy="488315"/>
            <wp:effectExtent l="19050" t="0" r="635" b="0"/>
            <wp:wrapNone/>
            <wp:docPr id="2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7239" t="41049" r="41373" b="35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488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C5ADF" w:rsidRPr="000A72EB">
        <w:rPr>
          <w:sz w:val="28"/>
          <w:szCs w:val="28"/>
        </w:rPr>
        <w:t>Главный инженер проекта</w:t>
      </w:r>
      <w:r w:rsidR="004C5ADF" w:rsidRPr="000A72EB">
        <w:rPr>
          <w:sz w:val="28"/>
          <w:szCs w:val="28"/>
        </w:rPr>
        <w:tab/>
      </w:r>
      <w:r w:rsidR="008F5346">
        <w:rPr>
          <w:sz w:val="28"/>
          <w:szCs w:val="28"/>
        </w:rPr>
        <w:t>С.В</w:t>
      </w:r>
      <w:r w:rsidR="008F5346" w:rsidRPr="00CA7165">
        <w:rPr>
          <w:sz w:val="28"/>
          <w:szCs w:val="28"/>
        </w:rPr>
        <w:t xml:space="preserve">. </w:t>
      </w:r>
      <w:r w:rsidR="008F5346">
        <w:rPr>
          <w:sz w:val="28"/>
          <w:szCs w:val="28"/>
        </w:rPr>
        <w:t>Сотников</w:t>
      </w:r>
    </w:p>
    <w:p w:rsidR="00FA78B2" w:rsidRPr="009B6996" w:rsidRDefault="00FA78B2" w:rsidP="000A72EB">
      <w:pPr>
        <w:pStyle w:val="a5"/>
        <w:jc w:val="both"/>
        <w:sectPr w:rsidR="00FA78B2" w:rsidRPr="009B6996" w:rsidSect="000A72EB">
          <w:headerReference w:type="default" r:id="rId10"/>
          <w:footerReference w:type="default" r:id="rId11"/>
          <w:pgSz w:w="11906" w:h="16838" w:code="9"/>
          <w:pgMar w:top="3081" w:right="624" w:bottom="719" w:left="1418" w:header="719" w:footer="503" w:gutter="0"/>
          <w:pgNumType w:start="1"/>
          <w:cols w:space="708"/>
          <w:docGrid w:linePitch="360"/>
        </w:sectPr>
      </w:pPr>
    </w:p>
    <w:p w:rsidR="00E1092B" w:rsidRPr="009B6996" w:rsidRDefault="00E1092B" w:rsidP="00E1092B">
      <w:pPr>
        <w:ind w:firstLine="0"/>
        <w:jc w:val="center"/>
        <w:rPr>
          <w:b/>
        </w:rPr>
      </w:pPr>
      <w:r w:rsidRPr="009B6996">
        <w:rPr>
          <w:rStyle w:val="15"/>
        </w:rPr>
        <w:lastRenderedPageBreak/>
        <w:fldChar w:fldCharType="begin"/>
      </w:r>
      <w:r w:rsidRPr="009B6996">
        <w:rPr>
          <w:rStyle w:val="15"/>
        </w:rPr>
        <w:instrText xml:space="preserve"> SEQ varpg2 \h \r</w:instrText>
      </w:r>
      <w:r w:rsidRPr="009B6996">
        <w:rPr>
          <w:rStyle w:val="15"/>
        </w:rPr>
        <w:fldChar w:fldCharType="begin"/>
      </w:r>
      <w:r w:rsidRPr="009B6996">
        <w:rPr>
          <w:rStyle w:val="15"/>
        </w:rPr>
        <w:instrText xml:space="preserve"> =</w:instrText>
      </w:r>
      <w:r w:rsidRPr="009B6996">
        <w:rPr>
          <w:rStyle w:val="15"/>
        </w:rPr>
        <w:fldChar w:fldCharType="begin"/>
      </w:r>
      <w:r w:rsidRPr="009B6996">
        <w:rPr>
          <w:rStyle w:val="15"/>
        </w:rPr>
        <w:instrText xml:space="preserve"> SEQ varpg1 \c</w:instrText>
      </w:r>
      <w:r w:rsidRPr="009B6996">
        <w:rPr>
          <w:rStyle w:val="15"/>
        </w:rPr>
        <w:fldChar w:fldCharType="separate"/>
      </w:r>
      <w:r w:rsidR="009D13EF">
        <w:rPr>
          <w:rStyle w:val="15"/>
          <w:noProof/>
        </w:rPr>
        <w:instrText>0</w:instrText>
      </w:r>
      <w:r w:rsidRPr="009B6996">
        <w:rPr>
          <w:rStyle w:val="15"/>
        </w:rPr>
        <w:fldChar w:fldCharType="end"/>
      </w:r>
      <w:r w:rsidRPr="009B6996">
        <w:rPr>
          <w:rStyle w:val="15"/>
        </w:rPr>
        <w:fldChar w:fldCharType="separate"/>
      </w:r>
      <w:r w:rsidR="009D13EF">
        <w:rPr>
          <w:rStyle w:val="15"/>
          <w:noProof/>
        </w:rPr>
        <w:instrText>0</w:instrText>
      </w:r>
      <w:r w:rsidRPr="009B6996">
        <w:rPr>
          <w:rStyle w:val="15"/>
        </w:rPr>
        <w:fldChar w:fldCharType="end"/>
      </w:r>
      <w:r w:rsidRPr="009B6996">
        <w:rPr>
          <w:rStyle w:val="15"/>
        </w:rPr>
        <w:fldChar w:fldCharType="end"/>
      </w:r>
      <w:r w:rsidRPr="009B6996">
        <w:rPr>
          <w:rStyle w:val="15"/>
        </w:rPr>
        <w:fldChar w:fldCharType="begin"/>
      </w:r>
      <w:r w:rsidRPr="009B6996">
        <w:rPr>
          <w:rStyle w:val="15"/>
        </w:rPr>
        <w:instrText xml:space="preserve"> SEQ varpg3 \h \r</w:instrText>
      </w:r>
      <w:r w:rsidRPr="009B6996">
        <w:rPr>
          <w:rStyle w:val="15"/>
        </w:rPr>
        <w:fldChar w:fldCharType="begin"/>
      </w:r>
      <w:r w:rsidRPr="009B6996">
        <w:rPr>
          <w:rStyle w:val="15"/>
        </w:rPr>
        <w:instrText xml:space="preserve"> =</w:instrText>
      </w:r>
      <w:r w:rsidRPr="009B6996">
        <w:rPr>
          <w:rStyle w:val="15"/>
        </w:rPr>
        <w:fldChar w:fldCharType="begin"/>
      </w:r>
      <w:r w:rsidRPr="009B6996">
        <w:rPr>
          <w:rStyle w:val="15"/>
        </w:rPr>
        <w:instrText xml:space="preserve"> SEQ varpg1 \c</w:instrText>
      </w:r>
      <w:r w:rsidRPr="009B6996">
        <w:rPr>
          <w:rStyle w:val="15"/>
        </w:rPr>
        <w:fldChar w:fldCharType="separate"/>
      </w:r>
      <w:r w:rsidR="009D13EF">
        <w:rPr>
          <w:rStyle w:val="15"/>
          <w:noProof/>
        </w:rPr>
        <w:instrText>0</w:instrText>
      </w:r>
      <w:r w:rsidRPr="009B6996">
        <w:rPr>
          <w:rStyle w:val="15"/>
        </w:rPr>
        <w:fldChar w:fldCharType="end"/>
      </w:r>
      <w:r w:rsidRPr="009B6996">
        <w:rPr>
          <w:rStyle w:val="15"/>
        </w:rPr>
        <w:fldChar w:fldCharType="separate"/>
      </w:r>
      <w:r w:rsidR="009D13EF">
        <w:rPr>
          <w:rStyle w:val="15"/>
          <w:noProof/>
        </w:rPr>
        <w:instrText>0</w:instrText>
      </w:r>
      <w:r w:rsidRPr="009B6996">
        <w:rPr>
          <w:rStyle w:val="15"/>
        </w:rPr>
        <w:fldChar w:fldCharType="end"/>
      </w:r>
      <w:r w:rsidRPr="009B6996">
        <w:rPr>
          <w:rStyle w:val="15"/>
        </w:rPr>
        <w:fldChar w:fldCharType="end"/>
      </w:r>
      <w:r w:rsidRPr="009B6996">
        <w:rPr>
          <w:b/>
        </w:rPr>
        <w:t>АННОТАЦИЯ</w:t>
      </w:r>
    </w:p>
    <w:p w:rsidR="00E1092B" w:rsidRPr="001D209E" w:rsidRDefault="00E1092B" w:rsidP="00E1092B">
      <w:pPr>
        <w:ind w:firstLine="720"/>
        <w:rPr>
          <w:spacing w:val="-6"/>
        </w:rPr>
      </w:pPr>
      <w:r w:rsidRPr="001D209E">
        <w:rPr>
          <w:spacing w:val="-6"/>
        </w:rPr>
        <w:t>Наименование объекта: «</w:t>
      </w:r>
      <w:r w:rsidRPr="00682665">
        <w:rPr>
          <w:spacing w:val="-6"/>
        </w:rPr>
        <w:t>Реконструкция ПС 110/35/10 кВ Юрга</w:t>
      </w:r>
      <w:r w:rsidRPr="001D209E">
        <w:rPr>
          <w:spacing w:val="-6"/>
        </w:rPr>
        <w:t xml:space="preserve">». </w:t>
      </w:r>
    </w:p>
    <w:p w:rsidR="00E1092B" w:rsidRPr="009B6996" w:rsidRDefault="00E1092B" w:rsidP="00E1092B">
      <w:pPr>
        <w:ind w:firstLine="720"/>
      </w:pPr>
      <w:r w:rsidRPr="009B6996">
        <w:t>Проектная документация разработана ООО «АрхСтройПроект» холдинг «РосЭнерго»на основании:</w:t>
      </w:r>
    </w:p>
    <w:p w:rsidR="00E1092B" w:rsidRDefault="00E1092B" w:rsidP="00E1092B">
      <w:pPr>
        <w:pStyle w:val="af4"/>
        <w:numPr>
          <w:ilvl w:val="0"/>
          <w:numId w:val="20"/>
        </w:numPr>
        <w:tabs>
          <w:tab w:val="left" w:pos="1260"/>
        </w:tabs>
        <w:ind w:left="0" w:firstLine="709"/>
        <w:jc w:val="both"/>
      </w:pPr>
      <w:r w:rsidRPr="000871F8">
        <w:t xml:space="preserve">задания на проектирование по объекту </w:t>
      </w:r>
      <w:r w:rsidRPr="001D209E">
        <w:rPr>
          <w:spacing w:val="-6"/>
        </w:rPr>
        <w:t>«</w:t>
      </w:r>
      <w:r w:rsidRPr="00682665">
        <w:rPr>
          <w:spacing w:val="-6"/>
        </w:rPr>
        <w:t>Реконструкция ПС 110/35/10 кВ Юрга</w:t>
      </w:r>
      <w:r w:rsidRPr="001D209E">
        <w:rPr>
          <w:spacing w:val="-6"/>
        </w:rPr>
        <w:t>»</w:t>
      </w:r>
      <w:r w:rsidRPr="000E732C">
        <w:t>,</w:t>
      </w:r>
      <w:r>
        <w:t xml:space="preserve"> </w:t>
      </w:r>
      <w:r w:rsidRPr="003E011B">
        <w:t>утвержденного заместителем директора по техническим вопросам - главным инженером</w:t>
      </w:r>
      <w:r>
        <w:t xml:space="preserve"> филиала </w:t>
      </w:r>
      <w:r w:rsidRPr="003E011B">
        <w:t>АО «Тюменьэнерго»</w:t>
      </w:r>
      <w:r>
        <w:t xml:space="preserve"> Тюменские распределительные сети</w:t>
      </w:r>
      <w:r w:rsidRPr="000871F8">
        <w:t>;</w:t>
      </w:r>
    </w:p>
    <w:p w:rsidR="00E1092B" w:rsidRDefault="00E1092B" w:rsidP="00E1092B">
      <w:pPr>
        <w:pStyle w:val="af4"/>
        <w:numPr>
          <w:ilvl w:val="0"/>
          <w:numId w:val="20"/>
        </w:numPr>
        <w:tabs>
          <w:tab w:val="clear" w:pos="960"/>
          <w:tab w:val="num" w:pos="0"/>
          <w:tab w:val="num" w:pos="928"/>
          <w:tab w:val="left" w:pos="993"/>
        </w:tabs>
        <w:ind w:left="0" w:firstLine="709"/>
        <w:jc w:val="both"/>
      </w:pPr>
      <w:r w:rsidRPr="003E011B">
        <w:t xml:space="preserve">предпроектного обследования объекта реконструкции, проведенного сотрудниками ООО «АрхСтройПроект» холдинг «РосЭнерго» в </w:t>
      </w:r>
      <w:r>
        <w:t>феврале</w:t>
      </w:r>
      <w:r w:rsidRPr="003E011B">
        <w:t xml:space="preserve"> 201</w:t>
      </w:r>
      <w:r>
        <w:t>6</w:t>
      </w:r>
      <w:r w:rsidRPr="003E011B">
        <w:t>г.;</w:t>
      </w:r>
    </w:p>
    <w:p w:rsidR="00E1092B" w:rsidRPr="00C14B80" w:rsidRDefault="00E1092B" w:rsidP="00E1092B">
      <w:pPr>
        <w:pStyle w:val="af4"/>
        <w:numPr>
          <w:ilvl w:val="0"/>
          <w:numId w:val="20"/>
        </w:numPr>
        <w:tabs>
          <w:tab w:val="num" w:pos="1070"/>
          <w:tab w:val="left" w:pos="1260"/>
        </w:tabs>
        <w:ind w:left="0" w:firstLine="567"/>
        <w:jc w:val="both"/>
      </w:pPr>
      <w:r w:rsidRPr="00C14B80">
        <w:t>материал</w:t>
      </w:r>
      <w:r>
        <w:t>ов</w:t>
      </w:r>
      <w:r w:rsidRPr="00C14B80">
        <w:t xml:space="preserve"> инженерных изысканий, выполненны</w:t>
      </w:r>
      <w:r>
        <w:t>х</w:t>
      </w:r>
      <w:r w:rsidRPr="00C14B80">
        <w:t xml:space="preserve"> сотрудниками ООО «АрхСтройПроект» холдинг «РосЭнерго» в феврале-марте 2016г.;</w:t>
      </w:r>
    </w:p>
    <w:p w:rsidR="00E1092B" w:rsidRPr="003E011B" w:rsidRDefault="00E1092B" w:rsidP="00E1092B">
      <w:pPr>
        <w:pStyle w:val="af4"/>
        <w:numPr>
          <w:ilvl w:val="0"/>
          <w:numId w:val="20"/>
        </w:numPr>
        <w:tabs>
          <w:tab w:val="clear" w:pos="960"/>
          <w:tab w:val="num" w:pos="0"/>
          <w:tab w:val="num" w:pos="928"/>
          <w:tab w:val="left" w:pos="993"/>
        </w:tabs>
        <w:ind w:left="0" w:firstLine="709"/>
        <w:jc w:val="both"/>
      </w:pPr>
      <w:r>
        <w:t xml:space="preserve">инвестиционной программы </w:t>
      </w:r>
      <w:r w:rsidRPr="003E011B">
        <w:t>АО «Тюменьэнерго» на 201</w:t>
      </w:r>
      <w:r>
        <w:t>6</w:t>
      </w:r>
      <w:r w:rsidRPr="003E011B">
        <w:t>-20</w:t>
      </w:r>
      <w:r>
        <w:t>20</w:t>
      </w:r>
      <w:r w:rsidRPr="003E011B">
        <w:t>гг;</w:t>
      </w:r>
    </w:p>
    <w:p w:rsidR="00E1092B" w:rsidRDefault="00E1092B" w:rsidP="00E1092B">
      <w:pPr>
        <w:pStyle w:val="af4"/>
        <w:numPr>
          <w:ilvl w:val="0"/>
          <w:numId w:val="20"/>
        </w:numPr>
        <w:tabs>
          <w:tab w:val="left" w:pos="1260"/>
        </w:tabs>
        <w:ind w:left="0" w:firstLine="709"/>
        <w:jc w:val="both"/>
        <w:rPr>
          <w:szCs w:val="24"/>
        </w:rPr>
      </w:pPr>
      <w:r w:rsidRPr="009B6996">
        <w:t xml:space="preserve">действующих нормативных </w:t>
      </w:r>
      <w:proofErr w:type="spellStart"/>
      <w:r w:rsidRPr="009B6996">
        <w:t>документовпо</w:t>
      </w:r>
      <w:proofErr w:type="spellEnd"/>
      <w:r w:rsidRPr="009B6996">
        <w:t xml:space="preserve"> проектированию, строительству и </w:t>
      </w:r>
      <w:r w:rsidRPr="009B6996">
        <w:rPr>
          <w:szCs w:val="24"/>
        </w:rPr>
        <w:t>эксплуатации электрических сетей.</w:t>
      </w:r>
    </w:p>
    <w:p w:rsidR="00E1092B" w:rsidRPr="002B1AF5" w:rsidRDefault="00E1092B" w:rsidP="00E1092B">
      <w:pPr>
        <w:pStyle w:val="af4"/>
        <w:tabs>
          <w:tab w:val="clear" w:pos="1049"/>
          <w:tab w:val="left" w:pos="1260"/>
        </w:tabs>
        <w:ind w:left="709" w:firstLine="0"/>
        <w:jc w:val="both"/>
        <w:rPr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3"/>
      </w:tblGrid>
      <w:tr w:rsidR="00E1092B" w:rsidTr="00910DEC">
        <w:trPr>
          <w:trHeight w:val="838"/>
        </w:trPr>
        <w:tc>
          <w:tcPr>
            <w:tcW w:w="9213" w:type="dxa"/>
          </w:tcPr>
          <w:p w:rsidR="00E1092B" w:rsidRDefault="00E1092B" w:rsidP="00910DEC">
            <w:pPr>
              <w:spacing w:line="240" w:lineRule="auto"/>
              <w:ind w:firstLine="0"/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1042035</wp:posOffset>
                  </wp:positionH>
                  <wp:positionV relativeFrom="paragraph">
                    <wp:posOffset>1522095</wp:posOffset>
                  </wp:positionV>
                  <wp:extent cx="518795" cy="403225"/>
                  <wp:effectExtent l="19050" t="0" r="0" b="0"/>
                  <wp:wrapNone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37239" t="41049" r="41373" b="350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795" cy="403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DA07A8">
              <w:rPr>
                <w:b/>
              </w:rPr>
              <w:t>Проектная документация разработана в соответствии с градостроительным планом земельного участка, заданием на проектирование, градостроительным регламентом, документами об использовании земельного участка для строительства (в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регламент), техническими регламентами, в том числе устанавливающими требования по обеспечению безопасной эксплуатации зданий, строений, сооружений и безопасного использования прилегающих к ним территорий, и с соблюдением технических условий.</w:t>
            </w:r>
          </w:p>
          <w:p w:rsidR="00E1092B" w:rsidRPr="00DA07A8" w:rsidRDefault="00E1092B" w:rsidP="00910DEC">
            <w:pPr>
              <w:spacing w:line="240" w:lineRule="auto"/>
              <w:ind w:firstLine="0"/>
              <w:rPr>
                <w:b/>
              </w:rPr>
            </w:pPr>
          </w:p>
          <w:p w:rsidR="00E1092B" w:rsidRDefault="00E1092B" w:rsidP="00910DEC">
            <w:pPr>
              <w:ind w:firstLine="0"/>
            </w:pPr>
            <w:r>
              <w:t xml:space="preserve">               ГИП____________/С.В. Сотников/</w:t>
            </w:r>
          </w:p>
        </w:tc>
      </w:tr>
    </w:tbl>
    <w:p w:rsidR="004E3F12" w:rsidRPr="00816A7E" w:rsidRDefault="004E3F12" w:rsidP="00816A7E">
      <w:pPr>
        <w:ind w:firstLine="0"/>
        <w:jc w:val="center"/>
        <w:rPr>
          <w:szCs w:val="24"/>
        </w:rPr>
      </w:pPr>
    </w:p>
    <w:sectPr w:rsidR="004E3F12" w:rsidRPr="00816A7E" w:rsidSect="00006325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998" w:right="624" w:bottom="719" w:left="1418" w:header="181" w:footer="970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427" w:rsidRDefault="00451427">
      <w:r>
        <w:separator/>
      </w:r>
    </w:p>
    <w:p w:rsidR="00451427" w:rsidRDefault="00451427"/>
  </w:endnote>
  <w:endnote w:type="continuationSeparator" w:id="1">
    <w:p w:rsidR="00451427" w:rsidRDefault="00451427">
      <w:r>
        <w:continuationSeparator/>
      </w:r>
    </w:p>
    <w:p w:rsidR="00451427" w:rsidRDefault="0045142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ozenCondense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B6F" w:rsidRPr="00915607" w:rsidRDefault="00875D95" w:rsidP="006509F9">
    <w:pPr>
      <w:pStyle w:val="aa"/>
      <w:framePr w:wrap="around" w:vAnchor="text" w:hAnchor="margin" w:xAlign="right" w:y="1"/>
      <w:rPr>
        <w:rStyle w:val="af8"/>
        <w:color w:val="FFFFFF"/>
      </w:rPr>
    </w:pPr>
    <w:r w:rsidRPr="00915607">
      <w:rPr>
        <w:rStyle w:val="af8"/>
        <w:color w:val="FFFFFF"/>
      </w:rPr>
      <w:fldChar w:fldCharType="begin"/>
    </w:r>
    <w:r w:rsidR="00DA2B6F" w:rsidRPr="00915607">
      <w:rPr>
        <w:rStyle w:val="af8"/>
        <w:color w:val="FFFFFF"/>
      </w:rPr>
      <w:instrText xml:space="preserve">PAGE  </w:instrText>
    </w:r>
    <w:r w:rsidRPr="00915607">
      <w:rPr>
        <w:rStyle w:val="af8"/>
        <w:color w:val="FFFFFF"/>
      </w:rPr>
      <w:fldChar w:fldCharType="separate"/>
    </w:r>
    <w:r w:rsidR="009D13EF">
      <w:rPr>
        <w:rStyle w:val="af8"/>
        <w:noProof/>
        <w:color w:val="FFFFFF"/>
      </w:rPr>
      <w:t>2</w:t>
    </w:r>
    <w:r w:rsidRPr="00915607">
      <w:rPr>
        <w:rStyle w:val="af8"/>
        <w:color w:val="FFFFFF"/>
      </w:rPr>
      <w:fldChar w:fldCharType="end"/>
    </w:r>
  </w:p>
  <w:p w:rsidR="00AD4B16" w:rsidRPr="000A72EB" w:rsidRDefault="00AD4B16" w:rsidP="00AD4B16">
    <w:pPr>
      <w:pStyle w:val="a5"/>
      <w:rPr>
        <w:sz w:val="28"/>
        <w:szCs w:val="28"/>
      </w:rPr>
    </w:pPr>
    <w:r w:rsidRPr="000A72EB">
      <w:rPr>
        <w:sz w:val="28"/>
        <w:szCs w:val="28"/>
      </w:rPr>
      <w:t>Челябинск</w:t>
    </w:r>
  </w:p>
  <w:p w:rsidR="00DA2B6F" w:rsidRPr="000A72EB" w:rsidRDefault="00AD4B16" w:rsidP="00AD4B16">
    <w:pPr>
      <w:ind w:firstLine="0"/>
      <w:jc w:val="center"/>
      <w:rPr>
        <w:b/>
        <w:sz w:val="28"/>
        <w:szCs w:val="28"/>
      </w:rPr>
    </w:pPr>
    <w:r w:rsidRPr="000A72EB">
      <w:rPr>
        <w:b/>
        <w:sz w:val="28"/>
        <w:szCs w:val="28"/>
      </w:rPr>
      <w:t>201</w:t>
    </w:r>
    <w:r>
      <w:rPr>
        <w:b/>
        <w:sz w:val="28"/>
        <w:szCs w:val="28"/>
      </w:rPr>
      <w:t>6</w:t>
    </w:r>
    <w:r w:rsidRPr="000A72EB">
      <w:rPr>
        <w:b/>
        <w:sz w:val="28"/>
        <w:szCs w:val="28"/>
      </w:rPr>
      <w:t xml:space="preserve"> г.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B6F" w:rsidRDefault="00875D95" w:rsidP="00B06F2F">
    <w:pPr>
      <w:pStyle w:val="aa"/>
      <w:rPr>
        <w:rStyle w:val="af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23" type="#_x0000_t202" style="position:absolute;left:0;text-align:left;margin-left:22.7pt;margin-top:502.1pt;width:34pt;height:311.8pt;z-index:251673600;mso-position-horizontal-relative:page;mso-position-vertical-relative:page" filled="f" strokeweight="1pt">
          <v:textbox style="mso-next-textbox:#_x0000_s2123" inset="0,0,0,0">
            <w:txbxContent>
              <w:tbl>
                <w:tblPr>
                  <w:tblW w:w="0" w:type="auto"/>
                  <w:tblBorders>
                    <w:insideH w:val="single" w:sz="8" w:space="0" w:color="auto"/>
                    <w:insideV w:val="single" w:sz="8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397"/>
                </w:tblGrid>
                <w:tr w:rsidR="00DA2B6F">
                  <w:trPr>
                    <w:cantSplit/>
                    <w:trHeight w:hRule="exact" w:val="851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№ док.</w:t>
                      </w:r>
                    </w:p>
                  </w:tc>
                  <w:tc>
                    <w:tcPr>
                      <w:tcW w:w="397" w:type="dxa"/>
                      <w:tcBorders>
                        <w:top w:val="nil"/>
                      </w:tcBorders>
                      <w:textDirection w:val="btLr"/>
                      <w:vAlign w:val="center"/>
                    </w:tcPr>
                    <w:p w:rsidR="00DA2B6F" w:rsidRDefault="00875D95">
                      <w:pPr>
                        <w:pStyle w:val="af3"/>
                      </w:pPr>
                      <w:fldSimple w:instr=" DOCVARIABLE  NdocRStamp  \* MERGEFORMAT ">
                        <w:r w:rsidR="009D13EF">
                          <w:t xml:space="preserve"> </w:t>
                        </w:r>
                      </w:fldSimple>
                    </w:p>
                  </w:tc>
                </w:tr>
                <w:tr w:rsidR="00DA2B6F">
                  <w:trPr>
                    <w:cantSplit/>
                    <w:trHeight w:hRule="exact" w:val="567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Pr="00507487" w:rsidRDefault="00DA2B6F">
                      <w:pPr>
                        <w:pStyle w:val="af3"/>
                      </w:pPr>
                      <w:proofErr w:type="spellStart"/>
                      <w:r>
                        <w:rPr>
                          <w:lang w:val="en-US"/>
                        </w:rPr>
                        <w:t>Вып</w:t>
                      </w:r>
                      <w:proofErr w:type="spellEnd"/>
                      <w:r>
                        <w:rPr>
                          <w:lang w:val="en-US"/>
                        </w:rPr>
                        <w:t>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A2B6F" w:rsidRDefault="00875D95">
                      <w:pPr>
                        <w:pStyle w:val="af3"/>
                      </w:pPr>
                      <w:fldSimple w:instr=" DOCVARIABLE  VpRStamp  \* MERGEFORMAT ">
                        <w:r w:rsidR="009D13EF">
                          <w:t xml:space="preserve"> </w:t>
                        </w:r>
                      </w:fldSimple>
                    </w:p>
                  </w:tc>
                </w:tr>
                <w:tr w:rsidR="00DA2B6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proofErr w:type="spellStart"/>
                      <w:r>
                        <w:t>Взам</w:t>
                      </w:r>
                      <w:proofErr w:type="spellEnd"/>
                      <w:r>
                        <w:t>. инв. 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</w:tr>
                <w:tr w:rsidR="00DA2B6F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</w:tr>
                <w:tr w:rsidR="00DA2B6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Инв. №  подл.</w:t>
                      </w:r>
                    </w:p>
                  </w:tc>
                  <w:tc>
                    <w:tcPr>
                      <w:tcW w:w="397" w:type="dxa"/>
                      <w:tcBorders>
                        <w:bottom w:val="nil"/>
                      </w:tcBorders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</w:tr>
              </w:tbl>
              <w:p w:rsidR="00DA2B6F" w:rsidRDefault="00DA2B6F" w:rsidP="00B06F2F"/>
            </w:txbxContent>
          </v:textbox>
          <w10:wrap anchorx="page" anchory="page"/>
        </v:shape>
      </w:pict>
    </w:r>
  </w:p>
  <w:p w:rsidR="00DA2B6F" w:rsidRDefault="00875D95" w:rsidP="00B06F2F">
    <w:pPr>
      <w:ind w:right="360"/>
    </w:pPr>
    <w:r>
      <w:rPr>
        <w:noProof/>
      </w:rPr>
      <w:pict>
        <v:rect id="_x0000_s2122" style="position:absolute;left:0;text-align:left;margin-left:453.6pt;margin-top:813.65pt;width:100.75pt;height:15.45pt;flip:y;z-index:251672576;mso-position-horizontal-relative:page;mso-position-vertical-relative:page" filled="f" stroked="f" strokeweight="2pt">
          <v:textbox style="mso-next-textbox:#_x0000_s2122" inset="0,0,0,0">
            <w:txbxContent>
              <w:p w:rsidR="00DA2B6F" w:rsidRDefault="00DA2B6F" w:rsidP="00B06F2F">
                <w:r>
                  <w:t>Формат А4</w:t>
                </w:r>
              </w:p>
              <w:p w:rsidR="00DA2B6F" w:rsidRDefault="00DA2B6F" w:rsidP="00B06F2F"/>
              <w:p w:rsidR="00DA2B6F" w:rsidRDefault="00DA2B6F" w:rsidP="00B06F2F"/>
              <w:p w:rsidR="00DA2B6F" w:rsidRDefault="00DA2B6F" w:rsidP="00B06F2F"/>
            </w:txbxContent>
          </v:textbox>
          <w10:wrap anchorx="page" anchory="page"/>
        </v:rect>
      </w:pict>
    </w:r>
    <w:r>
      <w:rPr>
        <w:noProof/>
      </w:rPr>
      <w:pict>
        <v:rect id="_x0000_s2120" style="position:absolute;left:0;text-align:left;margin-left:56.7pt;margin-top:28.35pt;width:515.9pt;height:785.2pt;z-index:251670528;mso-position-horizontal-relative:page;mso-position-vertical-relative:page" filled="f" strokeweight="1pt">
          <w10:wrap anchorx="page" anchory="page"/>
        </v:rect>
      </w:pict>
    </w:r>
  </w:p>
  <w:p w:rsidR="00DA2B6F" w:rsidRPr="00B06F2F" w:rsidRDefault="00DA2B6F" w:rsidP="00B06F2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B6F" w:rsidRPr="00915607" w:rsidRDefault="00DA2B6F" w:rsidP="00BD0165">
    <w:pPr>
      <w:ind w:right="360"/>
      <w:rPr>
        <w:color w:val="FFFFFF"/>
      </w:rPr>
    </w:pPr>
  </w:p>
  <w:p w:rsidR="00DA2B6F" w:rsidRDefault="00875D95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3" type="#_x0000_t202" style="position:absolute;left:0;text-align:left;margin-left:56.7pt;margin-top:700.25pt;width:515.9pt;height:113.4pt;z-index:251661312;mso-position-horizontal-relative:page;mso-position-vertical-relative:page" filled="f" strokeweight="1pt">
          <v:textbox style="mso-next-textbox:#_x0000_s2093" inset="0,0,0,0">
            <w:txbxContent>
              <w:tbl>
                <w:tblPr>
                  <w:tblW w:w="10321" w:type="dxa"/>
                  <w:tblBorders>
                    <w:insideH w:val="single" w:sz="2" w:space="0" w:color="auto"/>
                    <w:insideV w:val="single" w:sz="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567"/>
                  <w:gridCol w:w="567"/>
                  <w:gridCol w:w="567"/>
                  <w:gridCol w:w="567"/>
                  <w:gridCol w:w="851"/>
                  <w:gridCol w:w="567"/>
                  <w:gridCol w:w="3799"/>
                  <w:gridCol w:w="851"/>
                  <w:gridCol w:w="851"/>
                  <w:gridCol w:w="1134"/>
                </w:tblGrid>
                <w:tr w:rsidR="00DA2B6F">
                  <w:trPr>
                    <w:cantSplit/>
                    <w:trHeight w:hRule="exact" w:val="284"/>
                  </w:trPr>
                  <w:tc>
                    <w:tcPr>
                      <w:tcW w:w="567" w:type="dxa"/>
                      <w:tcBorders>
                        <w:top w:val="nil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top w:val="nil"/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top w:val="nil"/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top w:val="nil"/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  <w:tc>
                    <w:tcPr>
                      <w:tcW w:w="851" w:type="dxa"/>
                      <w:tcBorders>
                        <w:top w:val="nil"/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top w:val="nil"/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  <w:tc>
                    <w:tcPr>
                      <w:tcW w:w="6635" w:type="dxa"/>
                      <w:gridSpan w:val="4"/>
                      <w:vMerge w:val="restart"/>
                      <w:tcBorders>
                        <w:top w:val="nil"/>
                        <w:left w:val="single" w:sz="8" w:space="0" w:color="auto"/>
                      </w:tcBorders>
                      <w:vAlign w:val="center"/>
                    </w:tcPr>
                    <w:p w:rsidR="00DA2B6F" w:rsidRPr="00D03371" w:rsidRDefault="00DA2B6F" w:rsidP="004E3F12">
                      <w:pPr>
                        <w:pStyle w:val="af3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-СП</w:t>
                      </w:r>
                    </w:p>
                  </w:tc>
                </w:tr>
                <w:tr w:rsidR="00DA2B6F">
                  <w:trPr>
                    <w:cantSplit/>
                    <w:trHeight w:hRule="exact" w:val="284"/>
                  </w:trPr>
                  <w:tc>
                    <w:tcPr>
                      <w:tcW w:w="567" w:type="dxa"/>
                      <w:tcBorders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 w:rsidP="00DE0F38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 w:rsidP="00DE0F38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 w:rsidP="00DE0F38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 w:rsidP="00DE0F38">
                      <w:pPr>
                        <w:pStyle w:val="af3"/>
                      </w:pPr>
                    </w:p>
                  </w:tc>
                  <w:tc>
                    <w:tcPr>
                      <w:tcW w:w="851" w:type="dxa"/>
                      <w:tcBorders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 w:rsidP="00DE0F38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 w:rsidP="00DE0F38">
                      <w:pPr>
                        <w:pStyle w:val="af3"/>
                      </w:pPr>
                    </w:p>
                  </w:tc>
                  <w:tc>
                    <w:tcPr>
                      <w:tcW w:w="6635" w:type="dxa"/>
                      <w:gridSpan w:val="4"/>
                      <w:vMerge/>
                      <w:tcBorders>
                        <w:left w:val="single" w:sz="8" w:space="0" w:color="auto"/>
                      </w:tcBorders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</w:tr>
                <w:tr w:rsidR="00DA2B6F">
                  <w:trPr>
                    <w:cantSplit/>
                    <w:trHeight w:hRule="exact" w:val="284"/>
                  </w:trPr>
                  <w:tc>
                    <w:tcPr>
                      <w:tcW w:w="567" w:type="dxa"/>
                      <w:tcBorders>
                        <w:top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proofErr w:type="spellStart"/>
                      <w:r>
                        <w:t>Изм</w:t>
                      </w:r>
                      <w:proofErr w:type="spellEnd"/>
                      <w:r>
                        <w:t>.</w:t>
                      </w:r>
                    </w:p>
                  </w:tc>
                  <w:tc>
                    <w:tcPr>
                      <w:tcW w:w="567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proofErr w:type="spellStart"/>
                      <w:r>
                        <w:t>Кол.уч</w:t>
                      </w:r>
                      <w:proofErr w:type="spellEnd"/>
                      <w:r>
                        <w:t>.</w:t>
                      </w:r>
                    </w:p>
                  </w:tc>
                  <w:tc>
                    <w:tcPr>
                      <w:tcW w:w="567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Лист</w:t>
                      </w:r>
                    </w:p>
                  </w:tc>
                  <w:tc>
                    <w:tcPr>
                      <w:tcW w:w="567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№ док.</w:t>
                      </w:r>
                    </w:p>
                  </w:tc>
                  <w:tc>
                    <w:tcPr>
                      <w:tcW w:w="851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Подпись</w:t>
                      </w:r>
                    </w:p>
                  </w:tc>
                  <w:tc>
                    <w:tcPr>
                      <w:tcW w:w="567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Дата</w:t>
                      </w:r>
                    </w:p>
                  </w:tc>
                  <w:tc>
                    <w:tcPr>
                      <w:tcW w:w="6635" w:type="dxa"/>
                      <w:gridSpan w:val="4"/>
                      <w:vMerge/>
                      <w:tcBorders>
                        <w:left w:val="single" w:sz="8" w:space="0" w:color="auto"/>
                      </w:tcBorders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</w:tr>
                <w:tr w:rsidR="00DA2B6F">
                  <w:trPr>
                    <w:cantSplit/>
                    <w:trHeight w:hRule="exact" w:val="284"/>
                  </w:trPr>
                  <w:tc>
                    <w:tcPr>
                      <w:tcW w:w="1134" w:type="dxa"/>
                      <w:gridSpan w:val="2"/>
                      <w:tcBorders>
                        <w:top w:val="single" w:sz="8" w:space="0" w:color="auto"/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DA2B6F" w:rsidRDefault="00DA2B6F">
                      <w:pPr>
                        <w:pStyle w:val="af3"/>
                        <w:jc w:val="left"/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8" w:space="0" w:color="auto"/>
                        <w:left w:val="single" w:sz="8" w:space="0" w:color="auto"/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DA2B6F" w:rsidRDefault="00DA2B6F">
                      <w:pPr>
                        <w:pStyle w:val="af3"/>
                        <w:jc w:val="left"/>
                      </w:pPr>
                    </w:p>
                  </w:tc>
                  <w:tc>
                    <w:tcPr>
                      <w:tcW w:w="851" w:type="dxa"/>
                      <w:tcBorders>
                        <w:top w:val="single" w:sz="8" w:space="0" w:color="auto"/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8" w:space="0" w:color="auto"/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Pr="009B4EDC" w:rsidRDefault="00DA2B6F">
                      <w:pPr>
                        <w:pStyle w:val="af3"/>
                        <w:rPr>
                          <w:spacing w:val="-20"/>
                          <w:lang w:val="en-US"/>
                        </w:rPr>
                      </w:pPr>
                    </w:p>
                  </w:tc>
                  <w:tc>
                    <w:tcPr>
                      <w:tcW w:w="3799" w:type="dxa"/>
                      <w:vMerge w:val="restart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vAlign w:val="center"/>
                    </w:tcPr>
                    <w:p w:rsidR="00DA2B6F" w:rsidRPr="00153C96" w:rsidRDefault="00DA2B6F" w:rsidP="004E3F12">
                      <w:pPr>
                        <w:pStyle w:val="af3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объекта)</w:t>
                      </w:r>
                    </w:p>
                    <w:p w:rsidR="00DA2B6F" w:rsidRPr="00B958E1" w:rsidRDefault="00DA2B6F" w:rsidP="004E3F12">
                      <w:pPr>
                        <w:pStyle w:val="af3"/>
                        <w:rPr>
                          <w:b/>
                          <w:sz w:val="20"/>
                        </w:rPr>
                      </w:pPr>
                      <w:r w:rsidRPr="007C679C">
                        <w:rPr>
                          <w:b/>
                          <w:sz w:val="24"/>
                          <w:szCs w:val="24"/>
                        </w:rPr>
                        <w:t>Состав проектной документации</w:t>
                      </w:r>
                    </w:p>
                  </w:tc>
                  <w:tc>
                    <w:tcPr>
                      <w:tcW w:w="851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Стадия</w:t>
                      </w:r>
                    </w:p>
                  </w:tc>
                  <w:tc>
                    <w:tcPr>
                      <w:tcW w:w="851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Лист</w:t>
                      </w:r>
                    </w:p>
                  </w:tc>
                  <w:tc>
                    <w:tcPr>
                      <w:tcW w:w="1134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Листов</w:t>
                      </w:r>
                    </w:p>
                  </w:tc>
                </w:tr>
                <w:tr w:rsidR="00DA2B6F">
                  <w:trPr>
                    <w:cantSplit/>
                    <w:trHeight w:hRule="exact" w:val="284"/>
                  </w:trPr>
                  <w:tc>
                    <w:tcPr>
                      <w:tcW w:w="1134" w:type="dxa"/>
                      <w:gridSpan w:val="2"/>
                      <w:tcBorders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DA2B6F" w:rsidRDefault="00DA2B6F" w:rsidP="008E584D">
                      <w:pPr>
                        <w:pStyle w:val="af3"/>
                        <w:jc w:val="left"/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left w:val="single" w:sz="8" w:space="0" w:color="auto"/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DA2B6F" w:rsidRDefault="00DA2B6F" w:rsidP="008E584D">
                      <w:pPr>
                        <w:pStyle w:val="af3"/>
                        <w:jc w:val="left"/>
                      </w:pPr>
                    </w:p>
                  </w:tc>
                  <w:tc>
                    <w:tcPr>
                      <w:tcW w:w="851" w:type="dxa"/>
                      <w:tcBorders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  <w:rPr>
                          <w:spacing w:val="-20"/>
                        </w:rPr>
                      </w:pPr>
                    </w:p>
                  </w:tc>
                  <w:tc>
                    <w:tcPr>
                      <w:tcW w:w="3799" w:type="dxa"/>
                      <w:vMerge/>
                      <w:tcBorders>
                        <w:left w:val="single" w:sz="8" w:space="0" w:color="auto"/>
                        <w:bottom w:val="nil"/>
                        <w:right w:val="single" w:sz="8" w:space="0" w:color="auto"/>
                      </w:tcBorders>
                    </w:tcPr>
                    <w:p w:rsidR="00DA2B6F" w:rsidRDefault="00DA2B6F"/>
                  </w:tc>
                  <w:tc>
                    <w:tcPr>
                      <w:tcW w:w="851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</w:t>
                      </w:r>
                    </w:p>
                  </w:tc>
                  <w:tc>
                    <w:tcPr>
                      <w:tcW w:w="851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Pr="00455D22" w:rsidRDefault="00DA2B6F">
                      <w:pPr>
                        <w:pStyle w:val="af3"/>
                        <w:rPr>
                          <w:sz w:val="20"/>
                          <w:lang w:val="en-US"/>
                        </w:rPr>
                      </w:pPr>
                      <w:r>
                        <w:rPr>
                          <w:sz w:val="20"/>
                          <w:lang w:val="en-US"/>
                        </w:rPr>
                        <w:t>1</w:t>
                      </w:r>
                    </w:p>
                  </w:tc>
                  <w:tc>
                    <w:tcPr>
                      <w:tcW w:w="1134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4</w:t>
                      </w:r>
                    </w:p>
                  </w:tc>
                </w:tr>
                <w:tr w:rsidR="00DA2B6F">
                  <w:trPr>
                    <w:cantSplit/>
                    <w:trHeight w:hRule="exact" w:val="284"/>
                  </w:trPr>
                  <w:tc>
                    <w:tcPr>
                      <w:tcW w:w="1134" w:type="dxa"/>
                      <w:gridSpan w:val="2"/>
                      <w:tcBorders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DA2B6F" w:rsidRPr="00974234" w:rsidRDefault="00DA2B6F" w:rsidP="008E584D">
                      <w:pPr>
                        <w:pStyle w:val="af3"/>
                        <w:jc w:val="left"/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left w:val="single" w:sz="8" w:space="0" w:color="auto"/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DA2B6F" w:rsidRDefault="00DA2B6F" w:rsidP="008E584D">
                      <w:pPr>
                        <w:pStyle w:val="af3"/>
                        <w:jc w:val="left"/>
                      </w:pPr>
                    </w:p>
                  </w:tc>
                  <w:tc>
                    <w:tcPr>
                      <w:tcW w:w="851" w:type="dxa"/>
                      <w:tcBorders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  <w:rPr>
                          <w:spacing w:val="-20"/>
                        </w:rPr>
                      </w:pPr>
                    </w:p>
                  </w:tc>
                  <w:tc>
                    <w:tcPr>
                      <w:tcW w:w="3799" w:type="dxa"/>
                      <w:vMerge/>
                      <w:tcBorders>
                        <w:left w:val="single" w:sz="8" w:space="0" w:color="auto"/>
                        <w:bottom w:val="nil"/>
                        <w:right w:val="single" w:sz="8" w:space="0" w:color="auto"/>
                      </w:tcBorders>
                    </w:tcPr>
                    <w:p w:rsidR="00DA2B6F" w:rsidRDefault="00DA2B6F"/>
                  </w:tc>
                  <w:tc>
                    <w:tcPr>
                      <w:tcW w:w="2836" w:type="dxa"/>
                      <w:gridSpan w:val="3"/>
                      <w:vMerge w:val="restart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</w:tcBorders>
                      <w:vAlign w:val="center"/>
                    </w:tcPr>
                    <w:p w:rsidR="00DA2B6F" w:rsidRDefault="00DA2B6F" w:rsidP="006C08B7">
                      <w:pPr>
                        <w:pStyle w:val="af3"/>
                        <w:rPr>
                          <w:sz w:val="20"/>
                        </w:rPr>
                      </w:pPr>
                      <w:r w:rsidRPr="008A70E1">
                        <w:rPr>
                          <w:sz w:val="20"/>
                        </w:rPr>
                        <w:t>О</w:t>
                      </w:r>
                      <w:r>
                        <w:rPr>
                          <w:sz w:val="20"/>
                        </w:rPr>
                        <w:t>ОО «АрхСтройПроект»холдинг «РосЭнерго»</w:t>
                      </w:r>
                    </w:p>
                    <w:p w:rsidR="00DA2B6F" w:rsidRDefault="00DA2B6F" w:rsidP="0091718F">
                      <w:pPr>
                        <w:pStyle w:val="af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г. Челябинск 2015 г.</w:t>
                      </w:r>
                    </w:p>
                  </w:tc>
                </w:tr>
                <w:tr w:rsidR="00DA2B6F">
                  <w:trPr>
                    <w:cantSplit/>
                    <w:trHeight w:hRule="exact" w:val="284"/>
                  </w:trPr>
                  <w:tc>
                    <w:tcPr>
                      <w:tcW w:w="1134" w:type="dxa"/>
                      <w:gridSpan w:val="2"/>
                      <w:tcBorders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DA2B6F" w:rsidRDefault="00DA2B6F" w:rsidP="008E584D">
                      <w:pPr>
                        <w:pStyle w:val="af3"/>
                        <w:jc w:val="left"/>
                      </w:pPr>
                      <w:r>
                        <w:t>ГИП</w:t>
                      </w:r>
                    </w:p>
                  </w:tc>
                  <w:tc>
                    <w:tcPr>
                      <w:tcW w:w="1134" w:type="dxa"/>
                      <w:gridSpan w:val="2"/>
                      <w:tcBorders>
                        <w:left w:val="single" w:sz="8" w:space="0" w:color="auto"/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DA2B6F" w:rsidRDefault="00DA2B6F" w:rsidP="008E584D">
                      <w:pPr>
                        <w:pStyle w:val="af3"/>
                        <w:jc w:val="left"/>
                      </w:pPr>
                    </w:p>
                  </w:tc>
                  <w:tc>
                    <w:tcPr>
                      <w:tcW w:w="851" w:type="dxa"/>
                      <w:tcBorders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Pr="008A337E" w:rsidRDefault="00DA2B6F" w:rsidP="004E3F12">
                      <w:pPr>
                        <w:pStyle w:val="af3"/>
                        <w:rPr>
                          <w:szCs w:val="16"/>
                        </w:rPr>
                      </w:pPr>
                      <w:r>
                        <w:rPr>
                          <w:szCs w:val="16"/>
                        </w:rPr>
                        <w:t>07.15</w:t>
                      </w:r>
                    </w:p>
                  </w:tc>
                  <w:tc>
                    <w:tcPr>
                      <w:tcW w:w="3799" w:type="dxa"/>
                      <w:vMerge/>
                      <w:tcBorders>
                        <w:left w:val="single" w:sz="8" w:space="0" w:color="auto"/>
                        <w:bottom w:val="nil"/>
                        <w:right w:val="single" w:sz="8" w:space="0" w:color="auto"/>
                      </w:tcBorders>
                    </w:tcPr>
                    <w:p w:rsidR="00DA2B6F" w:rsidRDefault="00DA2B6F"/>
                  </w:tc>
                  <w:tc>
                    <w:tcPr>
                      <w:tcW w:w="2836" w:type="dxa"/>
                      <w:gridSpan w:val="3"/>
                      <w:vMerge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</w:tcBorders>
                    </w:tcPr>
                    <w:p w:rsidR="00DA2B6F" w:rsidRDefault="00DA2B6F"/>
                  </w:tc>
                </w:tr>
                <w:tr w:rsidR="00DA2B6F">
                  <w:trPr>
                    <w:cantSplit/>
                    <w:trHeight w:hRule="exact" w:val="284"/>
                  </w:trPr>
                  <w:tc>
                    <w:tcPr>
                      <w:tcW w:w="1134" w:type="dxa"/>
                      <w:gridSpan w:val="2"/>
                      <w:tcBorders>
                        <w:bottom w:val="nil"/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DA2B6F" w:rsidRDefault="00DA2B6F">
                      <w:pPr>
                        <w:pStyle w:val="af3"/>
                        <w:jc w:val="left"/>
                      </w:pPr>
                      <w:r>
                        <w:t>Н. контр</w:t>
                      </w:r>
                    </w:p>
                  </w:tc>
                  <w:tc>
                    <w:tcPr>
                      <w:tcW w:w="1134" w:type="dxa"/>
                      <w:gridSpan w:val="2"/>
                      <w:tcBorders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DA2B6F" w:rsidRDefault="00DA2B6F">
                      <w:pPr>
                        <w:pStyle w:val="af3"/>
                        <w:jc w:val="left"/>
                      </w:pPr>
                      <w:r>
                        <w:t>Меньщикова</w:t>
                      </w:r>
                    </w:p>
                  </w:tc>
                  <w:tc>
                    <w:tcPr>
                      <w:tcW w:w="851" w:type="dxa"/>
                      <w:tcBorders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61315" cy="95885"/>
                            <wp:effectExtent l="19050" t="0" r="635" b="0"/>
                            <wp:docPr id="3" name="Рисунок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 l="33218" t="36256" r="41443" b="39174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1315" cy="95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vAlign w:val="center"/>
                    </w:tcPr>
                    <w:p w:rsidR="00DA2B6F" w:rsidRPr="008A337E" w:rsidRDefault="00DA2B6F" w:rsidP="004E3F12">
                      <w:pPr>
                        <w:pStyle w:val="af3"/>
                        <w:rPr>
                          <w:szCs w:val="16"/>
                        </w:rPr>
                      </w:pPr>
                      <w:r>
                        <w:rPr>
                          <w:szCs w:val="16"/>
                        </w:rPr>
                        <w:t>07.15</w:t>
                      </w:r>
                    </w:p>
                  </w:tc>
                  <w:tc>
                    <w:tcPr>
                      <w:tcW w:w="3799" w:type="dxa"/>
                      <w:vMerge/>
                      <w:tcBorders>
                        <w:left w:val="single" w:sz="8" w:space="0" w:color="auto"/>
                        <w:bottom w:val="nil"/>
                        <w:right w:val="single" w:sz="8" w:space="0" w:color="auto"/>
                      </w:tcBorders>
                    </w:tcPr>
                    <w:p w:rsidR="00DA2B6F" w:rsidRDefault="00DA2B6F"/>
                  </w:tc>
                  <w:tc>
                    <w:tcPr>
                      <w:tcW w:w="2836" w:type="dxa"/>
                      <w:gridSpan w:val="3"/>
                      <w:vMerge/>
                      <w:tcBorders>
                        <w:top w:val="single" w:sz="8" w:space="0" w:color="auto"/>
                        <w:left w:val="single" w:sz="8" w:space="0" w:color="auto"/>
                        <w:bottom w:val="nil"/>
                      </w:tcBorders>
                    </w:tcPr>
                    <w:p w:rsidR="00DA2B6F" w:rsidRDefault="00DA2B6F"/>
                  </w:tc>
                </w:tr>
              </w:tbl>
              <w:p w:rsidR="00DA2B6F" w:rsidRDefault="00DA2B6F"/>
              <w:p w:rsidR="00DA2B6F" w:rsidRDefault="00DA2B6F"/>
              <w:p w:rsidR="00DA2B6F" w:rsidRDefault="00DA2B6F"/>
            </w:txbxContent>
          </v:textbox>
          <w10:wrap anchorx="page" anchory="page"/>
        </v:shape>
      </w:pict>
    </w:r>
    <w:r>
      <w:rPr>
        <w:noProof/>
      </w:rPr>
      <w:pict>
        <v:rect id="_x0000_s2092" style="position:absolute;left:0;text-align:left;margin-left:56.7pt;margin-top:28.35pt;width:515.9pt;height:785.2pt;z-index:251660288;mso-position-horizontal-relative:page;mso-position-vertical-relative:page" filled="f" strokeweight="1pt">
          <w10:wrap anchorx="page" anchory="page"/>
        </v:rect>
      </w:pict>
    </w:r>
  </w:p>
  <w:p w:rsidR="00DA2B6F" w:rsidRDefault="00DA2B6F">
    <w:pPr>
      <w:rPr>
        <w:lang w:val="en-US"/>
      </w:rPr>
    </w:pPr>
  </w:p>
  <w:p w:rsidR="00DA2B6F" w:rsidRDefault="00DA2B6F">
    <w:pPr>
      <w:rPr>
        <w:lang w:val="en-US"/>
      </w:rPr>
    </w:pPr>
  </w:p>
  <w:p w:rsidR="00DA2B6F" w:rsidRPr="003E37CC" w:rsidRDefault="00875D95">
    <w:pPr>
      <w:rPr>
        <w:lang w:val="en-US"/>
      </w:rPr>
    </w:pPr>
    <w:r w:rsidRPr="00915607">
      <w:rPr>
        <w:rStyle w:val="af8"/>
        <w:color w:val="FFFFFF"/>
        <w:szCs w:val="24"/>
      </w:rPr>
      <w:fldChar w:fldCharType="begin"/>
    </w:r>
    <w:r w:rsidR="00DA2B6F" w:rsidRPr="00915607">
      <w:rPr>
        <w:rStyle w:val="af8"/>
        <w:color w:val="FFFFFF"/>
        <w:szCs w:val="24"/>
      </w:rPr>
      <w:instrText xml:space="preserve">PAGE  </w:instrText>
    </w:r>
    <w:r w:rsidRPr="00915607">
      <w:rPr>
        <w:rStyle w:val="af8"/>
        <w:color w:val="FFFFFF"/>
        <w:szCs w:val="24"/>
      </w:rPr>
      <w:fldChar w:fldCharType="separate"/>
    </w:r>
    <w:r w:rsidR="00DA2B6F">
      <w:rPr>
        <w:rStyle w:val="af8"/>
        <w:noProof/>
        <w:color w:val="FFFFFF"/>
        <w:szCs w:val="24"/>
      </w:rPr>
      <w:t>1</w:t>
    </w:r>
    <w:r w:rsidRPr="00915607">
      <w:rPr>
        <w:rStyle w:val="af8"/>
        <w:color w:val="FFFFFF"/>
        <w:szCs w:val="24"/>
      </w:rPr>
      <w:fldChar w:fldCharType="end"/>
    </w:r>
    <w:r>
      <w:rPr>
        <w:noProof/>
      </w:rPr>
      <w:pict>
        <v:rect id="_x0000_s2094" style="position:absolute;left:0;text-align:left;margin-left:453.6pt;margin-top:813.65pt;width:100.75pt;height:15.45pt;flip:y;z-index:251662336;mso-position-horizontal-relative:page;mso-position-vertical-relative:page" filled="f" stroked="f" strokeweight="2pt">
          <v:textbox style="mso-next-textbox:#_x0000_s2094" inset="0,0,0,0">
            <w:txbxContent>
              <w:p w:rsidR="00DA2B6F" w:rsidRDefault="00DA2B6F" w:rsidP="003E37CC">
                <w:r>
                  <w:t>Формат А4</w:t>
                </w:r>
              </w:p>
              <w:p w:rsidR="00DA2B6F" w:rsidRDefault="00DA2B6F"/>
              <w:p w:rsidR="00DA2B6F" w:rsidRDefault="00DA2B6F"/>
            </w:txbxContent>
          </v:textbox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427" w:rsidRDefault="00451427">
      <w:r>
        <w:separator/>
      </w:r>
    </w:p>
    <w:p w:rsidR="00451427" w:rsidRDefault="00451427"/>
  </w:footnote>
  <w:footnote w:type="continuationSeparator" w:id="1">
    <w:p w:rsidR="00451427" w:rsidRDefault="00451427">
      <w:r>
        <w:continuationSeparator/>
      </w:r>
    </w:p>
    <w:p w:rsidR="00451427" w:rsidRDefault="0045142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B6F" w:rsidRDefault="00DA2B6F" w:rsidP="00A3317E">
    <w:pPr>
      <w:pStyle w:val="affc"/>
      <w:spacing w:before="120" w:line="240" w:lineRule="auto"/>
      <w:ind w:left="960" w:firstLine="0"/>
      <w:jc w:val="center"/>
      <w:rPr>
        <w:b/>
        <w:sz w:val="16"/>
        <w:szCs w:val="16"/>
      </w:rPr>
    </w:pPr>
    <w:r>
      <w:rPr>
        <w:b/>
        <w:noProof/>
        <w:sz w:val="36"/>
        <w:szCs w:val="36"/>
      </w:rPr>
      <w:drawing>
        <wp:anchor distT="0" distB="0" distL="114300" distR="114300" simplePos="0" relativeHeight="251649024" behindDoc="1" locked="0" layoutInCell="1" allowOverlap="1">
          <wp:simplePos x="0" y="0"/>
          <wp:positionH relativeFrom="column">
            <wp:posOffset>-180340</wp:posOffset>
          </wp:positionH>
          <wp:positionV relativeFrom="paragraph">
            <wp:posOffset>38735</wp:posOffset>
          </wp:positionV>
          <wp:extent cx="1710690" cy="1088390"/>
          <wp:effectExtent l="19050" t="0" r="3810" b="0"/>
          <wp:wrapNone/>
          <wp:docPr id="64" name="Рисунок 64" descr="Лого асп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4" descr="Лого асп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0690" cy="1088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A2B6F" w:rsidRPr="00793125" w:rsidRDefault="00DA2B6F" w:rsidP="00A3317E">
    <w:pPr>
      <w:pStyle w:val="affc"/>
      <w:spacing w:before="120" w:line="240" w:lineRule="auto"/>
      <w:ind w:left="0" w:firstLine="1134"/>
      <w:jc w:val="center"/>
      <w:rPr>
        <w:b/>
        <w:szCs w:val="24"/>
      </w:rPr>
    </w:pPr>
    <w:r w:rsidRPr="00793125">
      <w:rPr>
        <w:b/>
        <w:noProof/>
        <w:szCs w:val="24"/>
      </w:rPr>
      <w:t>ОБЩЕСТВО С ОГРАНИЧЕННОЙ ОТВЕТСТВЕННОСТЬЮ</w:t>
    </w:r>
  </w:p>
  <w:p w:rsidR="00DA2B6F" w:rsidRPr="008567D8" w:rsidRDefault="00875D95" w:rsidP="00A3317E">
    <w:pPr>
      <w:pStyle w:val="affc"/>
      <w:spacing w:line="240" w:lineRule="auto"/>
      <w:ind w:left="0" w:firstLine="1134"/>
      <w:jc w:val="center"/>
      <w:rPr>
        <w:b/>
        <w:sz w:val="36"/>
        <w:szCs w:val="36"/>
      </w:rPr>
    </w:pPr>
    <w:r>
      <w:rPr>
        <w:b/>
        <w:noProof/>
        <w:sz w:val="36"/>
        <w:szCs w:val="36"/>
      </w:rPr>
      <w:pict>
        <v:rect id="_x0000_s2110" style="position:absolute;left:0;text-align:left;margin-left:56.7pt;margin-top:28.35pt;width:515.9pt;height:785.2pt;z-index:251651072;mso-position-horizontal-relative:page;mso-position-vertical-relative:page" filled="f" strokeweight="1pt">
          <w10:wrap anchorx="page" anchory="page"/>
        </v:rect>
      </w:pict>
    </w:r>
    <w:r>
      <w:rPr>
        <w:b/>
        <w:noProof/>
        <w:sz w:val="36"/>
        <w:szCs w:val="36"/>
      </w:rPr>
      <w:pict>
        <v:rect id="_x0000_s2111" style="position:absolute;left:0;text-align:left;margin-left:56.7pt;margin-top:28.35pt;width:515.9pt;height:785.2pt;z-index:251652096;mso-position-horizontal-relative:page;mso-position-vertical-relative:page" filled="f" strokeweight="1pt">
          <w10:wrap anchorx="page" anchory="page"/>
        </v:rect>
      </w:pict>
    </w:r>
    <w:r w:rsidR="00DA2B6F" w:rsidRPr="008567D8">
      <w:rPr>
        <w:b/>
        <w:sz w:val="36"/>
        <w:szCs w:val="36"/>
      </w:rPr>
      <w:t>«АрхСтройПроект»</w:t>
    </w:r>
  </w:p>
  <w:p w:rsidR="00DA2B6F" w:rsidRPr="00793125" w:rsidRDefault="00DA2B6F" w:rsidP="00A3317E">
    <w:pPr>
      <w:spacing w:line="240" w:lineRule="auto"/>
      <w:ind w:firstLine="1134"/>
      <w:jc w:val="center"/>
      <w:rPr>
        <w:rFonts w:cs="Arial"/>
        <w:sz w:val="32"/>
        <w:szCs w:val="32"/>
      </w:rPr>
    </w:pPr>
    <w:r>
      <w:rPr>
        <w:b/>
        <w:sz w:val="32"/>
        <w:szCs w:val="32"/>
      </w:rPr>
      <w:t>холдинг «РосЭ</w:t>
    </w:r>
    <w:r w:rsidRPr="00793125">
      <w:rPr>
        <w:b/>
        <w:sz w:val="32"/>
        <w:szCs w:val="32"/>
      </w:rPr>
      <w:t>нерго»</w:t>
    </w:r>
  </w:p>
  <w:p w:rsidR="00DA2B6F" w:rsidRPr="00750ABB" w:rsidRDefault="00875D95" w:rsidP="00A3317E">
    <w:pPr>
      <w:pStyle w:val="ac"/>
      <w:rPr>
        <w:szCs w:val="22"/>
      </w:rPr>
    </w:pPr>
    <w:r w:rsidRPr="00875D95">
      <w:rPr>
        <w:b/>
        <w:noProof/>
        <w:sz w:val="36"/>
        <w:szCs w:val="36"/>
      </w:rPr>
      <w:pict>
        <v:line id="_x0000_s2112" style="position:absolute;left:0;text-align:left;z-index:251653120" from="0,26.35pt" to="495pt,26.35pt" strokeweight=".5pt"/>
      </w:pict>
    </w:r>
  </w:p>
  <w:p w:rsidR="00DA2B6F" w:rsidRDefault="00DA2B6F" w:rsidP="000A72EB">
    <w:pPr>
      <w:ind w:firstLine="0"/>
      <w:jc w:val="center"/>
      <w:rPr>
        <w:b/>
        <w:sz w:val="28"/>
        <w:szCs w:val="28"/>
      </w:rPr>
    </w:pPr>
  </w:p>
  <w:p w:rsidR="00DA2B6F" w:rsidRPr="00021343" w:rsidRDefault="00DA2B6F" w:rsidP="00021343">
    <w:pPr>
      <w:spacing w:line="240" w:lineRule="auto"/>
      <w:ind w:firstLine="0"/>
      <w:contextualSpacing/>
      <w:jc w:val="center"/>
      <w:rPr>
        <w:b/>
        <w:sz w:val="28"/>
        <w:szCs w:val="28"/>
      </w:rPr>
    </w:pPr>
    <w:r w:rsidRPr="00021343">
      <w:rPr>
        <w:b/>
        <w:sz w:val="28"/>
        <w:szCs w:val="28"/>
      </w:rPr>
      <w:t>Свидетельство № 0117.01-2015-7417016038-П-177 от 18.0</w:t>
    </w:r>
    <w:r>
      <w:rPr>
        <w:b/>
        <w:sz w:val="28"/>
        <w:szCs w:val="28"/>
      </w:rPr>
      <w:t>2</w:t>
    </w:r>
    <w:r w:rsidRPr="00021343">
      <w:rPr>
        <w:b/>
        <w:sz w:val="28"/>
        <w:szCs w:val="28"/>
      </w:rPr>
      <w:t>.2015 г.</w:t>
    </w:r>
  </w:p>
  <w:p w:rsidR="00DA2B6F" w:rsidRPr="00021343" w:rsidRDefault="00DA2B6F" w:rsidP="00021343">
    <w:pPr>
      <w:spacing w:line="240" w:lineRule="auto"/>
      <w:ind w:firstLine="0"/>
      <w:contextualSpacing/>
      <w:jc w:val="center"/>
      <w:rPr>
        <w:b/>
        <w:sz w:val="28"/>
        <w:szCs w:val="28"/>
      </w:rPr>
    </w:pPr>
  </w:p>
  <w:p w:rsidR="00DA2B6F" w:rsidRPr="00021343" w:rsidRDefault="00DA2B6F" w:rsidP="00021343">
    <w:pPr>
      <w:spacing w:line="240" w:lineRule="auto"/>
      <w:ind w:firstLine="0"/>
      <w:contextualSpacing/>
      <w:jc w:val="center"/>
      <w:rPr>
        <w:b/>
        <w:sz w:val="28"/>
        <w:szCs w:val="28"/>
      </w:rPr>
    </w:pPr>
  </w:p>
  <w:p w:rsidR="008F5346" w:rsidRPr="00CF0530" w:rsidRDefault="008F5346" w:rsidP="008F5346">
    <w:pPr>
      <w:spacing w:line="240" w:lineRule="auto"/>
      <w:ind w:firstLine="0"/>
      <w:contextualSpacing/>
      <w:jc w:val="center"/>
      <w:rPr>
        <w:b/>
        <w:sz w:val="28"/>
        <w:szCs w:val="28"/>
      </w:rPr>
    </w:pPr>
    <w:r>
      <w:rPr>
        <w:b/>
        <w:sz w:val="28"/>
        <w:szCs w:val="28"/>
      </w:rPr>
      <w:t>«</w:t>
    </w:r>
    <w:r w:rsidRPr="00682665">
      <w:rPr>
        <w:b/>
        <w:sz w:val="28"/>
        <w:szCs w:val="28"/>
      </w:rPr>
      <w:t>Рек</w:t>
    </w:r>
    <w:r>
      <w:rPr>
        <w:b/>
        <w:sz w:val="28"/>
        <w:szCs w:val="28"/>
      </w:rPr>
      <w:t>онструкция ПС 110/35/10 кВ Юрга»</w:t>
    </w:r>
  </w:p>
  <w:p w:rsidR="008F5346" w:rsidRPr="00021343" w:rsidRDefault="008F5346" w:rsidP="008F5346">
    <w:pPr>
      <w:spacing w:line="240" w:lineRule="auto"/>
      <w:ind w:firstLine="0"/>
      <w:contextualSpacing/>
      <w:jc w:val="center"/>
      <w:rPr>
        <w:b/>
        <w:sz w:val="28"/>
        <w:szCs w:val="28"/>
      </w:rPr>
    </w:pPr>
  </w:p>
  <w:p w:rsidR="008F5346" w:rsidRPr="00021343" w:rsidRDefault="008F5346" w:rsidP="008F5346">
    <w:pPr>
      <w:shd w:val="clear" w:color="auto" w:fill="FFFFFF"/>
      <w:spacing w:line="240" w:lineRule="auto"/>
      <w:ind w:firstLine="0"/>
      <w:contextualSpacing/>
      <w:jc w:val="center"/>
      <w:rPr>
        <w:sz w:val="28"/>
        <w:szCs w:val="28"/>
      </w:rPr>
    </w:pPr>
    <w:r w:rsidRPr="00021343">
      <w:rPr>
        <w:sz w:val="28"/>
        <w:szCs w:val="28"/>
      </w:rPr>
      <w:t>ПРОЕКТНАЯ ДОКУМЕНТАЦИЯ</w:t>
    </w:r>
  </w:p>
  <w:p w:rsidR="00DA2B6F" w:rsidRPr="00021343" w:rsidRDefault="00DA2B6F" w:rsidP="00021343">
    <w:pPr>
      <w:spacing w:line="240" w:lineRule="auto"/>
      <w:ind w:firstLine="0"/>
      <w:contextualSpacing/>
      <w:jc w:val="center"/>
      <w:rPr>
        <w:b/>
        <w:sz w:val="28"/>
        <w:szCs w:val="28"/>
      </w:rPr>
    </w:pPr>
  </w:p>
  <w:p w:rsidR="00DA2B6F" w:rsidRDefault="008F5346" w:rsidP="00021343">
    <w:pPr>
      <w:spacing w:line="240" w:lineRule="auto"/>
      <w:ind w:firstLine="0"/>
      <w:contextualSpacing/>
      <w:jc w:val="center"/>
      <w:rPr>
        <w:b/>
        <w:sz w:val="28"/>
        <w:szCs w:val="28"/>
      </w:rPr>
    </w:pPr>
    <w:r>
      <w:rPr>
        <w:b/>
        <w:sz w:val="28"/>
        <w:szCs w:val="28"/>
      </w:rPr>
      <w:t>Раздел 12.</w:t>
    </w:r>
    <w:r w:rsidR="00D0774B">
      <w:rPr>
        <w:b/>
        <w:sz w:val="28"/>
        <w:szCs w:val="28"/>
      </w:rPr>
      <w:t xml:space="preserve"> </w:t>
    </w:r>
    <w:r w:rsidR="00816A7E">
      <w:rPr>
        <w:b/>
        <w:sz w:val="28"/>
        <w:szCs w:val="28"/>
      </w:rPr>
      <w:t>Результаты инженерных изысканий</w:t>
    </w:r>
  </w:p>
  <w:p w:rsidR="00D0774B" w:rsidRDefault="00D0774B" w:rsidP="00021343">
    <w:pPr>
      <w:shd w:val="clear" w:color="auto" w:fill="FFFFFF"/>
      <w:spacing w:line="240" w:lineRule="auto"/>
      <w:ind w:firstLine="0"/>
      <w:contextualSpacing/>
      <w:jc w:val="center"/>
      <w:rPr>
        <w:b/>
        <w:sz w:val="28"/>
        <w:szCs w:val="28"/>
      </w:rPr>
    </w:pPr>
  </w:p>
  <w:p w:rsidR="00DA2B6F" w:rsidRPr="00021343" w:rsidRDefault="00376DAF" w:rsidP="00021343">
    <w:pPr>
      <w:shd w:val="clear" w:color="auto" w:fill="FFFFFF"/>
      <w:spacing w:line="240" w:lineRule="auto"/>
      <w:ind w:firstLine="0"/>
      <w:contextualSpacing/>
      <w:jc w:val="center"/>
      <w:rPr>
        <w:b/>
        <w:sz w:val="28"/>
        <w:szCs w:val="28"/>
      </w:rPr>
    </w:pPr>
    <w:r>
      <w:rPr>
        <w:b/>
        <w:sz w:val="28"/>
        <w:szCs w:val="28"/>
      </w:rPr>
      <w:t>Инженерно-</w:t>
    </w:r>
    <w:r w:rsidR="00945AAB" w:rsidRPr="00816A7E">
      <w:rPr>
        <w:b/>
        <w:sz w:val="28"/>
        <w:szCs w:val="28"/>
      </w:rPr>
      <w:t xml:space="preserve"> геологические изыскания</w:t>
    </w:r>
  </w:p>
  <w:p w:rsidR="00BA1F9C" w:rsidRPr="00021343" w:rsidRDefault="00BA1F9C" w:rsidP="00021343">
    <w:pPr>
      <w:spacing w:line="240" w:lineRule="auto"/>
      <w:ind w:firstLine="0"/>
      <w:contextualSpacing/>
      <w:jc w:val="center"/>
      <w:rPr>
        <w:b/>
        <w:sz w:val="28"/>
        <w:szCs w:val="28"/>
      </w:rPr>
    </w:pPr>
  </w:p>
  <w:tbl>
    <w:tblPr>
      <w:tblpPr w:leftFromText="180" w:rightFromText="180" w:vertAnchor="page" w:horzAnchor="margin" w:tblpY="10981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567"/>
      <w:gridCol w:w="851"/>
      <w:gridCol w:w="1134"/>
      <w:gridCol w:w="851"/>
    </w:tblGrid>
    <w:tr w:rsidR="00DA2B6F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proofErr w:type="spellStart"/>
          <w:r w:rsidRPr="00750ABB">
            <w:rPr>
              <w:bCs/>
              <w:sz w:val="20"/>
            </w:rPr>
            <w:t>Изм</w:t>
          </w:r>
          <w:proofErr w:type="spellEnd"/>
          <w:r w:rsidRPr="00750ABB">
            <w:rPr>
              <w:bCs/>
              <w:sz w:val="20"/>
            </w:rPr>
            <w:t>.</w:t>
          </w: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 w:rsidRPr="00750ABB">
            <w:rPr>
              <w:bCs/>
              <w:sz w:val="20"/>
            </w:rPr>
            <w:t>№ док.</w:t>
          </w:r>
        </w:p>
      </w:tc>
      <w:tc>
        <w:tcPr>
          <w:tcW w:w="1134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proofErr w:type="spellStart"/>
          <w:r w:rsidRPr="00750ABB">
            <w:rPr>
              <w:bCs/>
              <w:sz w:val="20"/>
            </w:rPr>
            <w:t>Подп</w:t>
          </w:r>
          <w:proofErr w:type="spellEnd"/>
          <w:r w:rsidRPr="00750ABB">
            <w:rPr>
              <w:bCs/>
              <w:sz w:val="20"/>
            </w:rPr>
            <w:t>.</w:t>
          </w: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 w:rsidRPr="00750ABB">
            <w:rPr>
              <w:bCs/>
              <w:sz w:val="20"/>
            </w:rPr>
            <w:t>Дата</w:t>
          </w:r>
        </w:p>
      </w:tc>
    </w:tr>
    <w:tr w:rsidR="00DA2B6F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DA2B6F" w:rsidRPr="00750ABB" w:rsidRDefault="00AD4B16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>
            <w:rPr>
              <w:bCs/>
              <w:sz w:val="20"/>
            </w:rPr>
            <w:t>1</w:t>
          </w:r>
        </w:p>
      </w:tc>
      <w:tc>
        <w:tcPr>
          <w:tcW w:w="851" w:type="dxa"/>
          <w:vAlign w:val="center"/>
        </w:tcPr>
        <w:p w:rsidR="00DA2B6F" w:rsidRPr="00750ABB" w:rsidRDefault="00AD4B16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>
            <w:rPr>
              <w:bCs/>
              <w:sz w:val="20"/>
            </w:rPr>
            <w:t>320-16</w:t>
          </w:r>
        </w:p>
      </w:tc>
      <w:tc>
        <w:tcPr>
          <w:tcW w:w="1134" w:type="dxa"/>
          <w:vAlign w:val="center"/>
        </w:tcPr>
        <w:p w:rsidR="00DA2B6F" w:rsidRPr="00750ABB" w:rsidRDefault="00AD4B16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  <w:lang w:val="en-US"/>
            </w:rPr>
          </w:pPr>
          <w:r w:rsidRPr="00AD4B16">
            <w:rPr>
              <w:bCs/>
              <w:noProof/>
              <w:sz w:val="20"/>
            </w:rPr>
            <w:drawing>
              <wp:inline distT="0" distB="0" distL="0" distR="0">
                <wp:extent cx="361315" cy="95885"/>
                <wp:effectExtent l="19050" t="0" r="635" b="0"/>
                <wp:docPr id="4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 l="33218" t="36256" r="41443" b="3917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315" cy="958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1" w:type="dxa"/>
          <w:vAlign w:val="center"/>
        </w:tcPr>
        <w:p w:rsidR="00DA2B6F" w:rsidRPr="00750ABB" w:rsidRDefault="00AD4B16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>
            <w:rPr>
              <w:bCs/>
              <w:sz w:val="20"/>
            </w:rPr>
            <w:t>06.16</w:t>
          </w:r>
        </w:p>
      </w:tc>
    </w:tr>
    <w:tr w:rsidR="00DA2B6F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1134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  <w:lang w:val="en-US"/>
            </w:rPr>
          </w:pP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</w:tr>
    <w:tr w:rsidR="00DA2B6F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1134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  <w:lang w:val="en-US"/>
            </w:rPr>
          </w:pP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</w:tr>
  </w:tbl>
  <w:p w:rsidR="00DA2B6F" w:rsidRPr="00021343" w:rsidRDefault="00DA2B6F" w:rsidP="00C12A00">
    <w:pPr>
      <w:spacing w:line="240" w:lineRule="auto"/>
      <w:ind w:firstLine="0"/>
      <w:contextualSpacing/>
      <w:jc w:val="center"/>
      <w:rPr>
        <w:b/>
        <w:sz w:val="28"/>
        <w:szCs w:val="28"/>
      </w:rPr>
    </w:pPr>
  </w:p>
  <w:p w:rsidR="00C12A00" w:rsidRDefault="00C12A00" w:rsidP="00DF433C">
    <w:pPr>
      <w:spacing w:line="240" w:lineRule="auto"/>
      <w:ind w:firstLine="0"/>
      <w:contextualSpacing/>
      <w:jc w:val="center"/>
      <w:rPr>
        <w:b/>
        <w:sz w:val="28"/>
        <w:szCs w:val="28"/>
      </w:rPr>
    </w:pPr>
  </w:p>
  <w:p w:rsidR="00DA2B6F" w:rsidRPr="00021343" w:rsidRDefault="00C12A00" w:rsidP="00DF433C">
    <w:pPr>
      <w:spacing w:line="240" w:lineRule="auto"/>
      <w:ind w:firstLine="0"/>
      <w:contextualSpacing/>
      <w:jc w:val="center"/>
      <w:rPr>
        <w:b/>
        <w:sz w:val="28"/>
        <w:szCs w:val="28"/>
      </w:rPr>
    </w:pPr>
    <w:r w:rsidRPr="00C12A00">
      <w:rPr>
        <w:b/>
        <w:sz w:val="28"/>
        <w:szCs w:val="28"/>
      </w:rPr>
      <w:t>П110-16</w:t>
    </w:r>
    <w:r w:rsidR="0029559D">
      <w:rPr>
        <w:b/>
        <w:sz w:val="28"/>
        <w:szCs w:val="28"/>
      </w:rPr>
      <w:t>/</w:t>
    </w:r>
    <w:r w:rsidR="001A3F82">
      <w:rPr>
        <w:b/>
        <w:sz w:val="28"/>
        <w:szCs w:val="28"/>
      </w:rPr>
      <w:t>12</w:t>
    </w:r>
    <w:r w:rsidRPr="00C12A00">
      <w:rPr>
        <w:b/>
        <w:sz w:val="28"/>
        <w:szCs w:val="28"/>
      </w:rPr>
      <w:t>-15</w:t>
    </w:r>
    <w:r w:rsidR="001A3F82">
      <w:rPr>
        <w:b/>
        <w:sz w:val="28"/>
        <w:szCs w:val="28"/>
      </w:rPr>
      <w:t>8</w:t>
    </w:r>
    <w:r w:rsidRPr="00C12A00">
      <w:rPr>
        <w:b/>
        <w:sz w:val="28"/>
        <w:szCs w:val="28"/>
      </w:rPr>
      <w:t>-ИИ</w:t>
    </w:r>
    <w:r w:rsidR="008F5346">
      <w:rPr>
        <w:b/>
        <w:sz w:val="28"/>
        <w:szCs w:val="28"/>
      </w:rPr>
      <w:t>2</w:t>
    </w:r>
    <w:r w:rsidR="00AD4B16">
      <w:rPr>
        <w:b/>
        <w:sz w:val="28"/>
        <w:szCs w:val="28"/>
      </w:rPr>
      <w:t xml:space="preserve"> ИЗМ.1</w:t>
    </w:r>
  </w:p>
  <w:p w:rsidR="00DA2B6F" w:rsidRPr="00021343" w:rsidRDefault="00DA2B6F" w:rsidP="00021343">
    <w:pPr>
      <w:spacing w:line="240" w:lineRule="auto"/>
      <w:ind w:firstLine="0"/>
      <w:jc w:val="center"/>
      <w:rPr>
        <w:b/>
        <w:sz w:val="28"/>
        <w:szCs w:val="28"/>
      </w:rPr>
    </w:pPr>
  </w:p>
  <w:p w:rsidR="00DA2B6F" w:rsidRPr="00021343" w:rsidRDefault="00DA2B6F" w:rsidP="00021343">
    <w:pPr>
      <w:spacing w:line="240" w:lineRule="auto"/>
      <w:ind w:firstLine="0"/>
      <w:jc w:val="center"/>
      <w:rPr>
        <w:sz w:val="28"/>
        <w:szCs w:val="28"/>
      </w:rPr>
    </w:pPr>
    <w:r w:rsidRPr="00021343">
      <w:rPr>
        <w:b/>
        <w:sz w:val="28"/>
        <w:szCs w:val="28"/>
      </w:rPr>
      <w:t xml:space="preserve">Том </w:t>
    </w:r>
    <w:r w:rsidR="00816A7E">
      <w:rPr>
        <w:b/>
        <w:sz w:val="28"/>
        <w:szCs w:val="28"/>
      </w:rPr>
      <w:t>1</w:t>
    </w:r>
    <w:r w:rsidR="008F5346">
      <w:rPr>
        <w:b/>
        <w:sz w:val="28"/>
        <w:szCs w:val="28"/>
      </w:rPr>
      <w:t>2</w:t>
    </w:r>
    <w:r w:rsidR="00816A7E">
      <w:rPr>
        <w:b/>
        <w:sz w:val="28"/>
        <w:szCs w:val="28"/>
      </w:rPr>
      <w:t>.2</w:t>
    </w:r>
  </w:p>
  <w:p w:rsidR="00DA2B6F" w:rsidRPr="00750ABB" w:rsidRDefault="00DA2B6F" w:rsidP="000A72EB">
    <w:pPr>
      <w:ind w:firstLine="0"/>
    </w:pPr>
  </w:p>
  <w:p w:rsidR="00DA2B6F" w:rsidRPr="00750ABB" w:rsidRDefault="00DA2B6F" w:rsidP="000A72EB">
    <w:pPr>
      <w:ind w:firstLine="0"/>
    </w:pPr>
  </w:p>
  <w:tbl>
    <w:tblPr>
      <w:tblpPr w:leftFromText="180" w:rightFromText="180" w:vertAnchor="page" w:horzAnchor="margin" w:tblpY="12226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567"/>
      <w:gridCol w:w="851"/>
      <w:gridCol w:w="1134"/>
      <w:gridCol w:w="851"/>
    </w:tblGrid>
    <w:tr w:rsidR="00DA2B6F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proofErr w:type="spellStart"/>
          <w:r w:rsidRPr="00750ABB">
            <w:rPr>
              <w:bCs/>
              <w:sz w:val="20"/>
            </w:rPr>
            <w:t>Изм</w:t>
          </w:r>
          <w:proofErr w:type="spellEnd"/>
          <w:r w:rsidRPr="00750ABB">
            <w:rPr>
              <w:bCs/>
              <w:sz w:val="20"/>
            </w:rPr>
            <w:t>.</w:t>
          </w: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 w:rsidRPr="00750ABB">
            <w:rPr>
              <w:bCs/>
              <w:sz w:val="20"/>
            </w:rPr>
            <w:t>№ док.</w:t>
          </w:r>
        </w:p>
      </w:tc>
      <w:tc>
        <w:tcPr>
          <w:tcW w:w="1134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proofErr w:type="spellStart"/>
          <w:r w:rsidRPr="00750ABB">
            <w:rPr>
              <w:bCs/>
              <w:sz w:val="20"/>
            </w:rPr>
            <w:t>Подп</w:t>
          </w:r>
          <w:proofErr w:type="spellEnd"/>
          <w:r w:rsidRPr="00750ABB">
            <w:rPr>
              <w:bCs/>
              <w:sz w:val="20"/>
            </w:rPr>
            <w:t>.</w:t>
          </w: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 w:rsidRPr="00750ABB">
            <w:rPr>
              <w:bCs/>
              <w:sz w:val="20"/>
            </w:rPr>
            <w:t>Дата</w:t>
          </w:r>
        </w:p>
      </w:tc>
    </w:tr>
    <w:tr w:rsidR="00DA2B6F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1134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  <w:lang w:val="en-US"/>
            </w:rPr>
          </w:pP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</w:tr>
    <w:tr w:rsidR="00DA2B6F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1134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  <w:lang w:val="en-US"/>
            </w:rPr>
          </w:pP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</w:tr>
    <w:tr w:rsidR="00DA2B6F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1134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  <w:lang w:val="en-US"/>
            </w:rPr>
          </w:pP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</w:tr>
  </w:tbl>
  <w:p w:rsidR="00DA2B6F" w:rsidRPr="00750ABB" w:rsidRDefault="00DA2B6F" w:rsidP="000A72EB">
    <w:pPr>
      <w:ind w:firstLine="0"/>
    </w:pPr>
  </w:p>
  <w:p w:rsidR="00DA2B6F" w:rsidRPr="00750ABB" w:rsidRDefault="00DA2B6F" w:rsidP="000A72EB">
    <w:pPr>
      <w:ind w:firstLine="0"/>
    </w:pPr>
  </w:p>
  <w:p w:rsidR="00DA2B6F" w:rsidRPr="00A3317E" w:rsidRDefault="00DA2B6F" w:rsidP="00A3317E">
    <w:pPr>
      <w:pStyle w:val="ac"/>
      <w:rPr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B6F" w:rsidRDefault="00875D95">
    <w:pPr>
      <w:ind w:left="90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19" type="#_x0000_t202" style="position:absolute;left:0;text-align:left;margin-left:540.75pt;margin-top:28.35pt;width:31.65pt;height:21.25pt;z-index:251668480;mso-position-horizontal-relative:page;mso-position-vertical-relative:page">
          <v:textbox style="mso-next-textbox:#_x0000_s2119" inset="4mm,,0">
            <w:txbxContent>
              <w:p w:rsidR="00DA2B6F" w:rsidRPr="005B2ADB" w:rsidRDefault="00875D95" w:rsidP="00664C07">
                <w:pPr>
                  <w:ind w:hanging="142"/>
                  <w:jc w:val="center"/>
                  <w:rPr>
                    <w:rStyle w:val="af8"/>
                  </w:rPr>
                </w:pPr>
                <w:r w:rsidRPr="005B2ADB">
                  <w:rPr>
                    <w:rStyle w:val="af8"/>
                  </w:rPr>
                  <w:fldChar w:fldCharType="begin"/>
                </w:r>
                <w:r w:rsidR="00DA2B6F" w:rsidRPr="005B2ADB">
                  <w:rPr>
                    <w:rStyle w:val="af8"/>
                  </w:rPr>
                  <w:instrText xml:space="preserve"> =</w:instrText>
                </w:r>
                <w:r w:rsidRPr="005B2ADB">
                  <w:rPr>
                    <w:rStyle w:val="af8"/>
                  </w:rPr>
                  <w:fldChar w:fldCharType="begin"/>
                </w:r>
                <w:r w:rsidR="00DA2B6F" w:rsidRPr="005B2ADB">
                  <w:rPr>
                    <w:rStyle w:val="af8"/>
                  </w:rPr>
                  <w:instrText xml:space="preserve"> PAGE   \* MERGEFORMAT </w:instrText>
                </w:r>
                <w:r w:rsidRPr="005B2ADB">
                  <w:rPr>
                    <w:rStyle w:val="af8"/>
                  </w:rPr>
                  <w:fldChar w:fldCharType="separate"/>
                </w:r>
                <w:r w:rsidR="009D13EF">
                  <w:rPr>
                    <w:rStyle w:val="af8"/>
                    <w:noProof/>
                  </w:rPr>
                  <w:instrText>2</w:instrText>
                </w:r>
                <w:r w:rsidRPr="005B2ADB">
                  <w:rPr>
                    <w:rStyle w:val="af8"/>
                  </w:rPr>
                  <w:fldChar w:fldCharType="end"/>
                </w:r>
                <w:r w:rsidRPr="005B2ADB">
                  <w:rPr>
                    <w:rStyle w:val="af8"/>
                  </w:rPr>
                  <w:fldChar w:fldCharType="separate"/>
                </w:r>
                <w:r w:rsidR="009D13EF">
                  <w:rPr>
                    <w:rStyle w:val="af8"/>
                    <w:noProof/>
                  </w:rPr>
                  <w:t>2</w:t>
                </w:r>
                <w:r w:rsidRPr="005B2ADB">
                  <w:rPr>
                    <w:rStyle w:val="af8"/>
                  </w:rPr>
                  <w:fldChar w:fldCharType="end"/>
                </w:r>
              </w:p>
              <w:p w:rsidR="00DA2B6F" w:rsidRDefault="00DA2B6F" w:rsidP="00BD0165">
                <w:pPr>
                  <w:ind w:firstLine="0"/>
                  <w:jc w:val="left"/>
                </w:pPr>
              </w:p>
              <w:p w:rsidR="00DA2B6F" w:rsidRDefault="00DA2B6F" w:rsidP="00BD0165">
                <w:pPr>
                  <w:ind w:firstLine="0"/>
                  <w:jc w:val="left"/>
                </w:pPr>
              </w:p>
              <w:p w:rsidR="00DA2B6F" w:rsidRDefault="00DA2B6F" w:rsidP="004979F6">
                <w:pPr>
                  <w:ind w:firstLine="0"/>
                  <w:jc w:val="left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B6F" w:rsidRDefault="00875D95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9" type="#_x0000_t202" style="position:absolute;left:0;text-align:left;margin-left:543.75pt;margin-top:28.35pt;width:28.65pt;height:21.25pt;z-index:251657216;mso-position-horizontal-relative:page;mso-position-vertical-relative:page">
          <v:textbox style="mso-next-textbox:#_x0000_s2089" inset="4mm,,0">
            <w:txbxContent>
              <w:p w:rsidR="00DA2B6F" w:rsidRPr="005B2ADB" w:rsidRDefault="00875D95" w:rsidP="00664C07">
                <w:pPr>
                  <w:ind w:firstLine="0"/>
                  <w:jc w:val="left"/>
                  <w:rPr>
                    <w:rStyle w:val="af8"/>
                  </w:rPr>
                </w:pPr>
                <w:r w:rsidRPr="005B2ADB">
                  <w:rPr>
                    <w:rStyle w:val="af8"/>
                  </w:rPr>
                  <w:fldChar w:fldCharType="begin"/>
                </w:r>
                <w:r w:rsidR="00DA2B6F" w:rsidRPr="005B2ADB">
                  <w:rPr>
                    <w:rStyle w:val="af8"/>
                  </w:rPr>
                  <w:instrText xml:space="preserve"> =</w:instrText>
                </w:r>
                <w:r w:rsidRPr="005B2ADB">
                  <w:rPr>
                    <w:rStyle w:val="af8"/>
                  </w:rPr>
                  <w:fldChar w:fldCharType="begin"/>
                </w:r>
                <w:r w:rsidR="00DA2B6F" w:rsidRPr="005B2ADB">
                  <w:rPr>
                    <w:rStyle w:val="af8"/>
                  </w:rPr>
                  <w:instrText xml:space="preserve"> PAGE   \* MERGEFORMAT </w:instrText>
                </w:r>
                <w:r w:rsidRPr="005B2ADB">
                  <w:rPr>
                    <w:rStyle w:val="af8"/>
                  </w:rPr>
                  <w:fldChar w:fldCharType="separate"/>
                </w:r>
                <w:r w:rsidR="00DA2B6F">
                  <w:rPr>
                    <w:rStyle w:val="af8"/>
                    <w:noProof/>
                  </w:rPr>
                  <w:instrText>1</w:instrText>
                </w:r>
                <w:r w:rsidRPr="005B2ADB">
                  <w:rPr>
                    <w:rStyle w:val="af8"/>
                  </w:rPr>
                  <w:fldChar w:fldCharType="end"/>
                </w:r>
                <w:r w:rsidR="00DA2B6F">
                  <w:rPr>
                    <w:rStyle w:val="af8"/>
                  </w:rPr>
                  <w:instrText>+2</w:instrText>
                </w:r>
                <w:r w:rsidRPr="005B2ADB">
                  <w:rPr>
                    <w:rStyle w:val="af8"/>
                  </w:rPr>
                  <w:fldChar w:fldCharType="separate"/>
                </w:r>
                <w:r w:rsidR="00DA2B6F">
                  <w:rPr>
                    <w:rStyle w:val="af8"/>
                    <w:noProof/>
                  </w:rPr>
                  <w:t>3</w:t>
                </w:r>
                <w:r w:rsidRPr="005B2ADB">
                  <w:rPr>
                    <w:rStyle w:val="af8"/>
                  </w:rPr>
                  <w:fldChar w:fldCharType="end"/>
                </w:r>
              </w:p>
              <w:p w:rsidR="00DA2B6F" w:rsidRDefault="00DA2B6F" w:rsidP="004979F6">
                <w:pPr>
                  <w:ind w:firstLine="0"/>
                  <w:jc w:val="left"/>
                </w:pPr>
              </w:p>
              <w:p w:rsidR="00DA2B6F" w:rsidRDefault="00DA2B6F"/>
              <w:p w:rsidR="00DA2B6F" w:rsidRDefault="00DA2B6F"/>
            </w:txbxContent>
          </v:textbox>
          <w10:wrap anchorx="page" anchory="page"/>
        </v:shape>
      </w:pict>
    </w:r>
    <w:r>
      <w:rPr>
        <w:noProof/>
      </w:rPr>
      <w:pict>
        <v:shape id="_x0000_s2091" type="#_x0000_t202" style="position:absolute;left:0;text-align:left;margin-left:550.9pt;margin-top:31.9pt;width:14.15pt;height:14.15pt;z-index:-251657216;mso-position-horizontal-relative:page;mso-position-vertical-relative:page" wrapcoords="-1137 0 -1137 20463 21600 20463 21600 0 -1137 0" stroked="f">
          <v:textbox style="mso-next-textbox:#_x0000_s2091" inset="4mm,,0">
            <w:txbxContent>
              <w:p w:rsidR="00DA2B6F" w:rsidRPr="005B2ADB" w:rsidRDefault="00875D95" w:rsidP="0084326E">
                <w:pPr>
                  <w:spacing w:line="240" w:lineRule="auto"/>
                  <w:ind w:firstLine="0"/>
                  <w:jc w:val="left"/>
                  <w:rPr>
                    <w:rStyle w:val="af8"/>
                  </w:rPr>
                </w:pPr>
                <w:r w:rsidRPr="005B2ADB">
                  <w:rPr>
                    <w:rStyle w:val="af8"/>
                  </w:rPr>
                  <w:fldChar w:fldCharType="begin"/>
                </w:r>
                <w:r w:rsidR="00DA2B6F" w:rsidRPr="005B2ADB">
                  <w:rPr>
                    <w:rStyle w:val="af8"/>
                  </w:rPr>
                  <w:instrText xml:space="preserve"> =</w:instrText>
                </w:r>
                <w:r w:rsidRPr="005B2ADB">
                  <w:rPr>
                    <w:rStyle w:val="af8"/>
                  </w:rPr>
                  <w:fldChar w:fldCharType="begin"/>
                </w:r>
                <w:r w:rsidR="00DA2B6F" w:rsidRPr="005B2ADB">
                  <w:rPr>
                    <w:rStyle w:val="af8"/>
                  </w:rPr>
                  <w:instrText xml:space="preserve"> SEQ varpg1 \c </w:instrText>
                </w:r>
                <w:r w:rsidRPr="005B2ADB">
                  <w:rPr>
                    <w:rStyle w:val="af8"/>
                  </w:rPr>
                  <w:fldChar w:fldCharType="separate"/>
                </w:r>
                <w:r w:rsidR="009D13EF">
                  <w:rPr>
                    <w:rStyle w:val="af8"/>
                    <w:noProof/>
                  </w:rPr>
                  <w:instrText>0</w:instrText>
                </w:r>
                <w:r w:rsidRPr="005B2ADB">
                  <w:rPr>
                    <w:rStyle w:val="af8"/>
                  </w:rPr>
                  <w:fldChar w:fldCharType="end"/>
                </w:r>
                <w:r w:rsidR="00DA2B6F" w:rsidRPr="005B2ADB">
                  <w:rPr>
                    <w:rStyle w:val="af8"/>
                  </w:rPr>
                  <w:instrText>+</w:instrText>
                </w:r>
                <w:r w:rsidRPr="005B2ADB">
                  <w:rPr>
                    <w:rStyle w:val="af8"/>
                  </w:rPr>
                  <w:fldChar w:fldCharType="begin"/>
                </w:r>
                <w:r w:rsidR="00DA2B6F" w:rsidRPr="005B2ADB">
                  <w:rPr>
                    <w:rStyle w:val="af8"/>
                  </w:rPr>
                  <w:instrText xml:space="preserve"> PAGE   \* MERGEFORMAT </w:instrText>
                </w:r>
                <w:r w:rsidRPr="005B2ADB">
                  <w:rPr>
                    <w:rStyle w:val="af8"/>
                  </w:rPr>
                  <w:fldChar w:fldCharType="separate"/>
                </w:r>
                <w:r w:rsidR="00DA2B6F">
                  <w:rPr>
                    <w:rStyle w:val="af8"/>
                    <w:noProof/>
                  </w:rPr>
                  <w:instrText>1</w:instrText>
                </w:r>
                <w:r w:rsidRPr="005B2ADB">
                  <w:rPr>
                    <w:rStyle w:val="af8"/>
                  </w:rPr>
                  <w:fldChar w:fldCharType="end"/>
                </w:r>
                <w:r w:rsidRPr="005B2ADB">
                  <w:rPr>
                    <w:rStyle w:val="af8"/>
                  </w:rPr>
                  <w:fldChar w:fldCharType="separate"/>
                </w:r>
                <w:r w:rsidR="009D13EF">
                  <w:rPr>
                    <w:rStyle w:val="af8"/>
                    <w:noProof/>
                  </w:rPr>
                  <w:t>1</w:t>
                </w:r>
                <w:r w:rsidRPr="005B2ADB">
                  <w:rPr>
                    <w:rStyle w:val="af8"/>
                  </w:rPr>
                  <w:fldChar w:fldCharType="end"/>
                </w:r>
              </w:p>
              <w:p w:rsidR="00DA2B6F" w:rsidRDefault="00DA2B6F" w:rsidP="0084326E">
                <w:pPr>
                  <w:ind w:firstLine="0"/>
                  <w:jc w:val="left"/>
                </w:pPr>
              </w:p>
              <w:p w:rsidR="00DA2B6F" w:rsidRDefault="00DA2B6F" w:rsidP="0084326E"/>
            </w:txbxContent>
          </v:textbox>
          <w10:wrap type="tight" anchorx="page" anchory="page"/>
        </v:shape>
      </w:pict>
    </w:r>
    <w:r>
      <w:rPr>
        <w:noProof/>
      </w:rPr>
      <w:pict>
        <v:shape id="_x0000_s2090" type="#_x0000_t202" style="position:absolute;left:0;text-align:left;margin-left:22.7pt;margin-top:501.8pt;width:34pt;height:311.8pt;z-index:251658240;mso-position-horizontal-relative:page;mso-position-vertical-relative:page" filled="f" strokeweight="1pt">
          <v:textbox style="mso-next-textbox:#_x0000_s2090" inset="0,0,0,0">
            <w:txbxContent>
              <w:tbl>
                <w:tblPr>
                  <w:tblW w:w="0" w:type="auto"/>
                  <w:tblBorders>
                    <w:insideH w:val="single" w:sz="8" w:space="0" w:color="auto"/>
                    <w:insideV w:val="single" w:sz="8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397"/>
                </w:tblGrid>
                <w:tr w:rsidR="00DA2B6F">
                  <w:trPr>
                    <w:cantSplit/>
                    <w:trHeight w:hRule="exact" w:val="851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№ док.</w:t>
                      </w:r>
                    </w:p>
                  </w:tc>
                  <w:tc>
                    <w:tcPr>
                      <w:tcW w:w="397" w:type="dxa"/>
                      <w:tcBorders>
                        <w:top w:val="nil"/>
                      </w:tcBorders>
                      <w:textDirection w:val="btLr"/>
                      <w:vAlign w:val="center"/>
                    </w:tcPr>
                    <w:p w:rsidR="00DA2B6F" w:rsidRDefault="00875D95">
                      <w:pPr>
                        <w:pStyle w:val="af3"/>
                      </w:pPr>
                      <w:fldSimple w:instr=" DOCVARIABLE  NdocRStamp  \* MERGEFORMAT ">
                        <w:r w:rsidR="009D13EF">
                          <w:t xml:space="preserve"> </w:t>
                        </w:r>
                      </w:fldSimple>
                    </w:p>
                  </w:tc>
                </w:tr>
                <w:tr w:rsidR="00DA2B6F">
                  <w:trPr>
                    <w:cantSplit/>
                    <w:trHeight w:hRule="exact" w:val="567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Pr="00507487" w:rsidRDefault="00DA2B6F">
                      <w:pPr>
                        <w:pStyle w:val="af3"/>
                      </w:pPr>
                      <w:proofErr w:type="spellStart"/>
                      <w:r>
                        <w:rPr>
                          <w:lang w:val="en-US"/>
                        </w:rPr>
                        <w:t>Вып</w:t>
                      </w:r>
                      <w:proofErr w:type="spellEnd"/>
                      <w:r>
                        <w:rPr>
                          <w:lang w:val="en-US"/>
                        </w:rPr>
                        <w:t>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A2B6F" w:rsidRDefault="00875D95">
                      <w:pPr>
                        <w:pStyle w:val="af3"/>
                      </w:pPr>
                      <w:fldSimple w:instr=" DOCVARIABLE  VpRStamp  \* MERGEFORMAT ">
                        <w:r w:rsidR="009D13EF">
                          <w:t xml:space="preserve"> </w:t>
                        </w:r>
                      </w:fldSimple>
                    </w:p>
                  </w:tc>
                </w:tr>
                <w:tr w:rsidR="00DA2B6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proofErr w:type="spellStart"/>
                      <w:r>
                        <w:t>Взам</w:t>
                      </w:r>
                      <w:proofErr w:type="spellEnd"/>
                      <w:r>
                        <w:t>. инв. 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</w:tr>
                <w:tr w:rsidR="00DA2B6F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</w:tr>
                <w:tr w:rsidR="00DA2B6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Инв. №  подл.</w:t>
                      </w:r>
                    </w:p>
                  </w:tc>
                  <w:tc>
                    <w:tcPr>
                      <w:tcW w:w="397" w:type="dxa"/>
                      <w:tcBorders>
                        <w:bottom w:val="nil"/>
                      </w:tcBorders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</w:tr>
              </w:tbl>
              <w:p w:rsidR="00DA2B6F" w:rsidRDefault="00DA2B6F" w:rsidP="009910F5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114E158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</w:abstractNum>
  <w:abstractNum w:abstractNumId="1">
    <w:nsid w:val="0B8B05D1"/>
    <w:multiLevelType w:val="hybridMultilevel"/>
    <w:tmpl w:val="DCE6E562"/>
    <w:lvl w:ilvl="0" w:tplc="FFFFFFFF">
      <w:start w:val="1"/>
      <w:numFmt w:val="bullet"/>
      <w:pStyle w:val="1"/>
      <w:lvlText w:val="­"/>
      <w:lvlJc w:val="left"/>
      <w:pPr>
        <w:tabs>
          <w:tab w:val="num" w:pos="907"/>
        </w:tabs>
        <w:ind w:left="907" w:hanging="283"/>
      </w:pPr>
      <w:rPr>
        <w:rFonts w:ascii="LozenCondensed" w:hAnsi="LozenCondense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2">
    <w:nsid w:val="0E3C4705"/>
    <w:multiLevelType w:val="multilevel"/>
    <w:tmpl w:val="6FBACF7E"/>
    <w:lvl w:ilvl="0">
      <w:start w:val="1"/>
      <w:numFmt w:val="decimal"/>
      <w:lvlText w:val="%1"/>
      <w:lvlJc w:val="left"/>
      <w:pPr>
        <w:tabs>
          <w:tab w:val="num" w:pos="709"/>
        </w:tabs>
        <w:ind w:left="709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369"/>
        </w:tabs>
        <w:ind w:left="709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9"/>
        </w:tabs>
        <w:ind w:left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9"/>
        </w:tabs>
        <w:ind w:left="709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69"/>
        </w:tabs>
        <w:ind w:left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"/>
        </w:tabs>
        <w:ind w:left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9"/>
        </w:tabs>
        <w:ind w:left="709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9"/>
        </w:tabs>
        <w:ind w:left="709"/>
      </w:pPr>
      <w:rPr>
        <w:rFonts w:cs="Times New Roman" w:hint="default"/>
      </w:rPr>
    </w:lvl>
  </w:abstractNum>
  <w:abstractNum w:abstractNumId="3">
    <w:nsid w:val="1A085A99"/>
    <w:multiLevelType w:val="hybridMultilevel"/>
    <w:tmpl w:val="4D72A134"/>
    <w:lvl w:ilvl="0" w:tplc="D7626572">
      <w:start w:val="1"/>
      <w:numFmt w:val="russianUpper"/>
      <w:lvlText w:val="Приложение %1"/>
      <w:lvlJc w:val="left"/>
      <w:pPr>
        <w:tabs>
          <w:tab w:val="num" w:pos="1429"/>
        </w:tabs>
        <w:ind w:left="1429" w:hanging="720"/>
      </w:pPr>
      <w:rPr>
        <w:rFonts w:cs="Times New Roman" w:hint="default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FA77F42"/>
    <w:multiLevelType w:val="hybridMultilevel"/>
    <w:tmpl w:val="0F0A75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0965F52"/>
    <w:multiLevelType w:val="hybridMultilevel"/>
    <w:tmpl w:val="535C6A16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6">
    <w:nsid w:val="220F4DD7"/>
    <w:multiLevelType w:val="hybridMultilevel"/>
    <w:tmpl w:val="DD6E5CFA"/>
    <w:lvl w:ilvl="0" w:tplc="35D0CF2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49A6C56"/>
    <w:multiLevelType w:val="hybridMultilevel"/>
    <w:tmpl w:val="E17E6138"/>
    <w:lvl w:ilvl="0" w:tplc="04190001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8">
    <w:nsid w:val="30962BE2"/>
    <w:multiLevelType w:val="hybridMultilevel"/>
    <w:tmpl w:val="B510C31E"/>
    <w:lvl w:ilvl="0" w:tplc="5400DA8C">
      <w:start w:val="1"/>
      <w:numFmt w:val="russianLower"/>
      <w:pStyle w:val="a"/>
      <w:lvlText w:val="%1)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0E157F6"/>
    <w:multiLevelType w:val="multilevel"/>
    <w:tmpl w:val="364C4F24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firstLine="709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firstLine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firstLine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  <w:rPr>
        <w:rFonts w:cs="Times New Roman" w:hint="default"/>
      </w:rPr>
    </w:lvl>
  </w:abstractNum>
  <w:abstractNum w:abstractNumId="10">
    <w:nsid w:val="37AF696C"/>
    <w:multiLevelType w:val="hybridMultilevel"/>
    <w:tmpl w:val="481601A2"/>
    <w:lvl w:ilvl="0" w:tplc="35D0CF2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F2F33AB"/>
    <w:multiLevelType w:val="hybridMultilevel"/>
    <w:tmpl w:val="EDC67206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8E1C3EB0">
      <w:start w:val="1"/>
      <w:numFmt w:val="decimal"/>
      <w:lvlText w:val="2.1.%2"/>
      <w:lvlJc w:val="left"/>
      <w:pPr>
        <w:tabs>
          <w:tab w:val="num" w:pos="2610"/>
        </w:tabs>
        <w:ind w:left="2610" w:hanging="1533"/>
      </w:pPr>
      <w:rPr>
        <w:rFonts w:cs="Times New Roman" w:hint="default"/>
      </w:rPr>
    </w:lvl>
    <w:lvl w:ilvl="2" w:tplc="DE2AA9F4">
      <w:numFmt w:val="bullet"/>
      <w:lvlText w:val=""/>
      <w:lvlJc w:val="left"/>
      <w:pPr>
        <w:tabs>
          <w:tab w:val="num" w:pos="2340"/>
        </w:tabs>
        <w:ind w:left="1130" w:firstLine="850"/>
      </w:pPr>
      <w:rPr>
        <w:rFonts w:ascii="Symbol" w:hAnsi="Symbol" w:hint="default"/>
        <w:color w:val="auto"/>
      </w:rPr>
    </w:lvl>
    <w:lvl w:ilvl="3" w:tplc="8E1C3EB0">
      <w:start w:val="1"/>
      <w:numFmt w:val="decimal"/>
      <w:lvlText w:val="2.1.%4"/>
      <w:lvlJc w:val="left"/>
      <w:pPr>
        <w:tabs>
          <w:tab w:val="num" w:pos="4053"/>
        </w:tabs>
        <w:ind w:left="4053" w:hanging="1533"/>
      </w:pPr>
      <w:rPr>
        <w:rFonts w:cs="Times New Roman" w:hint="default"/>
      </w:rPr>
    </w:lvl>
    <w:lvl w:ilvl="4" w:tplc="DE2AA9F4">
      <w:numFmt w:val="bullet"/>
      <w:lvlText w:val=""/>
      <w:lvlJc w:val="left"/>
      <w:pPr>
        <w:tabs>
          <w:tab w:val="num" w:pos="3600"/>
        </w:tabs>
        <w:ind w:left="2390" w:firstLine="850"/>
      </w:pPr>
      <w:rPr>
        <w:rFonts w:ascii="Symbol" w:hAnsi="Symbol" w:hint="default"/>
        <w:color w:val="auto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2124DBA"/>
    <w:multiLevelType w:val="multilevel"/>
    <w:tmpl w:val="48E025B2"/>
    <w:styleLink w:val="10"/>
    <w:lvl w:ilvl="0">
      <w:start w:val="1"/>
      <w:numFmt w:val="decimal"/>
      <w:suff w:val="space"/>
      <w:lvlText w:val="%1."/>
      <w:lvlJc w:val="left"/>
      <w:pPr>
        <w:ind w:left="34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left="129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suff w:val="space"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left="1715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13">
    <w:nsid w:val="7E752801"/>
    <w:multiLevelType w:val="multilevel"/>
    <w:tmpl w:val="70F03788"/>
    <w:lvl w:ilvl="0">
      <w:start w:val="1"/>
      <w:numFmt w:val="bullet"/>
      <w:lvlText w:val=""/>
      <w:lvlJc w:val="left"/>
      <w:pPr>
        <w:tabs>
          <w:tab w:val="num" w:pos="1049"/>
        </w:tabs>
        <w:ind w:firstLine="709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304"/>
        </w:tabs>
        <w:ind w:firstLine="9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588"/>
        </w:tabs>
        <w:ind w:firstLine="124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12"/>
  </w:num>
  <w:num w:numId="15">
    <w:abstractNumId w:val="8"/>
  </w:num>
  <w:num w:numId="16">
    <w:abstractNumId w:val="2"/>
  </w:num>
  <w:num w:numId="17">
    <w:abstractNumId w:val="13"/>
  </w:num>
  <w:num w:numId="18">
    <w:abstractNumId w:val="9"/>
  </w:num>
  <w:num w:numId="19">
    <w:abstractNumId w:val="3"/>
  </w:num>
  <w:num w:numId="20">
    <w:abstractNumId w:val="11"/>
  </w:num>
  <w:num w:numId="21">
    <w:abstractNumId w:val="1"/>
  </w:num>
  <w:num w:numId="22">
    <w:abstractNumId w:val="3"/>
  </w:num>
  <w:num w:numId="23">
    <w:abstractNumId w:val="6"/>
  </w:num>
  <w:num w:numId="24">
    <w:abstractNumId w:val="10"/>
  </w:num>
  <w:num w:numId="25">
    <w:abstractNumId w:val="4"/>
  </w:num>
  <w:num w:numId="26">
    <w:abstractNumId w:val="7"/>
  </w:num>
  <w:num w:numId="27">
    <w:abstractNumId w:val="5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  <w:lvlOverride w:ilvl="0"/>
    <w:lvlOverride w:ilvl="1">
      <w:startOverride w:val="1"/>
    </w:lvlOverride>
    <w:lvlOverride w:ilvl="2"/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efaultTabStop w:val="709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12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docVars>
    <w:docVar w:name="AddNumPage" w:val="0"/>
    <w:docVar w:name="BeginNumPage" w:val="1"/>
    <w:docVar w:name="ChapterEndDoc" w:val="False"/>
    <w:docVar w:name="ChBopz" w:val="1"/>
    <w:docVar w:name="DataInStamp" w:val="09.09"/>
    <w:docVar w:name="ForAr" w:val="False"/>
    <w:docVar w:name="NdocRStamp" w:val=" "/>
    <w:docVar w:name="ObjBook" w:val=" "/>
    <w:docVar w:name="ObjCapacityGlEngineer" w:val="Главный инженер"/>
    <w:docVar w:name="ObjChecker" w:val="Лукин"/>
    <w:docVar w:name="ObjChiefDep" w:val="Белинский"/>
    <w:docVar w:name="ObjGIP" w:val="Иванов"/>
    <w:docVar w:name="ObjGlEngineer" w:val="Варламов С.В."/>
    <w:docVar w:name="ObjGlSpes" w:val=" Лукин"/>
    <w:docVar w:name="ObjIOGIP" w:val=" А.Ю. "/>
    <w:docVar w:name="ObjName" w:val="Трубопроводная система НПС «Пур-Пе» - НПС «Самотлор»"/>
    <w:docVar w:name="ObjNameBuilding" w:val=" "/>
    <w:docVar w:name="ObjNameBuildingAn" w:val=" "/>
    <w:docVar w:name="ObjNameDoc" w:val="2 этап строительства._x000b_Система электроснабжения_x000b_Промежуточная НПС-2"/>
    <w:docVar w:name="ObjNameDocAn" w:val="2 этап строительства.Система электроснабженияПромежуточная НПС-2"/>
    <w:docVar w:name="ObjNameProj" w:val="Проектная документация"/>
    <w:docVar w:name="ObjNameTitle" w:val="Трубопроводная система _x000d_НПС «Пур-Пе» - НПС «Самотлор»"/>
    <w:docVar w:name="ObjNameTitleM" w:val="Трубопроводная система _x000d__x000a_НПС «Пур-Пе» - НПС &quot;Самотлор&quot;"/>
    <w:docVar w:name="ObjNormContr" w:val="Батурбаева"/>
    <w:docVar w:name="ObjPart" w:val=" "/>
    <w:docVar w:name="ObjRasrab" w:val="Плесовских"/>
    <w:docVar w:name="ObjRasrab2" w:val=" "/>
    <w:docVar w:name="ObjRasrab3" w:val=" "/>
    <w:docVar w:name="ObjShifr" w:val="Г.3.0000.0074-И-СНП-10/ГТП-02.000"/>
    <w:docVar w:name="ObjShifrMarka" w:val="-СЭС"/>
    <w:docVar w:name="ObjShifrMarkPZ" w:val=".ПЗ"/>
    <w:docVar w:name="ObjShifrPZ" w:val=" "/>
    <w:docVar w:name="ObjShifrPZC" w:val=".С"/>
    <w:docVar w:name="ObjShifrSP" w:val="-СП"/>
    <w:docVar w:name="ObjStadia" w:val="П"/>
    <w:docVar w:name="ObjTom" w:val=" Том 8.1.2"/>
    <w:docVar w:name="ObjYear" w:val="2007"/>
    <w:docVar w:name="VpRStamp" w:val=" "/>
  </w:docVars>
  <w:rsids>
    <w:rsidRoot w:val="00F56B97"/>
    <w:rsid w:val="00001324"/>
    <w:rsid w:val="0000161D"/>
    <w:rsid w:val="000018F9"/>
    <w:rsid w:val="00001BA4"/>
    <w:rsid w:val="000029CD"/>
    <w:rsid w:val="00002C81"/>
    <w:rsid w:val="00002DDB"/>
    <w:rsid w:val="00002F93"/>
    <w:rsid w:val="0000328D"/>
    <w:rsid w:val="0000336A"/>
    <w:rsid w:val="00003AD0"/>
    <w:rsid w:val="00003BF3"/>
    <w:rsid w:val="00003CCA"/>
    <w:rsid w:val="00003DBE"/>
    <w:rsid w:val="000049A7"/>
    <w:rsid w:val="000049C1"/>
    <w:rsid w:val="00004C72"/>
    <w:rsid w:val="00004D6B"/>
    <w:rsid w:val="000052FE"/>
    <w:rsid w:val="0000552A"/>
    <w:rsid w:val="0000587B"/>
    <w:rsid w:val="00005AE9"/>
    <w:rsid w:val="00005F92"/>
    <w:rsid w:val="00006325"/>
    <w:rsid w:val="000068AB"/>
    <w:rsid w:val="00006C32"/>
    <w:rsid w:val="0000713B"/>
    <w:rsid w:val="0000745C"/>
    <w:rsid w:val="000075F9"/>
    <w:rsid w:val="00007E67"/>
    <w:rsid w:val="00007F4E"/>
    <w:rsid w:val="00010F8B"/>
    <w:rsid w:val="00011925"/>
    <w:rsid w:val="00011E66"/>
    <w:rsid w:val="00012423"/>
    <w:rsid w:val="0001248E"/>
    <w:rsid w:val="0001294D"/>
    <w:rsid w:val="00012AC4"/>
    <w:rsid w:val="000132B0"/>
    <w:rsid w:val="00013AFF"/>
    <w:rsid w:val="000145E3"/>
    <w:rsid w:val="0001483B"/>
    <w:rsid w:val="00014864"/>
    <w:rsid w:val="000148F0"/>
    <w:rsid w:val="00015118"/>
    <w:rsid w:val="000152B2"/>
    <w:rsid w:val="00015382"/>
    <w:rsid w:val="00015405"/>
    <w:rsid w:val="00015D47"/>
    <w:rsid w:val="000162DD"/>
    <w:rsid w:val="00016ADF"/>
    <w:rsid w:val="000172A2"/>
    <w:rsid w:val="00017C6C"/>
    <w:rsid w:val="0002095B"/>
    <w:rsid w:val="00020B73"/>
    <w:rsid w:val="00020BD5"/>
    <w:rsid w:val="00020F75"/>
    <w:rsid w:val="00021343"/>
    <w:rsid w:val="0002166E"/>
    <w:rsid w:val="000228C4"/>
    <w:rsid w:val="00022A9F"/>
    <w:rsid w:val="00022B4A"/>
    <w:rsid w:val="00022EDD"/>
    <w:rsid w:val="000233D5"/>
    <w:rsid w:val="00023FAD"/>
    <w:rsid w:val="00024F3D"/>
    <w:rsid w:val="00024FF3"/>
    <w:rsid w:val="00025317"/>
    <w:rsid w:val="00025714"/>
    <w:rsid w:val="00025803"/>
    <w:rsid w:val="00025DCA"/>
    <w:rsid w:val="00026259"/>
    <w:rsid w:val="00026E86"/>
    <w:rsid w:val="000276C6"/>
    <w:rsid w:val="00027D4D"/>
    <w:rsid w:val="00027F77"/>
    <w:rsid w:val="00030342"/>
    <w:rsid w:val="00030AAD"/>
    <w:rsid w:val="0003141C"/>
    <w:rsid w:val="00031876"/>
    <w:rsid w:val="00032BFB"/>
    <w:rsid w:val="00032C50"/>
    <w:rsid w:val="0003394C"/>
    <w:rsid w:val="000342F6"/>
    <w:rsid w:val="00034354"/>
    <w:rsid w:val="000343B4"/>
    <w:rsid w:val="00034A1B"/>
    <w:rsid w:val="00034ABE"/>
    <w:rsid w:val="00035CB3"/>
    <w:rsid w:val="00036134"/>
    <w:rsid w:val="0003653C"/>
    <w:rsid w:val="0003728E"/>
    <w:rsid w:val="00040600"/>
    <w:rsid w:val="00041181"/>
    <w:rsid w:val="000421EC"/>
    <w:rsid w:val="00042330"/>
    <w:rsid w:val="00042917"/>
    <w:rsid w:val="000436E5"/>
    <w:rsid w:val="0004392E"/>
    <w:rsid w:val="00043A44"/>
    <w:rsid w:val="00043ECE"/>
    <w:rsid w:val="0004441A"/>
    <w:rsid w:val="00044BAE"/>
    <w:rsid w:val="00045647"/>
    <w:rsid w:val="000457D7"/>
    <w:rsid w:val="00045D96"/>
    <w:rsid w:val="00046744"/>
    <w:rsid w:val="00046A53"/>
    <w:rsid w:val="00047C7B"/>
    <w:rsid w:val="00051EFE"/>
    <w:rsid w:val="00052587"/>
    <w:rsid w:val="00052AB7"/>
    <w:rsid w:val="00052BC8"/>
    <w:rsid w:val="0005485A"/>
    <w:rsid w:val="000549A4"/>
    <w:rsid w:val="00054AA5"/>
    <w:rsid w:val="00055618"/>
    <w:rsid w:val="0005571E"/>
    <w:rsid w:val="000557D9"/>
    <w:rsid w:val="00055A4B"/>
    <w:rsid w:val="00057213"/>
    <w:rsid w:val="00057B00"/>
    <w:rsid w:val="00057BB7"/>
    <w:rsid w:val="00060019"/>
    <w:rsid w:val="000600D9"/>
    <w:rsid w:val="00060797"/>
    <w:rsid w:val="00060DF5"/>
    <w:rsid w:val="00061006"/>
    <w:rsid w:val="00061188"/>
    <w:rsid w:val="0006146D"/>
    <w:rsid w:val="00061C19"/>
    <w:rsid w:val="00062B33"/>
    <w:rsid w:val="00063AB4"/>
    <w:rsid w:val="00063E70"/>
    <w:rsid w:val="00064055"/>
    <w:rsid w:val="000650C8"/>
    <w:rsid w:val="000659E2"/>
    <w:rsid w:val="00065A2C"/>
    <w:rsid w:val="00065A8B"/>
    <w:rsid w:val="000663BE"/>
    <w:rsid w:val="000664BF"/>
    <w:rsid w:val="00066B70"/>
    <w:rsid w:val="00066C25"/>
    <w:rsid w:val="000672E4"/>
    <w:rsid w:val="00067406"/>
    <w:rsid w:val="000708B1"/>
    <w:rsid w:val="000709F1"/>
    <w:rsid w:val="00070A86"/>
    <w:rsid w:val="00070C38"/>
    <w:rsid w:val="0007144F"/>
    <w:rsid w:val="00071701"/>
    <w:rsid w:val="0007189E"/>
    <w:rsid w:val="00071E5A"/>
    <w:rsid w:val="000728FF"/>
    <w:rsid w:val="00072AD8"/>
    <w:rsid w:val="00072BC7"/>
    <w:rsid w:val="00072CD2"/>
    <w:rsid w:val="000739A9"/>
    <w:rsid w:val="000739E1"/>
    <w:rsid w:val="00073EDC"/>
    <w:rsid w:val="000740F7"/>
    <w:rsid w:val="00074496"/>
    <w:rsid w:val="0007467F"/>
    <w:rsid w:val="00074F01"/>
    <w:rsid w:val="00075548"/>
    <w:rsid w:val="00076E2D"/>
    <w:rsid w:val="00077C18"/>
    <w:rsid w:val="000800EC"/>
    <w:rsid w:val="0008072B"/>
    <w:rsid w:val="000807B2"/>
    <w:rsid w:val="000811F5"/>
    <w:rsid w:val="000812D7"/>
    <w:rsid w:val="00081772"/>
    <w:rsid w:val="0008253D"/>
    <w:rsid w:val="00084108"/>
    <w:rsid w:val="00084630"/>
    <w:rsid w:val="000849DF"/>
    <w:rsid w:val="0008506B"/>
    <w:rsid w:val="00086311"/>
    <w:rsid w:val="00086AD9"/>
    <w:rsid w:val="00086E38"/>
    <w:rsid w:val="00086FA8"/>
    <w:rsid w:val="00086FF4"/>
    <w:rsid w:val="000871F8"/>
    <w:rsid w:val="00087376"/>
    <w:rsid w:val="0008775A"/>
    <w:rsid w:val="00087E0B"/>
    <w:rsid w:val="0009015B"/>
    <w:rsid w:val="000903B4"/>
    <w:rsid w:val="00090E0B"/>
    <w:rsid w:val="000918A5"/>
    <w:rsid w:val="00091B10"/>
    <w:rsid w:val="00091C90"/>
    <w:rsid w:val="000932C3"/>
    <w:rsid w:val="0009366E"/>
    <w:rsid w:val="00093EA8"/>
    <w:rsid w:val="000941FF"/>
    <w:rsid w:val="00094991"/>
    <w:rsid w:val="00094DC5"/>
    <w:rsid w:val="000951CE"/>
    <w:rsid w:val="00095526"/>
    <w:rsid w:val="0009565F"/>
    <w:rsid w:val="00095F00"/>
    <w:rsid w:val="00096781"/>
    <w:rsid w:val="00097296"/>
    <w:rsid w:val="00097A83"/>
    <w:rsid w:val="000A026E"/>
    <w:rsid w:val="000A0608"/>
    <w:rsid w:val="000A0873"/>
    <w:rsid w:val="000A1765"/>
    <w:rsid w:val="000A1D47"/>
    <w:rsid w:val="000A205E"/>
    <w:rsid w:val="000A20DD"/>
    <w:rsid w:val="000A25AA"/>
    <w:rsid w:val="000A2DCE"/>
    <w:rsid w:val="000A3058"/>
    <w:rsid w:val="000A3204"/>
    <w:rsid w:val="000A3ABE"/>
    <w:rsid w:val="000A49BD"/>
    <w:rsid w:val="000A5F25"/>
    <w:rsid w:val="000A629B"/>
    <w:rsid w:val="000A68C4"/>
    <w:rsid w:val="000A6ADD"/>
    <w:rsid w:val="000A6BCA"/>
    <w:rsid w:val="000A6E60"/>
    <w:rsid w:val="000A7267"/>
    <w:rsid w:val="000A72EB"/>
    <w:rsid w:val="000A72FA"/>
    <w:rsid w:val="000A748C"/>
    <w:rsid w:val="000A748F"/>
    <w:rsid w:val="000A7962"/>
    <w:rsid w:val="000A7CC0"/>
    <w:rsid w:val="000B038C"/>
    <w:rsid w:val="000B05F3"/>
    <w:rsid w:val="000B0A9A"/>
    <w:rsid w:val="000B12C5"/>
    <w:rsid w:val="000B12FF"/>
    <w:rsid w:val="000B1324"/>
    <w:rsid w:val="000B1ED3"/>
    <w:rsid w:val="000B22DF"/>
    <w:rsid w:val="000B2BAB"/>
    <w:rsid w:val="000B2F73"/>
    <w:rsid w:val="000B33FD"/>
    <w:rsid w:val="000B357C"/>
    <w:rsid w:val="000B384B"/>
    <w:rsid w:val="000B4908"/>
    <w:rsid w:val="000B4E16"/>
    <w:rsid w:val="000B5FD3"/>
    <w:rsid w:val="000B61BF"/>
    <w:rsid w:val="000B628A"/>
    <w:rsid w:val="000B6691"/>
    <w:rsid w:val="000B67DA"/>
    <w:rsid w:val="000B6865"/>
    <w:rsid w:val="000B6A85"/>
    <w:rsid w:val="000B7535"/>
    <w:rsid w:val="000B76F3"/>
    <w:rsid w:val="000C07AC"/>
    <w:rsid w:val="000C07D2"/>
    <w:rsid w:val="000C0FC5"/>
    <w:rsid w:val="000C0FDB"/>
    <w:rsid w:val="000C1559"/>
    <w:rsid w:val="000C23BB"/>
    <w:rsid w:val="000C2A58"/>
    <w:rsid w:val="000C31D1"/>
    <w:rsid w:val="000C35D4"/>
    <w:rsid w:val="000C3F7E"/>
    <w:rsid w:val="000C4D65"/>
    <w:rsid w:val="000C521C"/>
    <w:rsid w:val="000C5E4D"/>
    <w:rsid w:val="000C603E"/>
    <w:rsid w:val="000C64C4"/>
    <w:rsid w:val="000C66B6"/>
    <w:rsid w:val="000C687A"/>
    <w:rsid w:val="000C690A"/>
    <w:rsid w:val="000C72CD"/>
    <w:rsid w:val="000C77FD"/>
    <w:rsid w:val="000C7C15"/>
    <w:rsid w:val="000D0022"/>
    <w:rsid w:val="000D06A1"/>
    <w:rsid w:val="000D0A2A"/>
    <w:rsid w:val="000D113D"/>
    <w:rsid w:val="000D2605"/>
    <w:rsid w:val="000D2A00"/>
    <w:rsid w:val="000D2BAE"/>
    <w:rsid w:val="000D314D"/>
    <w:rsid w:val="000D32CD"/>
    <w:rsid w:val="000D354E"/>
    <w:rsid w:val="000D38EE"/>
    <w:rsid w:val="000D55B2"/>
    <w:rsid w:val="000D56FA"/>
    <w:rsid w:val="000D6A97"/>
    <w:rsid w:val="000D6BF1"/>
    <w:rsid w:val="000D6D20"/>
    <w:rsid w:val="000D733F"/>
    <w:rsid w:val="000D77E2"/>
    <w:rsid w:val="000E0034"/>
    <w:rsid w:val="000E0301"/>
    <w:rsid w:val="000E0463"/>
    <w:rsid w:val="000E04C1"/>
    <w:rsid w:val="000E05AB"/>
    <w:rsid w:val="000E0784"/>
    <w:rsid w:val="000E12C5"/>
    <w:rsid w:val="000E12C8"/>
    <w:rsid w:val="000E13B1"/>
    <w:rsid w:val="000E2A63"/>
    <w:rsid w:val="000E2A92"/>
    <w:rsid w:val="000E2B17"/>
    <w:rsid w:val="000E2D0C"/>
    <w:rsid w:val="000E376C"/>
    <w:rsid w:val="000E45FB"/>
    <w:rsid w:val="000E5306"/>
    <w:rsid w:val="000E5A58"/>
    <w:rsid w:val="000E5A92"/>
    <w:rsid w:val="000E62CC"/>
    <w:rsid w:val="000E6CAC"/>
    <w:rsid w:val="000E6EAD"/>
    <w:rsid w:val="000E70BE"/>
    <w:rsid w:val="000E7557"/>
    <w:rsid w:val="000E7ABF"/>
    <w:rsid w:val="000F03DE"/>
    <w:rsid w:val="000F0C03"/>
    <w:rsid w:val="000F0DE8"/>
    <w:rsid w:val="000F0F8A"/>
    <w:rsid w:val="000F1243"/>
    <w:rsid w:val="000F2B20"/>
    <w:rsid w:val="000F3156"/>
    <w:rsid w:val="000F38A6"/>
    <w:rsid w:val="000F38FA"/>
    <w:rsid w:val="000F4169"/>
    <w:rsid w:val="000F42DD"/>
    <w:rsid w:val="000F44A5"/>
    <w:rsid w:val="000F46C6"/>
    <w:rsid w:val="000F54C6"/>
    <w:rsid w:val="000F5AE4"/>
    <w:rsid w:val="000F6322"/>
    <w:rsid w:val="000F638E"/>
    <w:rsid w:val="000F693C"/>
    <w:rsid w:val="000F6A1B"/>
    <w:rsid w:val="000F6E7D"/>
    <w:rsid w:val="0010012A"/>
    <w:rsid w:val="00100A7A"/>
    <w:rsid w:val="00100B77"/>
    <w:rsid w:val="00100F23"/>
    <w:rsid w:val="00101338"/>
    <w:rsid w:val="00101973"/>
    <w:rsid w:val="0010286D"/>
    <w:rsid w:val="001034F0"/>
    <w:rsid w:val="00103839"/>
    <w:rsid w:val="00103B20"/>
    <w:rsid w:val="00103BCD"/>
    <w:rsid w:val="00103DB2"/>
    <w:rsid w:val="001043F5"/>
    <w:rsid w:val="00106698"/>
    <w:rsid w:val="00106CEB"/>
    <w:rsid w:val="00107371"/>
    <w:rsid w:val="0010795B"/>
    <w:rsid w:val="00107ACE"/>
    <w:rsid w:val="00107C24"/>
    <w:rsid w:val="00110679"/>
    <w:rsid w:val="0011221F"/>
    <w:rsid w:val="001137BB"/>
    <w:rsid w:val="0011430B"/>
    <w:rsid w:val="0011595C"/>
    <w:rsid w:val="00115D42"/>
    <w:rsid w:val="00115D77"/>
    <w:rsid w:val="00115D93"/>
    <w:rsid w:val="00115EE8"/>
    <w:rsid w:val="0011635C"/>
    <w:rsid w:val="00116AB7"/>
    <w:rsid w:val="00116C84"/>
    <w:rsid w:val="00120352"/>
    <w:rsid w:val="00120781"/>
    <w:rsid w:val="0012078D"/>
    <w:rsid w:val="00120935"/>
    <w:rsid w:val="0012261C"/>
    <w:rsid w:val="001226C3"/>
    <w:rsid w:val="00122D8C"/>
    <w:rsid w:val="0012384D"/>
    <w:rsid w:val="0012514C"/>
    <w:rsid w:val="00125572"/>
    <w:rsid w:val="00125EEB"/>
    <w:rsid w:val="00127348"/>
    <w:rsid w:val="00127373"/>
    <w:rsid w:val="001278B8"/>
    <w:rsid w:val="00127E72"/>
    <w:rsid w:val="0013085D"/>
    <w:rsid w:val="001311BF"/>
    <w:rsid w:val="00131862"/>
    <w:rsid w:val="00131A58"/>
    <w:rsid w:val="00132AC5"/>
    <w:rsid w:val="00132BDD"/>
    <w:rsid w:val="0013436E"/>
    <w:rsid w:val="00134413"/>
    <w:rsid w:val="00134414"/>
    <w:rsid w:val="00134C28"/>
    <w:rsid w:val="00134E64"/>
    <w:rsid w:val="00135063"/>
    <w:rsid w:val="00135B5D"/>
    <w:rsid w:val="00135BC0"/>
    <w:rsid w:val="00135D79"/>
    <w:rsid w:val="00136635"/>
    <w:rsid w:val="00136D6B"/>
    <w:rsid w:val="001372B0"/>
    <w:rsid w:val="00137823"/>
    <w:rsid w:val="00140103"/>
    <w:rsid w:val="00140819"/>
    <w:rsid w:val="00140F99"/>
    <w:rsid w:val="00141713"/>
    <w:rsid w:val="00141978"/>
    <w:rsid w:val="00141A32"/>
    <w:rsid w:val="00141A38"/>
    <w:rsid w:val="00141CD4"/>
    <w:rsid w:val="001423AB"/>
    <w:rsid w:val="001428A6"/>
    <w:rsid w:val="001433B1"/>
    <w:rsid w:val="00143BDA"/>
    <w:rsid w:val="001440E1"/>
    <w:rsid w:val="00144474"/>
    <w:rsid w:val="00144C56"/>
    <w:rsid w:val="00144F23"/>
    <w:rsid w:val="001452E9"/>
    <w:rsid w:val="001453BA"/>
    <w:rsid w:val="00145A55"/>
    <w:rsid w:val="00145E39"/>
    <w:rsid w:val="001464E4"/>
    <w:rsid w:val="00146502"/>
    <w:rsid w:val="00146A9E"/>
    <w:rsid w:val="00146AB0"/>
    <w:rsid w:val="00146B62"/>
    <w:rsid w:val="00146ECD"/>
    <w:rsid w:val="001478CB"/>
    <w:rsid w:val="00147E05"/>
    <w:rsid w:val="00150487"/>
    <w:rsid w:val="00150695"/>
    <w:rsid w:val="00150710"/>
    <w:rsid w:val="00150754"/>
    <w:rsid w:val="0015134A"/>
    <w:rsid w:val="001520DB"/>
    <w:rsid w:val="001520E0"/>
    <w:rsid w:val="001521C5"/>
    <w:rsid w:val="00152669"/>
    <w:rsid w:val="001531C3"/>
    <w:rsid w:val="00153210"/>
    <w:rsid w:val="001536A6"/>
    <w:rsid w:val="00153FAD"/>
    <w:rsid w:val="00154D52"/>
    <w:rsid w:val="00154E1C"/>
    <w:rsid w:val="0015582A"/>
    <w:rsid w:val="00155BB7"/>
    <w:rsid w:val="00155E64"/>
    <w:rsid w:val="00155E93"/>
    <w:rsid w:val="00156F13"/>
    <w:rsid w:val="00157410"/>
    <w:rsid w:val="00157632"/>
    <w:rsid w:val="00157773"/>
    <w:rsid w:val="001579B7"/>
    <w:rsid w:val="00157E3C"/>
    <w:rsid w:val="0016012F"/>
    <w:rsid w:val="001621E4"/>
    <w:rsid w:val="00162684"/>
    <w:rsid w:val="001628AC"/>
    <w:rsid w:val="00162DCD"/>
    <w:rsid w:val="00163137"/>
    <w:rsid w:val="0016372A"/>
    <w:rsid w:val="00163EDD"/>
    <w:rsid w:val="0016628B"/>
    <w:rsid w:val="00166A6E"/>
    <w:rsid w:val="00166F08"/>
    <w:rsid w:val="0017026C"/>
    <w:rsid w:val="00170812"/>
    <w:rsid w:val="001715AA"/>
    <w:rsid w:val="00171C52"/>
    <w:rsid w:val="001731F1"/>
    <w:rsid w:val="00174DA4"/>
    <w:rsid w:val="0017515C"/>
    <w:rsid w:val="001754E2"/>
    <w:rsid w:val="00176013"/>
    <w:rsid w:val="0017777F"/>
    <w:rsid w:val="00180E33"/>
    <w:rsid w:val="00180E85"/>
    <w:rsid w:val="001812BD"/>
    <w:rsid w:val="00182634"/>
    <w:rsid w:val="001832B8"/>
    <w:rsid w:val="00183A5A"/>
    <w:rsid w:val="00183CA4"/>
    <w:rsid w:val="001840A3"/>
    <w:rsid w:val="001840BA"/>
    <w:rsid w:val="00184964"/>
    <w:rsid w:val="00184D75"/>
    <w:rsid w:val="00184DCE"/>
    <w:rsid w:val="00185152"/>
    <w:rsid w:val="001867C8"/>
    <w:rsid w:val="00187F89"/>
    <w:rsid w:val="00190669"/>
    <w:rsid w:val="0019114B"/>
    <w:rsid w:val="00191343"/>
    <w:rsid w:val="00191728"/>
    <w:rsid w:val="00191D31"/>
    <w:rsid w:val="00191EBB"/>
    <w:rsid w:val="00191F2F"/>
    <w:rsid w:val="001920F7"/>
    <w:rsid w:val="0019217E"/>
    <w:rsid w:val="0019282E"/>
    <w:rsid w:val="00192CF7"/>
    <w:rsid w:val="00193069"/>
    <w:rsid w:val="0019326E"/>
    <w:rsid w:val="001945E1"/>
    <w:rsid w:val="00194A41"/>
    <w:rsid w:val="00196D50"/>
    <w:rsid w:val="00197085"/>
    <w:rsid w:val="0019727D"/>
    <w:rsid w:val="001973AD"/>
    <w:rsid w:val="00197541"/>
    <w:rsid w:val="001977DC"/>
    <w:rsid w:val="00197EBB"/>
    <w:rsid w:val="001A057F"/>
    <w:rsid w:val="001A0F22"/>
    <w:rsid w:val="001A1088"/>
    <w:rsid w:val="001A10D9"/>
    <w:rsid w:val="001A169C"/>
    <w:rsid w:val="001A1937"/>
    <w:rsid w:val="001A1B4B"/>
    <w:rsid w:val="001A1BD0"/>
    <w:rsid w:val="001A2271"/>
    <w:rsid w:val="001A247F"/>
    <w:rsid w:val="001A2EB7"/>
    <w:rsid w:val="001A36C5"/>
    <w:rsid w:val="001A3A3A"/>
    <w:rsid w:val="001A3DAD"/>
    <w:rsid w:val="001A3F82"/>
    <w:rsid w:val="001A4C8C"/>
    <w:rsid w:val="001A4E39"/>
    <w:rsid w:val="001A55C1"/>
    <w:rsid w:val="001A6420"/>
    <w:rsid w:val="001A6570"/>
    <w:rsid w:val="001A66CF"/>
    <w:rsid w:val="001A6C65"/>
    <w:rsid w:val="001B01B9"/>
    <w:rsid w:val="001B0AA7"/>
    <w:rsid w:val="001B1494"/>
    <w:rsid w:val="001B1A21"/>
    <w:rsid w:val="001B1F89"/>
    <w:rsid w:val="001B224D"/>
    <w:rsid w:val="001B2452"/>
    <w:rsid w:val="001B2978"/>
    <w:rsid w:val="001B2A0A"/>
    <w:rsid w:val="001B2B41"/>
    <w:rsid w:val="001B3329"/>
    <w:rsid w:val="001B3F85"/>
    <w:rsid w:val="001B4841"/>
    <w:rsid w:val="001B49C4"/>
    <w:rsid w:val="001B4AD1"/>
    <w:rsid w:val="001B5415"/>
    <w:rsid w:val="001B5B38"/>
    <w:rsid w:val="001B5BFD"/>
    <w:rsid w:val="001B611C"/>
    <w:rsid w:val="001B6242"/>
    <w:rsid w:val="001B630D"/>
    <w:rsid w:val="001B657E"/>
    <w:rsid w:val="001B7076"/>
    <w:rsid w:val="001B7C18"/>
    <w:rsid w:val="001B7C92"/>
    <w:rsid w:val="001C15A2"/>
    <w:rsid w:val="001C1A99"/>
    <w:rsid w:val="001C1C3A"/>
    <w:rsid w:val="001C244B"/>
    <w:rsid w:val="001C3775"/>
    <w:rsid w:val="001C3DC2"/>
    <w:rsid w:val="001C415C"/>
    <w:rsid w:val="001C4295"/>
    <w:rsid w:val="001C465A"/>
    <w:rsid w:val="001C4D8E"/>
    <w:rsid w:val="001C4FCB"/>
    <w:rsid w:val="001C638B"/>
    <w:rsid w:val="001C6A74"/>
    <w:rsid w:val="001C6CD7"/>
    <w:rsid w:val="001C7BA2"/>
    <w:rsid w:val="001D066A"/>
    <w:rsid w:val="001D0C30"/>
    <w:rsid w:val="001D1057"/>
    <w:rsid w:val="001D219B"/>
    <w:rsid w:val="001D230E"/>
    <w:rsid w:val="001D3164"/>
    <w:rsid w:val="001D345F"/>
    <w:rsid w:val="001D3F75"/>
    <w:rsid w:val="001D4677"/>
    <w:rsid w:val="001D4E58"/>
    <w:rsid w:val="001D4F81"/>
    <w:rsid w:val="001D54E9"/>
    <w:rsid w:val="001D556B"/>
    <w:rsid w:val="001D65B0"/>
    <w:rsid w:val="001D6684"/>
    <w:rsid w:val="001D68FF"/>
    <w:rsid w:val="001D69A8"/>
    <w:rsid w:val="001D6AA9"/>
    <w:rsid w:val="001D6BC9"/>
    <w:rsid w:val="001D77AE"/>
    <w:rsid w:val="001D7A82"/>
    <w:rsid w:val="001E035F"/>
    <w:rsid w:val="001E07DD"/>
    <w:rsid w:val="001E07E9"/>
    <w:rsid w:val="001E2380"/>
    <w:rsid w:val="001E3048"/>
    <w:rsid w:val="001E36BB"/>
    <w:rsid w:val="001E3A5D"/>
    <w:rsid w:val="001E3BF3"/>
    <w:rsid w:val="001E3C8D"/>
    <w:rsid w:val="001E4B75"/>
    <w:rsid w:val="001E4DC4"/>
    <w:rsid w:val="001E5750"/>
    <w:rsid w:val="001E654D"/>
    <w:rsid w:val="001E65A9"/>
    <w:rsid w:val="001E6651"/>
    <w:rsid w:val="001E672D"/>
    <w:rsid w:val="001E7319"/>
    <w:rsid w:val="001E7F3C"/>
    <w:rsid w:val="001F0106"/>
    <w:rsid w:val="001F032E"/>
    <w:rsid w:val="001F086F"/>
    <w:rsid w:val="001F0D5D"/>
    <w:rsid w:val="001F1323"/>
    <w:rsid w:val="001F2999"/>
    <w:rsid w:val="001F3499"/>
    <w:rsid w:val="001F3637"/>
    <w:rsid w:val="001F3CB3"/>
    <w:rsid w:val="001F3E2C"/>
    <w:rsid w:val="001F4814"/>
    <w:rsid w:val="001F4C88"/>
    <w:rsid w:val="001F4F95"/>
    <w:rsid w:val="001F532F"/>
    <w:rsid w:val="001F5449"/>
    <w:rsid w:val="001F56E5"/>
    <w:rsid w:val="001F6366"/>
    <w:rsid w:val="001F64C1"/>
    <w:rsid w:val="001F6A68"/>
    <w:rsid w:val="001F77B0"/>
    <w:rsid w:val="001F7F21"/>
    <w:rsid w:val="002007E4"/>
    <w:rsid w:val="00200AA5"/>
    <w:rsid w:val="00201574"/>
    <w:rsid w:val="00201EBF"/>
    <w:rsid w:val="00202049"/>
    <w:rsid w:val="00202435"/>
    <w:rsid w:val="002024E7"/>
    <w:rsid w:val="00203004"/>
    <w:rsid w:val="00203597"/>
    <w:rsid w:val="00203926"/>
    <w:rsid w:val="00203B44"/>
    <w:rsid w:val="00203EC6"/>
    <w:rsid w:val="002056C1"/>
    <w:rsid w:val="002057CD"/>
    <w:rsid w:val="00205BEB"/>
    <w:rsid w:val="0020607D"/>
    <w:rsid w:val="00206BB1"/>
    <w:rsid w:val="00206D8F"/>
    <w:rsid w:val="00206E48"/>
    <w:rsid w:val="002101B6"/>
    <w:rsid w:val="0021040B"/>
    <w:rsid w:val="0021102B"/>
    <w:rsid w:val="002110A5"/>
    <w:rsid w:val="002113F3"/>
    <w:rsid w:val="002117F4"/>
    <w:rsid w:val="00211FEB"/>
    <w:rsid w:val="00212249"/>
    <w:rsid w:val="0021231B"/>
    <w:rsid w:val="00213499"/>
    <w:rsid w:val="00214CB5"/>
    <w:rsid w:val="002153CE"/>
    <w:rsid w:val="00215AF1"/>
    <w:rsid w:val="00216357"/>
    <w:rsid w:val="00216729"/>
    <w:rsid w:val="002167A3"/>
    <w:rsid w:val="00217320"/>
    <w:rsid w:val="002173BA"/>
    <w:rsid w:val="0021767A"/>
    <w:rsid w:val="00220E4E"/>
    <w:rsid w:val="0022167B"/>
    <w:rsid w:val="00221A19"/>
    <w:rsid w:val="00221C40"/>
    <w:rsid w:val="00221F28"/>
    <w:rsid w:val="00222425"/>
    <w:rsid w:val="00222B24"/>
    <w:rsid w:val="00223524"/>
    <w:rsid w:val="00223BD0"/>
    <w:rsid w:val="00223DCA"/>
    <w:rsid w:val="00223E8E"/>
    <w:rsid w:val="00224689"/>
    <w:rsid w:val="00225143"/>
    <w:rsid w:val="0022519D"/>
    <w:rsid w:val="00225832"/>
    <w:rsid w:val="00225CCC"/>
    <w:rsid w:val="00225D77"/>
    <w:rsid w:val="00226652"/>
    <w:rsid w:val="0022701B"/>
    <w:rsid w:val="002272F2"/>
    <w:rsid w:val="00227786"/>
    <w:rsid w:val="0022782F"/>
    <w:rsid w:val="00227A36"/>
    <w:rsid w:val="00227EE1"/>
    <w:rsid w:val="002316BD"/>
    <w:rsid w:val="002316FE"/>
    <w:rsid w:val="00231D22"/>
    <w:rsid w:val="002321EC"/>
    <w:rsid w:val="002323CA"/>
    <w:rsid w:val="00232963"/>
    <w:rsid w:val="002329A2"/>
    <w:rsid w:val="00233777"/>
    <w:rsid w:val="00233813"/>
    <w:rsid w:val="0023398A"/>
    <w:rsid w:val="00233A6C"/>
    <w:rsid w:val="002340BF"/>
    <w:rsid w:val="002341C0"/>
    <w:rsid w:val="00234523"/>
    <w:rsid w:val="00234B29"/>
    <w:rsid w:val="00235839"/>
    <w:rsid w:val="002358C7"/>
    <w:rsid w:val="00235B81"/>
    <w:rsid w:val="00235E58"/>
    <w:rsid w:val="002363DE"/>
    <w:rsid w:val="0023650D"/>
    <w:rsid w:val="00236BD6"/>
    <w:rsid w:val="00236EBB"/>
    <w:rsid w:val="00242507"/>
    <w:rsid w:val="002425BB"/>
    <w:rsid w:val="00243575"/>
    <w:rsid w:val="00244117"/>
    <w:rsid w:val="002450A3"/>
    <w:rsid w:val="00245EEC"/>
    <w:rsid w:val="00246259"/>
    <w:rsid w:val="0024630B"/>
    <w:rsid w:val="00246ED7"/>
    <w:rsid w:val="00247B0E"/>
    <w:rsid w:val="00250A2C"/>
    <w:rsid w:val="002518DB"/>
    <w:rsid w:val="00251FC0"/>
    <w:rsid w:val="00252022"/>
    <w:rsid w:val="00252204"/>
    <w:rsid w:val="002523A3"/>
    <w:rsid w:val="00252849"/>
    <w:rsid w:val="00253227"/>
    <w:rsid w:val="00253A09"/>
    <w:rsid w:val="0025400C"/>
    <w:rsid w:val="00255858"/>
    <w:rsid w:val="00255E2F"/>
    <w:rsid w:val="002560FE"/>
    <w:rsid w:val="002561F4"/>
    <w:rsid w:val="002569A7"/>
    <w:rsid w:val="00256AB7"/>
    <w:rsid w:val="00256BDD"/>
    <w:rsid w:val="00256C3A"/>
    <w:rsid w:val="002579CC"/>
    <w:rsid w:val="002579EF"/>
    <w:rsid w:val="00257CD5"/>
    <w:rsid w:val="00257EBD"/>
    <w:rsid w:val="00260B72"/>
    <w:rsid w:val="00260D42"/>
    <w:rsid w:val="002617D2"/>
    <w:rsid w:val="00261A93"/>
    <w:rsid w:val="00261B71"/>
    <w:rsid w:val="002620DD"/>
    <w:rsid w:val="002637AA"/>
    <w:rsid w:val="00263D03"/>
    <w:rsid w:val="00264586"/>
    <w:rsid w:val="00264636"/>
    <w:rsid w:val="002648D1"/>
    <w:rsid w:val="00264F4F"/>
    <w:rsid w:val="002652C5"/>
    <w:rsid w:val="002667C2"/>
    <w:rsid w:val="00270E8E"/>
    <w:rsid w:val="0027161A"/>
    <w:rsid w:val="002719DE"/>
    <w:rsid w:val="002722B6"/>
    <w:rsid w:val="00272D5F"/>
    <w:rsid w:val="002738E8"/>
    <w:rsid w:val="0027436D"/>
    <w:rsid w:val="00274858"/>
    <w:rsid w:val="00275C6E"/>
    <w:rsid w:val="00275D32"/>
    <w:rsid w:val="00276114"/>
    <w:rsid w:val="00276658"/>
    <w:rsid w:val="00276B86"/>
    <w:rsid w:val="0027729C"/>
    <w:rsid w:val="002778C4"/>
    <w:rsid w:val="00277A20"/>
    <w:rsid w:val="00281355"/>
    <w:rsid w:val="002818A3"/>
    <w:rsid w:val="00281B98"/>
    <w:rsid w:val="00283801"/>
    <w:rsid w:val="00283AB5"/>
    <w:rsid w:val="0028475F"/>
    <w:rsid w:val="00284C37"/>
    <w:rsid w:val="00284F48"/>
    <w:rsid w:val="00285210"/>
    <w:rsid w:val="00285735"/>
    <w:rsid w:val="00285782"/>
    <w:rsid w:val="00285844"/>
    <w:rsid w:val="00285B64"/>
    <w:rsid w:val="002862A4"/>
    <w:rsid w:val="00286CF2"/>
    <w:rsid w:val="00287062"/>
    <w:rsid w:val="00287580"/>
    <w:rsid w:val="0029176D"/>
    <w:rsid w:val="00291D50"/>
    <w:rsid w:val="00292C64"/>
    <w:rsid w:val="00292CCA"/>
    <w:rsid w:val="002930F1"/>
    <w:rsid w:val="00293914"/>
    <w:rsid w:val="00294000"/>
    <w:rsid w:val="00294138"/>
    <w:rsid w:val="00294BA1"/>
    <w:rsid w:val="0029559B"/>
    <w:rsid w:val="0029559D"/>
    <w:rsid w:val="00296232"/>
    <w:rsid w:val="00297317"/>
    <w:rsid w:val="0029757A"/>
    <w:rsid w:val="002A01EF"/>
    <w:rsid w:val="002A0E50"/>
    <w:rsid w:val="002A0FC5"/>
    <w:rsid w:val="002A1046"/>
    <w:rsid w:val="002A1B32"/>
    <w:rsid w:val="002A1BC8"/>
    <w:rsid w:val="002A1CE8"/>
    <w:rsid w:val="002A284D"/>
    <w:rsid w:val="002A2DC0"/>
    <w:rsid w:val="002A2F31"/>
    <w:rsid w:val="002A3669"/>
    <w:rsid w:val="002A3A81"/>
    <w:rsid w:val="002A454A"/>
    <w:rsid w:val="002A46DF"/>
    <w:rsid w:val="002A4861"/>
    <w:rsid w:val="002A4881"/>
    <w:rsid w:val="002A4C86"/>
    <w:rsid w:val="002A4CFA"/>
    <w:rsid w:val="002A4D8B"/>
    <w:rsid w:val="002A54C8"/>
    <w:rsid w:val="002A61BA"/>
    <w:rsid w:val="002A6747"/>
    <w:rsid w:val="002A69BD"/>
    <w:rsid w:val="002B02E5"/>
    <w:rsid w:val="002B0BE1"/>
    <w:rsid w:val="002B11C2"/>
    <w:rsid w:val="002B1D69"/>
    <w:rsid w:val="002B2608"/>
    <w:rsid w:val="002B2E3C"/>
    <w:rsid w:val="002B3144"/>
    <w:rsid w:val="002B3446"/>
    <w:rsid w:val="002B34C4"/>
    <w:rsid w:val="002B3CC1"/>
    <w:rsid w:val="002B4698"/>
    <w:rsid w:val="002B4C1E"/>
    <w:rsid w:val="002B4FB1"/>
    <w:rsid w:val="002B5095"/>
    <w:rsid w:val="002B53A6"/>
    <w:rsid w:val="002B5612"/>
    <w:rsid w:val="002B5B45"/>
    <w:rsid w:val="002B6526"/>
    <w:rsid w:val="002B6E11"/>
    <w:rsid w:val="002B7278"/>
    <w:rsid w:val="002B75B6"/>
    <w:rsid w:val="002B76ED"/>
    <w:rsid w:val="002B7B6B"/>
    <w:rsid w:val="002B7F5A"/>
    <w:rsid w:val="002C06DE"/>
    <w:rsid w:val="002C09B2"/>
    <w:rsid w:val="002C0DA7"/>
    <w:rsid w:val="002C0EF4"/>
    <w:rsid w:val="002C240E"/>
    <w:rsid w:val="002C3F56"/>
    <w:rsid w:val="002C4205"/>
    <w:rsid w:val="002C4591"/>
    <w:rsid w:val="002C4908"/>
    <w:rsid w:val="002C6432"/>
    <w:rsid w:val="002C6CE9"/>
    <w:rsid w:val="002D003A"/>
    <w:rsid w:val="002D0241"/>
    <w:rsid w:val="002D03D4"/>
    <w:rsid w:val="002D11E8"/>
    <w:rsid w:val="002D12B9"/>
    <w:rsid w:val="002D1F08"/>
    <w:rsid w:val="002D2678"/>
    <w:rsid w:val="002D38A2"/>
    <w:rsid w:val="002D4480"/>
    <w:rsid w:val="002D5242"/>
    <w:rsid w:val="002D5502"/>
    <w:rsid w:val="002D7270"/>
    <w:rsid w:val="002E0277"/>
    <w:rsid w:val="002E0726"/>
    <w:rsid w:val="002E0DC2"/>
    <w:rsid w:val="002E102E"/>
    <w:rsid w:val="002E1B01"/>
    <w:rsid w:val="002E1E42"/>
    <w:rsid w:val="002E2793"/>
    <w:rsid w:val="002E28AA"/>
    <w:rsid w:val="002E2945"/>
    <w:rsid w:val="002E33FE"/>
    <w:rsid w:val="002E35F7"/>
    <w:rsid w:val="002E36D6"/>
    <w:rsid w:val="002E3B94"/>
    <w:rsid w:val="002E3EBB"/>
    <w:rsid w:val="002E4140"/>
    <w:rsid w:val="002E4522"/>
    <w:rsid w:val="002E49A1"/>
    <w:rsid w:val="002E4A76"/>
    <w:rsid w:val="002E4B70"/>
    <w:rsid w:val="002E52D6"/>
    <w:rsid w:val="002E55DB"/>
    <w:rsid w:val="002E59E9"/>
    <w:rsid w:val="002E5B8F"/>
    <w:rsid w:val="002E61F4"/>
    <w:rsid w:val="002E6589"/>
    <w:rsid w:val="002E6CD4"/>
    <w:rsid w:val="002E7293"/>
    <w:rsid w:val="002F017A"/>
    <w:rsid w:val="002F0C10"/>
    <w:rsid w:val="002F108D"/>
    <w:rsid w:val="002F18CA"/>
    <w:rsid w:val="002F1E08"/>
    <w:rsid w:val="002F211C"/>
    <w:rsid w:val="002F2507"/>
    <w:rsid w:val="002F2C7D"/>
    <w:rsid w:val="002F2FC6"/>
    <w:rsid w:val="002F35B7"/>
    <w:rsid w:val="002F4032"/>
    <w:rsid w:val="002F4248"/>
    <w:rsid w:val="002F46A2"/>
    <w:rsid w:val="002F4EA3"/>
    <w:rsid w:val="002F5186"/>
    <w:rsid w:val="002F5945"/>
    <w:rsid w:val="002F63B8"/>
    <w:rsid w:val="002F6513"/>
    <w:rsid w:val="002F6EDA"/>
    <w:rsid w:val="002F6F39"/>
    <w:rsid w:val="002F7136"/>
    <w:rsid w:val="002F7453"/>
    <w:rsid w:val="002F7FBD"/>
    <w:rsid w:val="00300A3E"/>
    <w:rsid w:val="00301049"/>
    <w:rsid w:val="0030138A"/>
    <w:rsid w:val="003013EF"/>
    <w:rsid w:val="00301EF5"/>
    <w:rsid w:val="00302A3C"/>
    <w:rsid w:val="00302CBE"/>
    <w:rsid w:val="003039D6"/>
    <w:rsid w:val="003046B9"/>
    <w:rsid w:val="00304A18"/>
    <w:rsid w:val="00304EB5"/>
    <w:rsid w:val="00304F40"/>
    <w:rsid w:val="00306FEE"/>
    <w:rsid w:val="00307633"/>
    <w:rsid w:val="00310614"/>
    <w:rsid w:val="00311317"/>
    <w:rsid w:val="00311F7E"/>
    <w:rsid w:val="00312310"/>
    <w:rsid w:val="00312411"/>
    <w:rsid w:val="003130A8"/>
    <w:rsid w:val="003131EE"/>
    <w:rsid w:val="0031370E"/>
    <w:rsid w:val="00313BDF"/>
    <w:rsid w:val="00313F1C"/>
    <w:rsid w:val="0031407E"/>
    <w:rsid w:val="003149AE"/>
    <w:rsid w:val="00314CA5"/>
    <w:rsid w:val="00314F24"/>
    <w:rsid w:val="00315386"/>
    <w:rsid w:val="003153C4"/>
    <w:rsid w:val="00317D01"/>
    <w:rsid w:val="00317E41"/>
    <w:rsid w:val="00320171"/>
    <w:rsid w:val="0032097A"/>
    <w:rsid w:val="00321274"/>
    <w:rsid w:val="003215D0"/>
    <w:rsid w:val="00321759"/>
    <w:rsid w:val="00321FF2"/>
    <w:rsid w:val="003223B4"/>
    <w:rsid w:val="00322734"/>
    <w:rsid w:val="00322A00"/>
    <w:rsid w:val="00322FF7"/>
    <w:rsid w:val="00323267"/>
    <w:rsid w:val="00323E6A"/>
    <w:rsid w:val="00323F60"/>
    <w:rsid w:val="00324041"/>
    <w:rsid w:val="0032404B"/>
    <w:rsid w:val="00324991"/>
    <w:rsid w:val="00324B7D"/>
    <w:rsid w:val="00324E5C"/>
    <w:rsid w:val="003250D7"/>
    <w:rsid w:val="003257AC"/>
    <w:rsid w:val="0032598F"/>
    <w:rsid w:val="00325CAF"/>
    <w:rsid w:val="00326937"/>
    <w:rsid w:val="0032699B"/>
    <w:rsid w:val="00326F3A"/>
    <w:rsid w:val="0032742E"/>
    <w:rsid w:val="003277D6"/>
    <w:rsid w:val="00327B28"/>
    <w:rsid w:val="00330E50"/>
    <w:rsid w:val="0033102C"/>
    <w:rsid w:val="003318BD"/>
    <w:rsid w:val="00331F4E"/>
    <w:rsid w:val="00332869"/>
    <w:rsid w:val="00332E1B"/>
    <w:rsid w:val="00333465"/>
    <w:rsid w:val="003336A3"/>
    <w:rsid w:val="00333CE2"/>
    <w:rsid w:val="00333EB6"/>
    <w:rsid w:val="0033474C"/>
    <w:rsid w:val="00334952"/>
    <w:rsid w:val="00335FFE"/>
    <w:rsid w:val="00336227"/>
    <w:rsid w:val="00337CC4"/>
    <w:rsid w:val="00337FD0"/>
    <w:rsid w:val="003408E6"/>
    <w:rsid w:val="00340C3E"/>
    <w:rsid w:val="00340FE8"/>
    <w:rsid w:val="003413F9"/>
    <w:rsid w:val="003415DF"/>
    <w:rsid w:val="00341EC1"/>
    <w:rsid w:val="00342A71"/>
    <w:rsid w:val="00342EF6"/>
    <w:rsid w:val="003434EB"/>
    <w:rsid w:val="003447DB"/>
    <w:rsid w:val="0034513F"/>
    <w:rsid w:val="00345265"/>
    <w:rsid w:val="0034650F"/>
    <w:rsid w:val="00346C28"/>
    <w:rsid w:val="0035066F"/>
    <w:rsid w:val="003507EB"/>
    <w:rsid w:val="00350B5B"/>
    <w:rsid w:val="00351114"/>
    <w:rsid w:val="003517A8"/>
    <w:rsid w:val="00351B69"/>
    <w:rsid w:val="00352149"/>
    <w:rsid w:val="00352263"/>
    <w:rsid w:val="00353533"/>
    <w:rsid w:val="00353577"/>
    <w:rsid w:val="003539C1"/>
    <w:rsid w:val="00353F68"/>
    <w:rsid w:val="00354F46"/>
    <w:rsid w:val="00355D27"/>
    <w:rsid w:val="00357533"/>
    <w:rsid w:val="00357F12"/>
    <w:rsid w:val="00360194"/>
    <w:rsid w:val="003602CD"/>
    <w:rsid w:val="003604FB"/>
    <w:rsid w:val="003608E5"/>
    <w:rsid w:val="003610B6"/>
    <w:rsid w:val="003610C4"/>
    <w:rsid w:val="00361C87"/>
    <w:rsid w:val="00361D3C"/>
    <w:rsid w:val="0036215B"/>
    <w:rsid w:val="0036294B"/>
    <w:rsid w:val="0036294C"/>
    <w:rsid w:val="003629E3"/>
    <w:rsid w:val="00362D0F"/>
    <w:rsid w:val="00363709"/>
    <w:rsid w:val="0036384E"/>
    <w:rsid w:val="00363A7D"/>
    <w:rsid w:val="00363CBF"/>
    <w:rsid w:val="003646E0"/>
    <w:rsid w:val="00364AFB"/>
    <w:rsid w:val="003654C4"/>
    <w:rsid w:val="00366051"/>
    <w:rsid w:val="0036611B"/>
    <w:rsid w:val="00367AF2"/>
    <w:rsid w:val="00370412"/>
    <w:rsid w:val="00370E6D"/>
    <w:rsid w:val="00371047"/>
    <w:rsid w:val="003710B3"/>
    <w:rsid w:val="0037147A"/>
    <w:rsid w:val="003714CE"/>
    <w:rsid w:val="0037278F"/>
    <w:rsid w:val="00372A0B"/>
    <w:rsid w:val="00372A83"/>
    <w:rsid w:val="00372C2F"/>
    <w:rsid w:val="003731DE"/>
    <w:rsid w:val="0037348C"/>
    <w:rsid w:val="00373636"/>
    <w:rsid w:val="003742C3"/>
    <w:rsid w:val="003751D8"/>
    <w:rsid w:val="003752B9"/>
    <w:rsid w:val="0037573A"/>
    <w:rsid w:val="00376BD7"/>
    <w:rsid w:val="00376DAF"/>
    <w:rsid w:val="00376EB7"/>
    <w:rsid w:val="00377276"/>
    <w:rsid w:val="00381016"/>
    <w:rsid w:val="00381833"/>
    <w:rsid w:val="00381835"/>
    <w:rsid w:val="00381B68"/>
    <w:rsid w:val="00381B72"/>
    <w:rsid w:val="00381C1A"/>
    <w:rsid w:val="0038217F"/>
    <w:rsid w:val="00382305"/>
    <w:rsid w:val="003823BF"/>
    <w:rsid w:val="00382506"/>
    <w:rsid w:val="00382B2F"/>
    <w:rsid w:val="003835CA"/>
    <w:rsid w:val="00384258"/>
    <w:rsid w:val="003844C5"/>
    <w:rsid w:val="00384724"/>
    <w:rsid w:val="00384E61"/>
    <w:rsid w:val="0038597C"/>
    <w:rsid w:val="0038627D"/>
    <w:rsid w:val="0038751E"/>
    <w:rsid w:val="00387811"/>
    <w:rsid w:val="00387861"/>
    <w:rsid w:val="003878E3"/>
    <w:rsid w:val="00387D3C"/>
    <w:rsid w:val="00390724"/>
    <w:rsid w:val="00390982"/>
    <w:rsid w:val="00390BDB"/>
    <w:rsid w:val="00390D1A"/>
    <w:rsid w:val="00391656"/>
    <w:rsid w:val="00391687"/>
    <w:rsid w:val="00392055"/>
    <w:rsid w:val="00392177"/>
    <w:rsid w:val="0039251B"/>
    <w:rsid w:val="0039354E"/>
    <w:rsid w:val="00393CB0"/>
    <w:rsid w:val="00393E4D"/>
    <w:rsid w:val="003946B2"/>
    <w:rsid w:val="003949C5"/>
    <w:rsid w:val="00394E9D"/>
    <w:rsid w:val="00396190"/>
    <w:rsid w:val="00396C29"/>
    <w:rsid w:val="003978AE"/>
    <w:rsid w:val="00397AC1"/>
    <w:rsid w:val="00397BEA"/>
    <w:rsid w:val="00397FA3"/>
    <w:rsid w:val="003A0205"/>
    <w:rsid w:val="003A0A61"/>
    <w:rsid w:val="003A18C1"/>
    <w:rsid w:val="003A256C"/>
    <w:rsid w:val="003A2671"/>
    <w:rsid w:val="003A2909"/>
    <w:rsid w:val="003A2A2F"/>
    <w:rsid w:val="003A2F7D"/>
    <w:rsid w:val="003A2FD7"/>
    <w:rsid w:val="003A328C"/>
    <w:rsid w:val="003A405D"/>
    <w:rsid w:val="003A4545"/>
    <w:rsid w:val="003A4552"/>
    <w:rsid w:val="003A4911"/>
    <w:rsid w:val="003A544D"/>
    <w:rsid w:val="003A59B5"/>
    <w:rsid w:val="003A5E73"/>
    <w:rsid w:val="003A5FA2"/>
    <w:rsid w:val="003A77C1"/>
    <w:rsid w:val="003B1344"/>
    <w:rsid w:val="003B15CC"/>
    <w:rsid w:val="003B1833"/>
    <w:rsid w:val="003B2A8E"/>
    <w:rsid w:val="003B2F36"/>
    <w:rsid w:val="003B2FAB"/>
    <w:rsid w:val="003B2FE4"/>
    <w:rsid w:val="003B3D55"/>
    <w:rsid w:val="003B3FBE"/>
    <w:rsid w:val="003B41D9"/>
    <w:rsid w:val="003B469B"/>
    <w:rsid w:val="003B4B7F"/>
    <w:rsid w:val="003B4CB7"/>
    <w:rsid w:val="003B544E"/>
    <w:rsid w:val="003B64CA"/>
    <w:rsid w:val="003B661E"/>
    <w:rsid w:val="003B67CC"/>
    <w:rsid w:val="003B6856"/>
    <w:rsid w:val="003B702F"/>
    <w:rsid w:val="003C0424"/>
    <w:rsid w:val="003C18EB"/>
    <w:rsid w:val="003C268A"/>
    <w:rsid w:val="003C3AEA"/>
    <w:rsid w:val="003C50DC"/>
    <w:rsid w:val="003C513D"/>
    <w:rsid w:val="003C56AD"/>
    <w:rsid w:val="003C57F5"/>
    <w:rsid w:val="003C59C0"/>
    <w:rsid w:val="003C5A8F"/>
    <w:rsid w:val="003C6C58"/>
    <w:rsid w:val="003C7463"/>
    <w:rsid w:val="003C76DB"/>
    <w:rsid w:val="003C7E75"/>
    <w:rsid w:val="003D0697"/>
    <w:rsid w:val="003D0F24"/>
    <w:rsid w:val="003D15C4"/>
    <w:rsid w:val="003D19F5"/>
    <w:rsid w:val="003D1F8F"/>
    <w:rsid w:val="003D2548"/>
    <w:rsid w:val="003D2563"/>
    <w:rsid w:val="003D35B5"/>
    <w:rsid w:val="003D37D7"/>
    <w:rsid w:val="003D3A30"/>
    <w:rsid w:val="003D3C2B"/>
    <w:rsid w:val="003D4150"/>
    <w:rsid w:val="003D500E"/>
    <w:rsid w:val="003D5949"/>
    <w:rsid w:val="003D5BC2"/>
    <w:rsid w:val="003D5D33"/>
    <w:rsid w:val="003D64C0"/>
    <w:rsid w:val="003D6CC1"/>
    <w:rsid w:val="003D7011"/>
    <w:rsid w:val="003D7F51"/>
    <w:rsid w:val="003E00C2"/>
    <w:rsid w:val="003E0376"/>
    <w:rsid w:val="003E057B"/>
    <w:rsid w:val="003E0610"/>
    <w:rsid w:val="003E0921"/>
    <w:rsid w:val="003E0F40"/>
    <w:rsid w:val="003E1690"/>
    <w:rsid w:val="003E1A69"/>
    <w:rsid w:val="003E1F25"/>
    <w:rsid w:val="003E37CC"/>
    <w:rsid w:val="003E3972"/>
    <w:rsid w:val="003E464A"/>
    <w:rsid w:val="003E47C5"/>
    <w:rsid w:val="003E5657"/>
    <w:rsid w:val="003E598F"/>
    <w:rsid w:val="003E5DB8"/>
    <w:rsid w:val="003E5FD2"/>
    <w:rsid w:val="003E63C8"/>
    <w:rsid w:val="003E649C"/>
    <w:rsid w:val="003E7245"/>
    <w:rsid w:val="003E766E"/>
    <w:rsid w:val="003E7D24"/>
    <w:rsid w:val="003F0097"/>
    <w:rsid w:val="003F0653"/>
    <w:rsid w:val="003F06E3"/>
    <w:rsid w:val="003F0AD6"/>
    <w:rsid w:val="003F1EFD"/>
    <w:rsid w:val="003F26CF"/>
    <w:rsid w:val="003F3321"/>
    <w:rsid w:val="003F4A82"/>
    <w:rsid w:val="003F57E6"/>
    <w:rsid w:val="003F64FF"/>
    <w:rsid w:val="003F67DC"/>
    <w:rsid w:val="003F6C9A"/>
    <w:rsid w:val="00400023"/>
    <w:rsid w:val="00400104"/>
    <w:rsid w:val="0040104A"/>
    <w:rsid w:val="004018D0"/>
    <w:rsid w:val="00401A61"/>
    <w:rsid w:val="00401ACC"/>
    <w:rsid w:val="0040204B"/>
    <w:rsid w:val="004026BA"/>
    <w:rsid w:val="0040276A"/>
    <w:rsid w:val="004029BB"/>
    <w:rsid w:val="00402CE5"/>
    <w:rsid w:val="004030B4"/>
    <w:rsid w:val="00403CFF"/>
    <w:rsid w:val="00403E02"/>
    <w:rsid w:val="0040417F"/>
    <w:rsid w:val="00404B6B"/>
    <w:rsid w:val="00405AC2"/>
    <w:rsid w:val="00405E7D"/>
    <w:rsid w:val="004073DB"/>
    <w:rsid w:val="00407438"/>
    <w:rsid w:val="00407852"/>
    <w:rsid w:val="004079BA"/>
    <w:rsid w:val="00407D1C"/>
    <w:rsid w:val="004102B7"/>
    <w:rsid w:val="004106BE"/>
    <w:rsid w:val="004124AE"/>
    <w:rsid w:val="00413318"/>
    <w:rsid w:val="00413504"/>
    <w:rsid w:val="004147B0"/>
    <w:rsid w:val="00414E91"/>
    <w:rsid w:val="0041644B"/>
    <w:rsid w:val="004166E6"/>
    <w:rsid w:val="00416E4D"/>
    <w:rsid w:val="00416E95"/>
    <w:rsid w:val="0041724C"/>
    <w:rsid w:val="004178ED"/>
    <w:rsid w:val="00417B1D"/>
    <w:rsid w:val="0042002C"/>
    <w:rsid w:val="004207F7"/>
    <w:rsid w:val="004209DF"/>
    <w:rsid w:val="00420D6D"/>
    <w:rsid w:val="00420D7A"/>
    <w:rsid w:val="0042115A"/>
    <w:rsid w:val="004213A9"/>
    <w:rsid w:val="00421C56"/>
    <w:rsid w:val="00422676"/>
    <w:rsid w:val="0042300F"/>
    <w:rsid w:val="00423387"/>
    <w:rsid w:val="0042346E"/>
    <w:rsid w:val="00423536"/>
    <w:rsid w:val="004238DB"/>
    <w:rsid w:val="004243BB"/>
    <w:rsid w:val="0042451F"/>
    <w:rsid w:val="00425282"/>
    <w:rsid w:val="004253A7"/>
    <w:rsid w:val="00425BBD"/>
    <w:rsid w:val="00426A96"/>
    <w:rsid w:val="00426D9C"/>
    <w:rsid w:val="00430327"/>
    <w:rsid w:val="00430D08"/>
    <w:rsid w:val="00430E2A"/>
    <w:rsid w:val="0043102C"/>
    <w:rsid w:val="00431286"/>
    <w:rsid w:val="00431CDA"/>
    <w:rsid w:val="00431CFE"/>
    <w:rsid w:val="00431D52"/>
    <w:rsid w:val="00431EDF"/>
    <w:rsid w:val="004328E0"/>
    <w:rsid w:val="00433783"/>
    <w:rsid w:val="00433C5A"/>
    <w:rsid w:val="0043477F"/>
    <w:rsid w:val="00434A29"/>
    <w:rsid w:val="00434B1A"/>
    <w:rsid w:val="00434DCA"/>
    <w:rsid w:val="00435933"/>
    <w:rsid w:val="00435AF2"/>
    <w:rsid w:val="00435D3C"/>
    <w:rsid w:val="004366B9"/>
    <w:rsid w:val="00436769"/>
    <w:rsid w:val="00436854"/>
    <w:rsid w:val="00436A4E"/>
    <w:rsid w:val="00436D6E"/>
    <w:rsid w:val="00436DEE"/>
    <w:rsid w:val="00437256"/>
    <w:rsid w:val="00437C0F"/>
    <w:rsid w:val="00437DEF"/>
    <w:rsid w:val="00437F94"/>
    <w:rsid w:val="004402E0"/>
    <w:rsid w:val="00440A95"/>
    <w:rsid w:val="00440A9C"/>
    <w:rsid w:val="00440DF5"/>
    <w:rsid w:val="00442105"/>
    <w:rsid w:val="0044249F"/>
    <w:rsid w:val="00442B18"/>
    <w:rsid w:val="004444CC"/>
    <w:rsid w:val="004448CF"/>
    <w:rsid w:val="00444984"/>
    <w:rsid w:val="00444BE5"/>
    <w:rsid w:val="00445DC8"/>
    <w:rsid w:val="0044680B"/>
    <w:rsid w:val="0044683C"/>
    <w:rsid w:val="0044696F"/>
    <w:rsid w:val="0044711F"/>
    <w:rsid w:val="0044752E"/>
    <w:rsid w:val="004477AB"/>
    <w:rsid w:val="0045087F"/>
    <w:rsid w:val="00450FA5"/>
    <w:rsid w:val="00451245"/>
    <w:rsid w:val="00451427"/>
    <w:rsid w:val="00452076"/>
    <w:rsid w:val="004521C1"/>
    <w:rsid w:val="0045227E"/>
    <w:rsid w:val="00452B11"/>
    <w:rsid w:val="00452F05"/>
    <w:rsid w:val="00452FDD"/>
    <w:rsid w:val="004530A9"/>
    <w:rsid w:val="004530D4"/>
    <w:rsid w:val="00453DB8"/>
    <w:rsid w:val="004540E8"/>
    <w:rsid w:val="0045487F"/>
    <w:rsid w:val="00454887"/>
    <w:rsid w:val="00455028"/>
    <w:rsid w:val="00455CF5"/>
    <w:rsid w:val="00455D22"/>
    <w:rsid w:val="004565E9"/>
    <w:rsid w:val="00456916"/>
    <w:rsid w:val="00456AA9"/>
    <w:rsid w:val="00456AC0"/>
    <w:rsid w:val="0045756A"/>
    <w:rsid w:val="00457CB8"/>
    <w:rsid w:val="0046091F"/>
    <w:rsid w:val="004611B6"/>
    <w:rsid w:val="00462319"/>
    <w:rsid w:val="004624F3"/>
    <w:rsid w:val="004632C7"/>
    <w:rsid w:val="00463BE0"/>
    <w:rsid w:val="00463CBF"/>
    <w:rsid w:val="00463D59"/>
    <w:rsid w:val="004640A1"/>
    <w:rsid w:val="00464856"/>
    <w:rsid w:val="00464FD3"/>
    <w:rsid w:val="00465055"/>
    <w:rsid w:val="00465A2E"/>
    <w:rsid w:val="00465A6B"/>
    <w:rsid w:val="00465ADB"/>
    <w:rsid w:val="004665DE"/>
    <w:rsid w:val="0046710B"/>
    <w:rsid w:val="0047066A"/>
    <w:rsid w:val="00470C7D"/>
    <w:rsid w:val="00470D1D"/>
    <w:rsid w:val="00471815"/>
    <w:rsid w:val="0047216B"/>
    <w:rsid w:val="00473AD0"/>
    <w:rsid w:val="00473DDF"/>
    <w:rsid w:val="004746C7"/>
    <w:rsid w:val="00474C3E"/>
    <w:rsid w:val="0047563A"/>
    <w:rsid w:val="00475C05"/>
    <w:rsid w:val="004767FA"/>
    <w:rsid w:val="004768C5"/>
    <w:rsid w:val="004769BF"/>
    <w:rsid w:val="00476A67"/>
    <w:rsid w:val="0047715A"/>
    <w:rsid w:val="0047788B"/>
    <w:rsid w:val="00480221"/>
    <w:rsid w:val="00481A6F"/>
    <w:rsid w:val="00481DBA"/>
    <w:rsid w:val="004822B0"/>
    <w:rsid w:val="00482394"/>
    <w:rsid w:val="004825A9"/>
    <w:rsid w:val="00482E6D"/>
    <w:rsid w:val="0048318B"/>
    <w:rsid w:val="004836C8"/>
    <w:rsid w:val="00483757"/>
    <w:rsid w:val="0048396C"/>
    <w:rsid w:val="00484128"/>
    <w:rsid w:val="004844F9"/>
    <w:rsid w:val="00484B64"/>
    <w:rsid w:val="00485855"/>
    <w:rsid w:val="00485962"/>
    <w:rsid w:val="00485D37"/>
    <w:rsid w:val="00486940"/>
    <w:rsid w:val="00486DD4"/>
    <w:rsid w:val="004870C3"/>
    <w:rsid w:val="00487791"/>
    <w:rsid w:val="00490D19"/>
    <w:rsid w:val="00490E9B"/>
    <w:rsid w:val="00491D9A"/>
    <w:rsid w:val="00492A26"/>
    <w:rsid w:val="004936F6"/>
    <w:rsid w:val="004938E0"/>
    <w:rsid w:val="00493C1D"/>
    <w:rsid w:val="00493EBD"/>
    <w:rsid w:val="00494F8A"/>
    <w:rsid w:val="00495168"/>
    <w:rsid w:val="00495703"/>
    <w:rsid w:val="0049587B"/>
    <w:rsid w:val="00495DA1"/>
    <w:rsid w:val="004979F6"/>
    <w:rsid w:val="00497B71"/>
    <w:rsid w:val="004A0CB5"/>
    <w:rsid w:val="004A1227"/>
    <w:rsid w:val="004A122D"/>
    <w:rsid w:val="004A1246"/>
    <w:rsid w:val="004A1394"/>
    <w:rsid w:val="004A1940"/>
    <w:rsid w:val="004A2115"/>
    <w:rsid w:val="004A367A"/>
    <w:rsid w:val="004A3ADD"/>
    <w:rsid w:val="004A3B9B"/>
    <w:rsid w:val="004A40C9"/>
    <w:rsid w:val="004A4C9C"/>
    <w:rsid w:val="004A5822"/>
    <w:rsid w:val="004A5CA1"/>
    <w:rsid w:val="004A621F"/>
    <w:rsid w:val="004A71F7"/>
    <w:rsid w:val="004A72F9"/>
    <w:rsid w:val="004A739F"/>
    <w:rsid w:val="004A77EF"/>
    <w:rsid w:val="004B00A1"/>
    <w:rsid w:val="004B05FD"/>
    <w:rsid w:val="004B1149"/>
    <w:rsid w:val="004B1A60"/>
    <w:rsid w:val="004B1C13"/>
    <w:rsid w:val="004B1DC8"/>
    <w:rsid w:val="004B23DD"/>
    <w:rsid w:val="004B26A5"/>
    <w:rsid w:val="004B2703"/>
    <w:rsid w:val="004B28A6"/>
    <w:rsid w:val="004B420B"/>
    <w:rsid w:val="004B46F9"/>
    <w:rsid w:val="004B4DB8"/>
    <w:rsid w:val="004B4F1B"/>
    <w:rsid w:val="004B55F5"/>
    <w:rsid w:val="004B6327"/>
    <w:rsid w:val="004B6FE1"/>
    <w:rsid w:val="004B71F1"/>
    <w:rsid w:val="004B7405"/>
    <w:rsid w:val="004B7791"/>
    <w:rsid w:val="004C00E0"/>
    <w:rsid w:val="004C06BF"/>
    <w:rsid w:val="004C1331"/>
    <w:rsid w:val="004C13EA"/>
    <w:rsid w:val="004C15AF"/>
    <w:rsid w:val="004C240A"/>
    <w:rsid w:val="004C28AA"/>
    <w:rsid w:val="004C2B67"/>
    <w:rsid w:val="004C3A52"/>
    <w:rsid w:val="004C587A"/>
    <w:rsid w:val="004C5ADA"/>
    <w:rsid w:val="004C5ADF"/>
    <w:rsid w:val="004C5DDF"/>
    <w:rsid w:val="004C5EBE"/>
    <w:rsid w:val="004C70A0"/>
    <w:rsid w:val="004D189D"/>
    <w:rsid w:val="004D18F2"/>
    <w:rsid w:val="004D1989"/>
    <w:rsid w:val="004D1E67"/>
    <w:rsid w:val="004D22C8"/>
    <w:rsid w:val="004D24F8"/>
    <w:rsid w:val="004D2C5E"/>
    <w:rsid w:val="004D2CBF"/>
    <w:rsid w:val="004D3180"/>
    <w:rsid w:val="004D329F"/>
    <w:rsid w:val="004D3CBA"/>
    <w:rsid w:val="004D4371"/>
    <w:rsid w:val="004D43A3"/>
    <w:rsid w:val="004D4650"/>
    <w:rsid w:val="004D46EB"/>
    <w:rsid w:val="004D5317"/>
    <w:rsid w:val="004D55E1"/>
    <w:rsid w:val="004D6B94"/>
    <w:rsid w:val="004D7488"/>
    <w:rsid w:val="004E19ED"/>
    <w:rsid w:val="004E1A71"/>
    <w:rsid w:val="004E27B2"/>
    <w:rsid w:val="004E2938"/>
    <w:rsid w:val="004E2DE9"/>
    <w:rsid w:val="004E30E9"/>
    <w:rsid w:val="004E326D"/>
    <w:rsid w:val="004E367B"/>
    <w:rsid w:val="004E3F12"/>
    <w:rsid w:val="004E483D"/>
    <w:rsid w:val="004E526E"/>
    <w:rsid w:val="004E56F7"/>
    <w:rsid w:val="004E62E5"/>
    <w:rsid w:val="004E630A"/>
    <w:rsid w:val="004E6D35"/>
    <w:rsid w:val="004E72DF"/>
    <w:rsid w:val="004E766D"/>
    <w:rsid w:val="004F016B"/>
    <w:rsid w:val="004F0B05"/>
    <w:rsid w:val="004F0E89"/>
    <w:rsid w:val="004F0E8A"/>
    <w:rsid w:val="004F2030"/>
    <w:rsid w:val="004F2EAB"/>
    <w:rsid w:val="004F322E"/>
    <w:rsid w:val="004F34C7"/>
    <w:rsid w:val="004F3C5C"/>
    <w:rsid w:val="004F3E1C"/>
    <w:rsid w:val="004F4093"/>
    <w:rsid w:val="004F494B"/>
    <w:rsid w:val="004F4975"/>
    <w:rsid w:val="004F4DBA"/>
    <w:rsid w:val="004F55EE"/>
    <w:rsid w:val="004F565D"/>
    <w:rsid w:val="004F7219"/>
    <w:rsid w:val="004F764E"/>
    <w:rsid w:val="004F7973"/>
    <w:rsid w:val="00500105"/>
    <w:rsid w:val="00500FB6"/>
    <w:rsid w:val="00501849"/>
    <w:rsid w:val="00501999"/>
    <w:rsid w:val="00501DBA"/>
    <w:rsid w:val="00501EBF"/>
    <w:rsid w:val="00502186"/>
    <w:rsid w:val="005028C2"/>
    <w:rsid w:val="00502D84"/>
    <w:rsid w:val="0050353A"/>
    <w:rsid w:val="005036EA"/>
    <w:rsid w:val="00503BB2"/>
    <w:rsid w:val="0050412D"/>
    <w:rsid w:val="0050478D"/>
    <w:rsid w:val="00505EB8"/>
    <w:rsid w:val="0050688E"/>
    <w:rsid w:val="00507487"/>
    <w:rsid w:val="005100C3"/>
    <w:rsid w:val="0051085B"/>
    <w:rsid w:val="00511CFD"/>
    <w:rsid w:val="0051253D"/>
    <w:rsid w:val="00512B0E"/>
    <w:rsid w:val="0051396A"/>
    <w:rsid w:val="00516104"/>
    <w:rsid w:val="005161F7"/>
    <w:rsid w:val="005163E7"/>
    <w:rsid w:val="005176E6"/>
    <w:rsid w:val="0052014F"/>
    <w:rsid w:val="00520498"/>
    <w:rsid w:val="00520945"/>
    <w:rsid w:val="00520CB9"/>
    <w:rsid w:val="00521100"/>
    <w:rsid w:val="005213A9"/>
    <w:rsid w:val="005227B9"/>
    <w:rsid w:val="00522E90"/>
    <w:rsid w:val="005236FC"/>
    <w:rsid w:val="00524334"/>
    <w:rsid w:val="00525655"/>
    <w:rsid w:val="00525A0E"/>
    <w:rsid w:val="00525D60"/>
    <w:rsid w:val="00525FC8"/>
    <w:rsid w:val="00526DFA"/>
    <w:rsid w:val="00530897"/>
    <w:rsid w:val="005323F6"/>
    <w:rsid w:val="005337D1"/>
    <w:rsid w:val="00534E80"/>
    <w:rsid w:val="0053511D"/>
    <w:rsid w:val="00535FDD"/>
    <w:rsid w:val="00536148"/>
    <w:rsid w:val="0053688E"/>
    <w:rsid w:val="00536B8F"/>
    <w:rsid w:val="00536C4F"/>
    <w:rsid w:val="005376BA"/>
    <w:rsid w:val="0053777A"/>
    <w:rsid w:val="0054090B"/>
    <w:rsid w:val="00540E1C"/>
    <w:rsid w:val="00541A56"/>
    <w:rsid w:val="00542242"/>
    <w:rsid w:val="00542C0D"/>
    <w:rsid w:val="00542FB3"/>
    <w:rsid w:val="005430CD"/>
    <w:rsid w:val="005431F0"/>
    <w:rsid w:val="00543B18"/>
    <w:rsid w:val="00543F89"/>
    <w:rsid w:val="0054477E"/>
    <w:rsid w:val="00544EDF"/>
    <w:rsid w:val="0054571A"/>
    <w:rsid w:val="0054616D"/>
    <w:rsid w:val="00546823"/>
    <w:rsid w:val="00546CA0"/>
    <w:rsid w:val="00547A18"/>
    <w:rsid w:val="005502E4"/>
    <w:rsid w:val="0055034C"/>
    <w:rsid w:val="005508D6"/>
    <w:rsid w:val="00550F54"/>
    <w:rsid w:val="00552E2A"/>
    <w:rsid w:val="00552F2C"/>
    <w:rsid w:val="005544AA"/>
    <w:rsid w:val="0055451E"/>
    <w:rsid w:val="00554527"/>
    <w:rsid w:val="005546DD"/>
    <w:rsid w:val="00554E3D"/>
    <w:rsid w:val="00554EA0"/>
    <w:rsid w:val="005557C9"/>
    <w:rsid w:val="00555910"/>
    <w:rsid w:val="00555CD3"/>
    <w:rsid w:val="005565CF"/>
    <w:rsid w:val="00556D51"/>
    <w:rsid w:val="00556D8A"/>
    <w:rsid w:val="00557151"/>
    <w:rsid w:val="00557837"/>
    <w:rsid w:val="00557868"/>
    <w:rsid w:val="0056009F"/>
    <w:rsid w:val="005602DC"/>
    <w:rsid w:val="005614D8"/>
    <w:rsid w:val="00561986"/>
    <w:rsid w:val="00562D43"/>
    <w:rsid w:val="00562F17"/>
    <w:rsid w:val="00563BC7"/>
    <w:rsid w:val="00563DC6"/>
    <w:rsid w:val="00563E82"/>
    <w:rsid w:val="00564FC7"/>
    <w:rsid w:val="005650D5"/>
    <w:rsid w:val="005660D1"/>
    <w:rsid w:val="00566782"/>
    <w:rsid w:val="00567057"/>
    <w:rsid w:val="005673E9"/>
    <w:rsid w:val="00567847"/>
    <w:rsid w:val="00567E9F"/>
    <w:rsid w:val="00571732"/>
    <w:rsid w:val="005719EA"/>
    <w:rsid w:val="005725F2"/>
    <w:rsid w:val="00572CC9"/>
    <w:rsid w:val="005733D5"/>
    <w:rsid w:val="0057377C"/>
    <w:rsid w:val="00576870"/>
    <w:rsid w:val="00576AED"/>
    <w:rsid w:val="00580095"/>
    <w:rsid w:val="00580272"/>
    <w:rsid w:val="005803BF"/>
    <w:rsid w:val="00580AC6"/>
    <w:rsid w:val="00581ED8"/>
    <w:rsid w:val="00581F93"/>
    <w:rsid w:val="005820C4"/>
    <w:rsid w:val="00582176"/>
    <w:rsid w:val="00582200"/>
    <w:rsid w:val="00582918"/>
    <w:rsid w:val="00582FBF"/>
    <w:rsid w:val="005831AD"/>
    <w:rsid w:val="00584538"/>
    <w:rsid w:val="0058519E"/>
    <w:rsid w:val="005851B6"/>
    <w:rsid w:val="0058581C"/>
    <w:rsid w:val="00585A85"/>
    <w:rsid w:val="00585AF6"/>
    <w:rsid w:val="005863D7"/>
    <w:rsid w:val="00586519"/>
    <w:rsid w:val="0058669F"/>
    <w:rsid w:val="00586E83"/>
    <w:rsid w:val="005879B0"/>
    <w:rsid w:val="00587CFA"/>
    <w:rsid w:val="00591130"/>
    <w:rsid w:val="005917ED"/>
    <w:rsid w:val="00591BA0"/>
    <w:rsid w:val="00591F2C"/>
    <w:rsid w:val="0059227D"/>
    <w:rsid w:val="00592743"/>
    <w:rsid w:val="00592853"/>
    <w:rsid w:val="00593963"/>
    <w:rsid w:val="005941B4"/>
    <w:rsid w:val="00594883"/>
    <w:rsid w:val="005950FE"/>
    <w:rsid w:val="005956C2"/>
    <w:rsid w:val="00595A35"/>
    <w:rsid w:val="00595AFC"/>
    <w:rsid w:val="00596325"/>
    <w:rsid w:val="00596388"/>
    <w:rsid w:val="00596893"/>
    <w:rsid w:val="00596B29"/>
    <w:rsid w:val="00596D42"/>
    <w:rsid w:val="00597158"/>
    <w:rsid w:val="005972CF"/>
    <w:rsid w:val="00597587"/>
    <w:rsid w:val="005A001F"/>
    <w:rsid w:val="005A00E1"/>
    <w:rsid w:val="005A1201"/>
    <w:rsid w:val="005A19B7"/>
    <w:rsid w:val="005A1AD8"/>
    <w:rsid w:val="005A2462"/>
    <w:rsid w:val="005A24CE"/>
    <w:rsid w:val="005A2AA6"/>
    <w:rsid w:val="005A38FF"/>
    <w:rsid w:val="005A582F"/>
    <w:rsid w:val="005A5DF9"/>
    <w:rsid w:val="005A61B6"/>
    <w:rsid w:val="005A61C7"/>
    <w:rsid w:val="005A662F"/>
    <w:rsid w:val="005A6FD5"/>
    <w:rsid w:val="005A7507"/>
    <w:rsid w:val="005A779B"/>
    <w:rsid w:val="005A7EC8"/>
    <w:rsid w:val="005B10F3"/>
    <w:rsid w:val="005B12FD"/>
    <w:rsid w:val="005B219E"/>
    <w:rsid w:val="005B2ADB"/>
    <w:rsid w:val="005B305F"/>
    <w:rsid w:val="005B35C5"/>
    <w:rsid w:val="005B3CC0"/>
    <w:rsid w:val="005B4066"/>
    <w:rsid w:val="005B42F1"/>
    <w:rsid w:val="005B491A"/>
    <w:rsid w:val="005B4FD1"/>
    <w:rsid w:val="005B5158"/>
    <w:rsid w:val="005B554F"/>
    <w:rsid w:val="005B58B5"/>
    <w:rsid w:val="005B5AA9"/>
    <w:rsid w:val="005B5CC5"/>
    <w:rsid w:val="005B60B4"/>
    <w:rsid w:val="005B62F9"/>
    <w:rsid w:val="005B6986"/>
    <w:rsid w:val="005B6BCD"/>
    <w:rsid w:val="005B6DC4"/>
    <w:rsid w:val="005B6E0F"/>
    <w:rsid w:val="005B6E31"/>
    <w:rsid w:val="005B70D7"/>
    <w:rsid w:val="005B732C"/>
    <w:rsid w:val="005B7729"/>
    <w:rsid w:val="005B7858"/>
    <w:rsid w:val="005B7CB1"/>
    <w:rsid w:val="005C021C"/>
    <w:rsid w:val="005C0C25"/>
    <w:rsid w:val="005C29DE"/>
    <w:rsid w:val="005C2B1D"/>
    <w:rsid w:val="005C4023"/>
    <w:rsid w:val="005C40B5"/>
    <w:rsid w:val="005C473E"/>
    <w:rsid w:val="005C4C5B"/>
    <w:rsid w:val="005C4FB0"/>
    <w:rsid w:val="005C5321"/>
    <w:rsid w:val="005C5757"/>
    <w:rsid w:val="005C5E00"/>
    <w:rsid w:val="005C64A8"/>
    <w:rsid w:val="005C7612"/>
    <w:rsid w:val="005D01F4"/>
    <w:rsid w:val="005D073A"/>
    <w:rsid w:val="005D08EC"/>
    <w:rsid w:val="005D121B"/>
    <w:rsid w:val="005D14ED"/>
    <w:rsid w:val="005D16F0"/>
    <w:rsid w:val="005D4C63"/>
    <w:rsid w:val="005D4F45"/>
    <w:rsid w:val="005D53FE"/>
    <w:rsid w:val="005D5BD1"/>
    <w:rsid w:val="005D5EED"/>
    <w:rsid w:val="005D7891"/>
    <w:rsid w:val="005E038F"/>
    <w:rsid w:val="005E151F"/>
    <w:rsid w:val="005E19CB"/>
    <w:rsid w:val="005E1AB7"/>
    <w:rsid w:val="005E1C47"/>
    <w:rsid w:val="005E2C7E"/>
    <w:rsid w:val="005E2DAE"/>
    <w:rsid w:val="005E3451"/>
    <w:rsid w:val="005E34D1"/>
    <w:rsid w:val="005E3770"/>
    <w:rsid w:val="005E47E7"/>
    <w:rsid w:val="005E5467"/>
    <w:rsid w:val="005E56C5"/>
    <w:rsid w:val="005E58C7"/>
    <w:rsid w:val="005E5B5E"/>
    <w:rsid w:val="005E6316"/>
    <w:rsid w:val="005E6A79"/>
    <w:rsid w:val="005E6E03"/>
    <w:rsid w:val="005E6EC2"/>
    <w:rsid w:val="005E7219"/>
    <w:rsid w:val="005E7730"/>
    <w:rsid w:val="005F167C"/>
    <w:rsid w:val="005F2054"/>
    <w:rsid w:val="005F276A"/>
    <w:rsid w:val="005F2A7E"/>
    <w:rsid w:val="005F2D1E"/>
    <w:rsid w:val="005F2EA9"/>
    <w:rsid w:val="005F31F2"/>
    <w:rsid w:val="005F3421"/>
    <w:rsid w:val="005F3D0D"/>
    <w:rsid w:val="005F3FFA"/>
    <w:rsid w:val="005F4440"/>
    <w:rsid w:val="005F4A1A"/>
    <w:rsid w:val="005F50B4"/>
    <w:rsid w:val="005F52C2"/>
    <w:rsid w:val="005F57F4"/>
    <w:rsid w:val="005F5E09"/>
    <w:rsid w:val="005F5F1C"/>
    <w:rsid w:val="005F5FD4"/>
    <w:rsid w:val="005F66F1"/>
    <w:rsid w:val="005F6CBE"/>
    <w:rsid w:val="005F71A5"/>
    <w:rsid w:val="005F73CD"/>
    <w:rsid w:val="005F7584"/>
    <w:rsid w:val="005F7B5D"/>
    <w:rsid w:val="00600041"/>
    <w:rsid w:val="0060029E"/>
    <w:rsid w:val="006002D6"/>
    <w:rsid w:val="00601AB1"/>
    <w:rsid w:val="00601EB7"/>
    <w:rsid w:val="00603DBE"/>
    <w:rsid w:val="00603EBB"/>
    <w:rsid w:val="006041B7"/>
    <w:rsid w:val="006042C8"/>
    <w:rsid w:val="00604959"/>
    <w:rsid w:val="00605279"/>
    <w:rsid w:val="006058D3"/>
    <w:rsid w:val="00605B34"/>
    <w:rsid w:val="00605E1A"/>
    <w:rsid w:val="00606538"/>
    <w:rsid w:val="006068D2"/>
    <w:rsid w:val="006071DE"/>
    <w:rsid w:val="00607BF2"/>
    <w:rsid w:val="00607E07"/>
    <w:rsid w:val="00607EDE"/>
    <w:rsid w:val="00610182"/>
    <w:rsid w:val="0061126A"/>
    <w:rsid w:val="00611E7C"/>
    <w:rsid w:val="0061208C"/>
    <w:rsid w:val="00612338"/>
    <w:rsid w:val="00612923"/>
    <w:rsid w:val="006129B1"/>
    <w:rsid w:val="00613172"/>
    <w:rsid w:val="00613AFC"/>
    <w:rsid w:val="00614679"/>
    <w:rsid w:val="00614C49"/>
    <w:rsid w:val="00614CDB"/>
    <w:rsid w:val="00614ED1"/>
    <w:rsid w:val="0061570E"/>
    <w:rsid w:val="00616B05"/>
    <w:rsid w:val="0061707E"/>
    <w:rsid w:val="0061778A"/>
    <w:rsid w:val="00620E4A"/>
    <w:rsid w:val="00620F98"/>
    <w:rsid w:val="0062155F"/>
    <w:rsid w:val="00621EF0"/>
    <w:rsid w:val="0062279C"/>
    <w:rsid w:val="00622D32"/>
    <w:rsid w:val="00623B36"/>
    <w:rsid w:val="00623BA6"/>
    <w:rsid w:val="006246C4"/>
    <w:rsid w:val="00624942"/>
    <w:rsid w:val="006256C9"/>
    <w:rsid w:val="00626FB5"/>
    <w:rsid w:val="00626FD3"/>
    <w:rsid w:val="0063090B"/>
    <w:rsid w:val="00630B1C"/>
    <w:rsid w:val="00631109"/>
    <w:rsid w:val="00631CDA"/>
    <w:rsid w:val="006326A7"/>
    <w:rsid w:val="0063351C"/>
    <w:rsid w:val="00633EB5"/>
    <w:rsid w:val="00634436"/>
    <w:rsid w:val="00634608"/>
    <w:rsid w:val="00634A54"/>
    <w:rsid w:val="00634C4D"/>
    <w:rsid w:val="006350CB"/>
    <w:rsid w:val="00635267"/>
    <w:rsid w:val="0063597A"/>
    <w:rsid w:val="006366D1"/>
    <w:rsid w:val="006370D8"/>
    <w:rsid w:val="006370F9"/>
    <w:rsid w:val="00637D84"/>
    <w:rsid w:val="00640929"/>
    <w:rsid w:val="006415A6"/>
    <w:rsid w:val="006421F8"/>
    <w:rsid w:val="00642651"/>
    <w:rsid w:val="0064376A"/>
    <w:rsid w:val="006447FC"/>
    <w:rsid w:val="00644A23"/>
    <w:rsid w:val="00644C9A"/>
    <w:rsid w:val="00644EF9"/>
    <w:rsid w:val="006453FD"/>
    <w:rsid w:val="00645F82"/>
    <w:rsid w:val="00646424"/>
    <w:rsid w:val="00646D1E"/>
    <w:rsid w:val="00647723"/>
    <w:rsid w:val="00647BA4"/>
    <w:rsid w:val="0065085A"/>
    <w:rsid w:val="006509F9"/>
    <w:rsid w:val="00650C40"/>
    <w:rsid w:val="00650D5C"/>
    <w:rsid w:val="006513B9"/>
    <w:rsid w:val="00651D4B"/>
    <w:rsid w:val="00652987"/>
    <w:rsid w:val="00652FB0"/>
    <w:rsid w:val="006538C0"/>
    <w:rsid w:val="00653B08"/>
    <w:rsid w:val="006554AA"/>
    <w:rsid w:val="006556FF"/>
    <w:rsid w:val="00656B93"/>
    <w:rsid w:val="0065704B"/>
    <w:rsid w:val="00657198"/>
    <w:rsid w:val="006573D7"/>
    <w:rsid w:val="00657788"/>
    <w:rsid w:val="00657AD3"/>
    <w:rsid w:val="006601B9"/>
    <w:rsid w:val="0066069E"/>
    <w:rsid w:val="00660B54"/>
    <w:rsid w:val="00660C42"/>
    <w:rsid w:val="00661010"/>
    <w:rsid w:val="00661151"/>
    <w:rsid w:val="00661554"/>
    <w:rsid w:val="00663429"/>
    <w:rsid w:val="00663566"/>
    <w:rsid w:val="00663D54"/>
    <w:rsid w:val="00663F48"/>
    <w:rsid w:val="00663F9B"/>
    <w:rsid w:val="006640AF"/>
    <w:rsid w:val="00664A53"/>
    <w:rsid w:val="00664C07"/>
    <w:rsid w:val="00665677"/>
    <w:rsid w:val="00666576"/>
    <w:rsid w:val="006665E4"/>
    <w:rsid w:val="00667ADD"/>
    <w:rsid w:val="00667C85"/>
    <w:rsid w:val="00667DF0"/>
    <w:rsid w:val="0067014F"/>
    <w:rsid w:val="006704B6"/>
    <w:rsid w:val="00670612"/>
    <w:rsid w:val="00670D87"/>
    <w:rsid w:val="00670D90"/>
    <w:rsid w:val="00671B1E"/>
    <w:rsid w:val="00672C3D"/>
    <w:rsid w:val="00672DB5"/>
    <w:rsid w:val="006733EE"/>
    <w:rsid w:val="0067362D"/>
    <w:rsid w:val="00673FDE"/>
    <w:rsid w:val="00674DEE"/>
    <w:rsid w:val="00674E50"/>
    <w:rsid w:val="006751C2"/>
    <w:rsid w:val="00675362"/>
    <w:rsid w:val="0067591D"/>
    <w:rsid w:val="00675C94"/>
    <w:rsid w:val="00675D3F"/>
    <w:rsid w:val="00676D3B"/>
    <w:rsid w:val="00676D4E"/>
    <w:rsid w:val="0067712F"/>
    <w:rsid w:val="006775A0"/>
    <w:rsid w:val="0068058A"/>
    <w:rsid w:val="00680E07"/>
    <w:rsid w:val="00681589"/>
    <w:rsid w:val="00681DA6"/>
    <w:rsid w:val="00681F8D"/>
    <w:rsid w:val="0068261D"/>
    <w:rsid w:val="00682B47"/>
    <w:rsid w:val="00682EA5"/>
    <w:rsid w:val="00683100"/>
    <w:rsid w:val="00683A68"/>
    <w:rsid w:val="0068463E"/>
    <w:rsid w:val="00684EA7"/>
    <w:rsid w:val="0068510E"/>
    <w:rsid w:val="0068572D"/>
    <w:rsid w:val="00685907"/>
    <w:rsid w:val="00685DAA"/>
    <w:rsid w:val="00686024"/>
    <w:rsid w:val="00687341"/>
    <w:rsid w:val="006904F8"/>
    <w:rsid w:val="0069147B"/>
    <w:rsid w:val="00691792"/>
    <w:rsid w:val="00691E67"/>
    <w:rsid w:val="0069204B"/>
    <w:rsid w:val="00692C61"/>
    <w:rsid w:val="00692FAF"/>
    <w:rsid w:val="00693903"/>
    <w:rsid w:val="0069396F"/>
    <w:rsid w:val="00693CA9"/>
    <w:rsid w:val="00693E5B"/>
    <w:rsid w:val="00694313"/>
    <w:rsid w:val="00694ADB"/>
    <w:rsid w:val="006950E2"/>
    <w:rsid w:val="006956E5"/>
    <w:rsid w:val="00695B06"/>
    <w:rsid w:val="00696749"/>
    <w:rsid w:val="006969D1"/>
    <w:rsid w:val="00696DE7"/>
    <w:rsid w:val="00697597"/>
    <w:rsid w:val="006A0099"/>
    <w:rsid w:val="006A0865"/>
    <w:rsid w:val="006A0A2E"/>
    <w:rsid w:val="006A16B5"/>
    <w:rsid w:val="006A1926"/>
    <w:rsid w:val="006A25FC"/>
    <w:rsid w:val="006A2963"/>
    <w:rsid w:val="006A376A"/>
    <w:rsid w:val="006A4069"/>
    <w:rsid w:val="006A4FAF"/>
    <w:rsid w:val="006A59FB"/>
    <w:rsid w:val="006A6A5D"/>
    <w:rsid w:val="006A7FEC"/>
    <w:rsid w:val="006B0CAD"/>
    <w:rsid w:val="006B121D"/>
    <w:rsid w:val="006B12A9"/>
    <w:rsid w:val="006B19F7"/>
    <w:rsid w:val="006B1D1D"/>
    <w:rsid w:val="006B2149"/>
    <w:rsid w:val="006B2533"/>
    <w:rsid w:val="006B287A"/>
    <w:rsid w:val="006B3202"/>
    <w:rsid w:val="006B342F"/>
    <w:rsid w:val="006B4049"/>
    <w:rsid w:val="006B41F0"/>
    <w:rsid w:val="006B44CB"/>
    <w:rsid w:val="006B4956"/>
    <w:rsid w:val="006B4DAF"/>
    <w:rsid w:val="006B5477"/>
    <w:rsid w:val="006B5F15"/>
    <w:rsid w:val="006B65C0"/>
    <w:rsid w:val="006B6DE4"/>
    <w:rsid w:val="006B7088"/>
    <w:rsid w:val="006B7BE3"/>
    <w:rsid w:val="006C00B7"/>
    <w:rsid w:val="006C011D"/>
    <w:rsid w:val="006C0127"/>
    <w:rsid w:val="006C03E4"/>
    <w:rsid w:val="006C07D4"/>
    <w:rsid w:val="006C08B7"/>
    <w:rsid w:val="006C0F3F"/>
    <w:rsid w:val="006C1CF1"/>
    <w:rsid w:val="006C2ACC"/>
    <w:rsid w:val="006C3B7C"/>
    <w:rsid w:val="006C4EFE"/>
    <w:rsid w:val="006C53E3"/>
    <w:rsid w:val="006C55F3"/>
    <w:rsid w:val="006C5D00"/>
    <w:rsid w:val="006C5E51"/>
    <w:rsid w:val="006C738B"/>
    <w:rsid w:val="006C7A4E"/>
    <w:rsid w:val="006C7E10"/>
    <w:rsid w:val="006D012D"/>
    <w:rsid w:val="006D0982"/>
    <w:rsid w:val="006D171B"/>
    <w:rsid w:val="006D1818"/>
    <w:rsid w:val="006D2033"/>
    <w:rsid w:val="006D2235"/>
    <w:rsid w:val="006D25CA"/>
    <w:rsid w:val="006D340F"/>
    <w:rsid w:val="006D3A0D"/>
    <w:rsid w:val="006D3A51"/>
    <w:rsid w:val="006D4FA3"/>
    <w:rsid w:val="006D61F4"/>
    <w:rsid w:val="006D69F9"/>
    <w:rsid w:val="006D717F"/>
    <w:rsid w:val="006D7B10"/>
    <w:rsid w:val="006E01E9"/>
    <w:rsid w:val="006E0C7C"/>
    <w:rsid w:val="006E1150"/>
    <w:rsid w:val="006E14A5"/>
    <w:rsid w:val="006E1E62"/>
    <w:rsid w:val="006E22B7"/>
    <w:rsid w:val="006E2BEE"/>
    <w:rsid w:val="006E2DCF"/>
    <w:rsid w:val="006E3659"/>
    <w:rsid w:val="006E3B45"/>
    <w:rsid w:val="006E3D24"/>
    <w:rsid w:val="006E3DC7"/>
    <w:rsid w:val="006E4F12"/>
    <w:rsid w:val="006E5C47"/>
    <w:rsid w:val="006E6804"/>
    <w:rsid w:val="006E6942"/>
    <w:rsid w:val="006E6A46"/>
    <w:rsid w:val="006E71A3"/>
    <w:rsid w:val="006E73F2"/>
    <w:rsid w:val="006E77F2"/>
    <w:rsid w:val="006F15D4"/>
    <w:rsid w:val="006F1698"/>
    <w:rsid w:val="006F1817"/>
    <w:rsid w:val="006F1B43"/>
    <w:rsid w:val="006F1E3F"/>
    <w:rsid w:val="006F1F7E"/>
    <w:rsid w:val="006F2928"/>
    <w:rsid w:val="006F2A1C"/>
    <w:rsid w:val="006F3EC3"/>
    <w:rsid w:val="006F4B36"/>
    <w:rsid w:val="006F4DD8"/>
    <w:rsid w:val="006F6059"/>
    <w:rsid w:val="006F6E71"/>
    <w:rsid w:val="006F757F"/>
    <w:rsid w:val="006F7AA0"/>
    <w:rsid w:val="006F7AF7"/>
    <w:rsid w:val="006F7F3C"/>
    <w:rsid w:val="006F7F81"/>
    <w:rsid w:val="007005A3"/>
    <w:rsid w:val="0070087B"/>
    <w:rsid w:val="00700CE9"/>
    <w:rsid w:val="00700DE3"/>
    <w:rsid w:val="00702D06"/>
    <w:rsid w:val="00703481"/>
    <w:rsid w:val="00703808"/>
    <w:rsid w:val="00703833"/>
    <w:rsid w:val="00703C4C"/>
    <w:rsid w:val="00703C78"/>
    <w:rsid w:val="00704450"/>
    <w:rsid w:val="00704460"/>
    <w:rsid w:val="00704A31"/>
    <w:rsid w:val="00704B36"/>
    <w:rsid w:val="00704C25"/>
    <w:rsid w:val="0070549B"/>
    <w:rsid w:val="00705D6C"/>
    <w:rsid w:val="00705DD3"/>
    <w:rsid w:val="00705FA5"/>
    <w:rsid w:val="007066EB"/>
    <w:rsid w:val="00706772"/>
    <w:rsid w:val="00706A0C"/>
    <w:rsid w:val="00706B21"/>
    <w:rsid w:val="00707534"/>
    <w:rsid w:val="00707F74"/>
    <w:rsid w:val="007102D8"/>
    <w:rsid w:val="0071066A"/>
    <w:rsid w:val="00710888"/>
    <w:rsid w:val="00712277"/>
    <w:rsid w:val="00712627"/>
    <w:rsid w:val="00712ADC"/>
    <w:rsid w:val="00712BA1"/>
    <w:rsid w:val="00714723"/>
    <w:rsid w:val="0071514C"/>
    <w:rsid w:val="007152C5"/>
    <w:rsid w:val="00715618"/>
    <w:rsid w:val="00715D7B"/>
    <w:rsid w:val="00716EF1"/>
    <w:rsid w:val="007170BF"/>
    <w:rsid w:val="0071721A"/>
    <w:rsid w:val="007172E9"/>
    <w:rsid w:val="00717D91"/>
    <w:rsid w:val="0072067C"/>
    <w:rsid w:val="0072087B"/>
    <w:rsid w:val="00720E13"/>
    <w:rsid w:val="007213AE"/>
    <w:rsid w:val="00721744"/>
    <w:rsid w:val="00721AF2"/>
    <w:rsid w:val="00722A7B"/>
    <w:rsid w:val="007237D5"/>
    <w:rsid w:val="00723AAA"/>
    <w:rsid w:val="00723ED8"/>
    <w:rsid w:val="00724074"/>
    <w:rsid w:val="007249DE"/>
    <w:rsid w:val="00725104"/>
    <w:rsid w:val="00725477"/>
    <w:rsid w:val="007267F3"/>
    <w:rsid w:val="00726A64"/>
    <w:rsid w:val="007275DB"/>
    <w:rsid w:val="0073019B"/>
    <w:rsid w:val="00730700"/>
    <w:rsid w:val="00730801"/>
    <w:rsid w:val="007308A7"/>
    <w:rsid w:val="00730F80"/>
    <w:rsid w:val="007310CA"/>
    <w:rsid w:val="00731619"/>
    <w:rsid w:val="0073186F"/>
    <w:rsid w:val="007319F9"/>
    <w:rsid w:val="00732580"/>
    <w:rsid w:val="00732956"/>
    <w:rsid w:val="007329AD"/>
    <w:rsid w:val="0073319F"/>
    <w:rsid w:val="00733E73"/>
    <w:rsid w:val="00734B18"/>
    <w:rsid w:val="00734B2A"/>
    <w:rsid w:val="00734E29"/>
    <w:rsid w:val="007356E7"/>
    <w:rsid w:val="00735DFE"/>
    <w:rsid w:val="00735E6D"/>
    <w:rsid w:val="007364C1"/>
    <w:rsid w:val="0073651C"/>
    <w:rsid w:val="007377D4"/>
    <w:rsid w:val="0073781E"/>
    <w:rsid w:val="00737D41"/>
    <w:rsid w:val="00737F7C"/>
    <w:rsid w:val="007401A0"/>
    <w:rsid w:val="00740B31"/>
    <w:rsid w:val="00741001"/>
    <w:rsid w:val="00741212"/>
    <w:rsid w:val="00741B4E"/>
    <w:rsid w:val="00741C6A"/>
    <w:rsid w:val="00741E13"/>
    <w:rsid w:val="0074283F"/>
    <w:rsid w:val="00742948"/>
    <w:rsid w:val="00742BA7"/>
    <w:rsid w:val="00743099"/>
    <w:rsid w:val="00743985"/>
    <w:rsid w:val="00743BB6"/>
    <w:rsid w:val="0074419E"/>
    <w:rsid w:val="007441B8"/>
    <w:rsid w:val="00744CD7"/>
    <w:rsid w:val="00744D8D"/>
    <w:rsid w:val="00744F02"/>
    <w:rsid w:val="007457F4"/>
    <w:rsid w:val="00745882"/>
    <w:rsid w:val="007466E5"/>
    <w:rsid w:val="00746A18"/>
    <w:rsid w:val="007505AA"/>
    <w:rsid w:val="007513F4"/>
    <w:rsid w:val="00751577"/>
    <w:rsid w:val="00751841"/>
    <w:rsid w:val="007518B1"/>
    <w:rsid w:val="007522FF"/>
    <w:rsid w:val="00752D45"/>
    <w:rsid w:val="00753739"/>
    <w:rsid w:val="00754702"/>
    <w:rsid w:val="0075501F"/>
    <w:rsid w:val="007553B0"/>
    <w:rsid w:val="007556D1"/>
    <w:rsid w:val="00755A02"/>
    <w:rsid w:val="00755EAA"/>
    <w:rsid w:val="00755FDE"/>
    <w:rsid w:val="00756468"/>
    <w:rsid w:val="007565E3"/>
    <w:rsid w:val="007566C4"/>
    <w:rsid w:val="007571A3"/>
    <w:rsid w:val="007571B6"/>
    <w:rsid w:val="0075739E"/>
    <w:rsid w:val="00760E7C"/>
    <w:rsid w:val="00760E96"/>
    <w:rsid w:val="00760EED"/>
    <w:rsid w:val="0076172A"/>
    <w:rsid w:val="0076190B"/>
    <w:rsid w:val="00761CE4"/>
    <w:rsid w:val="007628BE"/>
    <w:rsid w:val="007628D3"/>
    <w:rsid w:val="007631A6"/>
    <w:rsid w:val="00763AA9"/>
    <w:rsid w:val="00763FFB"/>
    <w:rsid w:val="00764098"/>
    <w:rsid w:val="0076416E"/>
    <w:rsid w:val="00764595"/>
    <w:rsid w:val="00764694"/>
    <w:rsid w:val="00764F15"/>
    <w:rsid w:val="0076616A"/>
    <w:rsid w:val="007667E8"/>
    <w:rsid w:val="007673E7"/>
    <w:rsid w:val="007674FF"/>
    <w:rsid w:val="00767CA1"/>
    <w:rsid w:val="007700D4"/>
    <w:rsid w:val="00770337"/>
    <w:rsid w:val="00770946"/>
    <w:rsid w:val="00770C94"/>
    <w:rsid w:val="00770FCF"/>
    <w:rsid w:val="00771020"/>
    <w:rsid w:val="007719A6"/>
    <w:rsid w:val="007719B3"/>
    <w:rsid w:val="00773D7B"/>
    <w:rsid w:val="00773FD8"/>
    <w:rsid w:val="00775109"/>
    <w:rsid w:val="0077559F"/>
    <w:rsid w:val="00775F74"/>
    <w:rsid w:val="007769AF"/>
    <w:rsid w:val="00777B6A"/>
    <w:rsid w:val="007815DF"/>
    <w:rsid w:val="00781927"/>
    <w:rsid w:val="00781DF3"/>
    <w:rsid w:val="007823A2"/>
    <w:rsid w:val="007846C6"/>
    <w:rsid w:val="007858B4"/>
    <w:rsid w:val="00785974"/>
    <w:rsid w:val="007865B9"/>
    <w:rsid w:val="007870BF"/>
    <w:rsid w:val="00787F69"/>
    <w:rsid w:val="0079225F"/>
    <w:rsid w:val="00793125"/>
    <w:rsid w:val="00793330"/>
    <w:rsid w:val="00793AA1"/>
    <w:rsid w:val="00793C25"/>
    <w:rsid w:val="00793EC5"/>
    <w:rsid w:val="00794ABD"/>
    <w:rsid w:val="00795068"/>
    <w:rsid w:val="00795B6D"/>
    <w:rsid w:val="00795F1B"/>
    <w:rsid w:val="00796074"/>
    <w:rsid w:val="00796C56"/>
    <w:rsid w:val="00796CB5"/>
    <w:rsid w:val="00797449"/>
    <w:rsid w:val="007A0025"/>
    <w:rsid w:val="007A0306"/>
    <w:rsid w:val="007A142C"/>
    <w:rsid w:val="007A1D4B"/>
    <w:rsid w:val="007A1E1D"/>
    <w:rsid w:val="007A1E7F"/>
    <w:rsid w:val="007A22C9"/>
    <w:rsid w:val="007A2840"/>
    <w:rsid w:val="007A296F"/>
    <w:rsid w:val="007A2B17"/>
    <w:rsid w:val="007A2DF5"/>
    <w:rsid w:val="007A39E5"/>
    <w:rsid w:val="007A4040"/>
    <w:rsid w:val="007A486D"/>
    <w:rsid w:val="007A746E"/>
    <w:rsid w:val="007B032E"/>
    <w:rsid w:val="007B0875"/>
    <w:rsid w:val="007B1EB4"/>
    <w:rsid w:val="007B28E4"/>
    <w:rsid w:val="007B2CAB"/>
    <w:rsid w:val="007B2F98"/>
    <w:rsid w:val="007B2FD2"/>
    <w:rsid w:val="007B3189"/>
    <w:rsid w:val="007B3EF3"/>
    <w:rsid w:val="007B4751"/>
    <w:rsid w:val="007B50D9"/>
    <w:rsid w:val="007B5781"/>
    <w:rsid w:val="007B5A43"/>
    <w:rsid w:val="007B64C7"/>
    <w:rsid w:val="007B6F53"/>
    <w:rsid w:val="007B6FE7"/>
    <w:rsid w:val="007B740A"/>
    <w:rsid w:val="007B74FF"/>
    <w:rsid w:val="007B7B16"/>
    <w:rsid w:val="007B7F5A"/>
    <w:rsid w:val="007C0287"/>
    <w:rsid w:val="007C02DD"/>
    <w:rsid w:val="007C0A71"/>
    <w:rsid w:val="007C1171"/>
    <w:rsid w:val="007C14C5"/>
    <w:rsid w:val="007C151F"/>
    <w:rsid w:val="007C18EF"/>
    <w:rsid w:val="007C27FC"/>
    <w:rsid w:val="007C2928"/>
    <w:rsid w:val="007C436F"/>
    <w:rsid w:val="007C4632"/>
    <w:rsid w:val="007C5557"/>
    <w:rsid w:val="007C5642"/>
    <w:rsid w:val="007C5A8B"/>
    <w:rsid w:val="007C679C"/>
    <w:rsid w:val="007C686E"/>
    <w:rsid w:val="007C6EC1"/>
    <w:rsid w:val="007C770A"/>
    <w:rsid w:val="007C77F4"/>
    <w:rsid w:val="007C79CC"/>
    <w:rsid w:val="007C7B42"/>
    <w:rsid w:val="007D0DD0"/>
    <w:rsid w:val="007D1053"/>
    <w:rsid w:val="007D14AF"/>
    <w:rsid w:val="007D1772"/>
    <w:rsid w:val="007D1822"/>
    <w:rsid w:val="007D2A5E"/>
    <w:rsid w:val="007D3C0B"/>
    <w:rsid w:val="007D3F8F"/>
    <w:rsid w:val="007D415B"/>
    <w:rsid w:val="007D4BB5"/>
    <w:rsid w:val="007D4C12"/>
    <w:rsid w:val="007D4D05"/>
    <w:rsid w:val="007D51BB"/>
    <w:rsid w:val="007D5538"/>
    <w:rsid w:val="007D5EE2"/>
    <w:rsid w:val="007D6E24"/>
    <w:rsid w:val="007D6EFF"/>
    <w:rsid w:val="007D7230"/>
    <w:rsid w:val="007D75A2"/>
    <w:rsid w:val="007E0390"/>
    <w:rsid w:val="007E1BA0"/>
    <w:rsid w:val="007E1E5C"/>
    <w:rsid w:val="007E2151"/>
    <w:rsid w:val="007E22F8"/>
    <w:rsid w:val="007E242E"/>
    <w:rsid w:val="007E29EF"/>
    <w:rsid w:val="007E2B8D"/>
    <w:rsid w:val="007E3069"/>
    <w:rsid w:val="007E3516"/>
    <w:rsid w:val="007E3886"/>
    <w:rsid w:val="007E4B1E"/>
    <w:rsid w:val="007E6272"/>
    <w:rsid w:val="007E65EA"/>
    <w:rsid w:val="007E6947"/>
    <w:rsid w:val="007E6A73"/>
    <w:rsid w:val="007E7512"/>
    <w:rsid w:val="007E7588"/>
    <w:rsid w:val="007E780D"/>
    <w:rsid w:val="007E7B00"/>
    <w:rsid w:val="007F01A2"/>
    <w:rsid w:val="007F03BC"/>
    <w:rsid w:val="007F084D"/>
    <w:rsid w:val="007F0AC2"/>
    <w:rsid w:val="007F0B4A"/>
    <w:rsid w:val="007F10F3"/>
    <w:rsid w:val="007F2312"/>
    <w:rsid w:val="007F2501"/>
    <w:rsid w:val="007F257F"/>
    <w:rsid w:val="007F2A0A"/>
    <w:rsid w:val="007F2A44"/>
    <w:rsid w:val="007F2BAA"/>
    <w:rsid w:val="007F39F1"/>
    <w:rsid w:val="007F4466"/>
    <w:rsid w:val="007F5349"/>
    <w:rsid w:val="007F564A"/>
    <w:rsid w:val="007F58B8"/>
    <w:rsid w:val="007F6390"/>
    <w:rsid w:val="007F6BD5"/>
    <w:rsid w:val="007F6C2B"/>
    <w:rsid w:val="007F7020"/>
    <w:rsid w:val="007F7C85"/>
    <w:rsid w:val="007F7E73"/>
    <w:rsid w:val="0080018F"/>
    <w:rsid w:val="00800319"/>
    <w:rsid w:val="00800574"/>
    <w:rsid w:val="00801649"/>
    <w:rsid w:val="00801B42"/>
    <w:rsid w:val="0080239E"/>
    <w:rsid w:val="00802645"/>
    <w:rsid w:val="00802D84"/>
    <w:rsid w:val="00803929"/>
    <w:rsid w:val="00803C91"/>
    <w:rsid w:val="00803EDA"/>
    <w:rsid w:val="00804042"/>
    <w:rsid w:val="008041DB"/>
    <w:rsid w:val="0080424F"/>
    <w:rsid w:val="008058F8"/>
    <w:rsid w:val="00805CA9"/>
    <w:rsid w:val="00806130"/>
    <w:rsid w:val="00807E69"/>
    <w:rsid w:val="00810027"/>
    <w:rsid w:val="00810077"/>
    <w:rsid w:val="00811DDB"/>
    <w:rsid w:val="008127D9"/>
    <w:rsid w:val="0081294B"/>
    <w:rsid w:val="00813222"/>
    <w:rsid w:val="008133A7"/>
    <w:rsid w:val="008133FF"/>
    <w:rsid w:val="008134B5"/>
    <w:rsid w:val="008141EF"/>
    <w:rsid w:val="00814801"/>
    <w:rsid w:val="008156D8"/>
    <w:rsid w:val="00816A7E"/>
    <w:rsid w:val="0081706F"/>
    <w:rsid w:val="00817164"/>
    <w:rsid w:val="00817725"/>
    <w:rsid w:val="0081799C"/>
    <w:rsid w:val="00817AFD"/>
    <w:rsid w:val="00820257"/>
    <w:rsid w:val="0082073C"/>
    <w:rsid w:val="0082089F"/>
    <w:rsid w:val="00821146"/>
    <w:rsid w:val="0082116E"/>
    <w:rsid w:val="00821279"/>
    <w:rsid w:val="0082136C"/>
    <w:rsid w:val="00821DF3"/>
    <w:rsid w:val="008224F6"/>
    <w:rsid w:val="008226A3"/>
    <w:rsid w:val="00822D9A"/>
    <w:rsid w:val="00822E16"/>
    <w:rsid w:val="00822E3A"/>
    <w:rsid w:val="008246D6"/>
    <w:rsid w:val="00824B9D"/>
    <w:rsid w:val="00825CF2"/>
    <w:rsid w:val="00825DBE"/>
    <w:rsid w:val="00825E97"/>
    <w:rsid w:val="00825F05"/>
    <w:rsid w:val="00826172"/>
    <w:rsid w:val="00826BA1"/>
    <w:rsid w:val="00827121"/>
    <w:rsid w:val="00827287"/>
    <w:rsid w:val="0082743C"/>
    <w:rsid w:val="008274F2"/>
    <w:rsid w:val="00827751"/>
    <w:rsid w:val="008278C2"/>
    <w:rsid w:val="00827AAD"/>
    <w:rsid w:val="00827DCA"/>
    <w:rsid w:val="00830281"/>
    <w:rsid w:val="0083042F"/>
    <w:rsid w:val="0083182E"/>
    <w:rsid w:val="00832457"/>
    <w:rsid w:val="00833941"/>
    <w:rsid w:val="008341FB"/>
    <w:rsid w:val="0083584B"/>
    <w:rsid w:val="00836003"/>
    <w:rsid w:val="00836442"/>
    <w:rsid w:val="00836647"/>
    <w:rsid w:val="00836A43"/>
    <w:rsid w:val="00837B2D"/>
    <w:rsid w:val="008407D5"/>
    <w:rsid w:val="00841503"/>
    <w:rsid w:val="008415A8"/>
    <w:rsid w:val="00841A71"/>
    <w:rsid w:val="00842B0A"/>
    <w:rsid w:val="00842C7B"/>
    <w:rsid w:val="00842DC2"/>
    <w:rsid w:val="0084326E"/>
    <w:rsid w:val="0084330A"/>
    <w:rsid w:val="008433D7"/>
    <w:rsid w:val="00843645"/>
    <w:rsid w:val="00845778"/>
    <w:rsid w:val="00845C26"/>
    <w:rsid w:val="008464D9"/>
    <w:rsid w:val="00846A52"/>
    <w:rsid w:val="00847E1C"/>
    <w:rsid w:val="00850C87"/>
    <w:rsid w:val="00850E84"/>
    <w:rsid w:val="008511C2"/>
    <w:rsid w:val="008512C6"/>
    <w:rsid w:val="00851349"/>
    <w:rsid w:val="00851463"/>
    <w:rsid w:val="008537DC"/>
    <w:rsid w:val="008538B8"/>
    <w:rsid w:val="00853910"/>
    <w:rsid w:val="00853E57"/>
    <w:rsid w:val="00854272"/>
    <w:rsid w:val="00854E76"/>
    <w:rsid w:val="00854F92"/>
    <w:rsid w:val="00855050"/>
    <w:rsid w:val="00855D05"/>
    <w:rsid w:val="00855FB7"/>
    <w:rsid w:val="008562A2"/>
    <w:rsid w:val="008567D8"/>
    <w:rsid w:val="008569DA"/>
    <w:rsid w:val="00857035"/>
    <w:rsid w:val="008572A5"/>
    <w:rsid w:val="0085748A"/>
    <w:rsid w:val="00857511"/>
    <w:rsid w:val="00861BCD"/>
    <w:rsid w:val="00862442"/>
    <w:rsid w:val="0086285B"/>
    <w:rsid w:val="00862D98"/>
    <w:rsid w:val="00863723"/>
    <w:rsid w:val="00863C17"/>
    <w:rsid w:val="00863D52"/>
    <w:rsid w:val="00863EC5"/>
    <w:rsid w:val="00864CA3"/>
    <w:rsid w:val="00864FC0"/>
    <w:rsid w:val="0086542B"/>
    <w:rsid w:val="008654E4"/>
    <w:rsid w:val="0086587D"/>
    <w:rsid w:val="00865966"/>
    <w:rsid w:val="00865B2E"/>
    <w:rsid w:val="00865D39"/>
    <w:rsid w:val="00866193"/>
    <w:rsid w:val="0086635F"/>
    <w:rsid w:val="00866874"/>
    <w:rsid w:val="00867160"/>
    <w:rsid w:val="00867809"/>
    <w:rsid w:val="00867DDA"/>
    <w:rsid w:val="008705F3"/>
    <w:rsid w:val="00870E6E"/>
    <w:rsid w:val="00871331"/>
    <w:rsid w:val="00871DD6"/>
    <w:rsid w:val="008720C6"/>
    <w:rsid w:val="008730D7"/>
    <w:rsid w:val="00873261"/>
    <w:rsid w:val="008732FA"/>
    <w:rsid w:val="0087422D"/>
    <w:rsid w:val="00874917"/>
    <w:rsid w:val="00874D6F"/>
    <w:rsid w:val="00875206"/>
    <w:rsid w:val="0087525D"/>
    <w:rsid w:val="00875D95"/>
    <w:rsid w:val="00875DBC"/>
    <w:rsid w:val="00875F89"/>
    <w:rsid w:val="00876D6A"/>
    <w:rsid w:val="00876E1E"/>
    <w:rsid w:val="00877003"/>
    <w:rsid w:val="008772BF"/>
    <w:rsid w:val="00877916"/>
    <w:rsid w:val="0088122F"/>
    <w:rsid w:val="008812BB"/>
    <w:rsid w:val="008814B0"/>
    <w:rsid w:val="0088196A"/>
    <w:rsid w:val="00881E99"/>
    <w:rsid w:val="00882365"/>
    <w:rsid w:val="00882C5B"/>
    <w:rsid w:val="0088310F"/>
    <w:rsid w:val="008842E2"/>
    <w:rsid w:val="00884D29"/>
    <w:rsid w:val="00885444"/>
    <w:rsid w:val="008860C3"/>
    <w:rsid w:val="0088681C"/>
    <w:rsid w:val="00886925"/>
    <w:rsid w:val="00887184"/>
    <w:rsid w:val="00890522"/>
    <w:rsid w:val="00890988"/>
    <w:rsid w:val="008916CC"/>
    <w:rsid w:val="0089199C"/>
    <w:rsid w:val="00891CC8"/>
    <w:rsid w:val="00892363"/>
    <w:rsid w:val="00892B45"/>
    <w:rsid w:val="00893B89"/>
    <w:rsid w:val="00893DFD"/>
    <w:rsid w:val="00894884"/>
    <w:rsid w:val="00895000"/>
    <w:rsid w:val="00895B07"/>
    <w:rsid w:val="00896B58"/>
    <w:rsid w:val="00896ED9"/>
    <w:rsid w:val="00896F2D"/>
    <w:rsid w:val="008971D0"/>
    <w:rsid w:val="008974ED"/>
    <w:rsid w:val="00897BE4"/>
    <w:rsid w:val="008A02D3"/>
    <w:rsid w:val="008A0C60"/>
    <w:rsid w:val="008A13B0"/>
    <w:rsid w:val="008A2D19"/>
    <w:rsid w:val="008A2D2C"/>
    <w:rsid w:val="008A337E"/>
    <w:rsid w:val="008A3ED3"/>
    <w:rsid w:val="008A57B0"/>
    <w:rsid w:val="008A657D"/>
    <w:rsid w:val="008A6F69"/>
    <w:rsid w:val="008A70E1"/>
    <w:rsid w:val="008A7B28"/>
    <w:rsid w:val="008A7EB3"/>
    <w:rsid w:val="008B0115"/>
    <w:rsid w:val="008B015F"/>
    <w:rsid w:val="008B069D"/>
    <w:rsid w:val="008B06DA"/>
    <w:rsid w:val="008B08DD"/>
    <w:rsid w:val="008B105C"/>
    <w:rsid w:val="008B1588"/>
    <w:rsid w:val="008B2609"/>
    <w:rsid w:val="008B2EF6"/>
    <w:rsid w:val="008B316C"/>
    <w:rsid w:val="008B339B"/>
    <w:rsid w:val="008B3988"/>
    <w:rsid w:val="008B41A7"/>
    <w:rsid w:val="008B41FC"/>
    <w:rsid w:val="008B5BCF"/>
    <w:rsid w:val="008B5C10"/>
    <w:rsid w:val="008B65B1"/>
    <w:rsid w:val="008B6669"/>
    <w:rsid w:val="008B75C6"/>
    <w:rsid w:val="008B77D5"/>
    <w:rsid w:val="008B782F"/>
    <w:rsid w:val="008B7ACC"/>
    <w:rsid w:val="008B7AED"/>
    <w:rsid w:val="008B7B30"/>
    <w:rsid w:val="008C0093"/>
    <w:rsid w:val="008C27B7"/>
    <w:rsid w:val="008C31E3"/>
    <w:rsid w:val="008C48B5"/>
    <w:rsid w:val="008C49B0"/>
    <w:rsid w:val="008C4A77"/>
    <w:rsid w:val="008C502D"/>
    <w:rsid w:val="008C53C4"/>
    <w:rsid w:val="008C53FE"/>
    <w:rsid w:val="008C5B15"/>
    <w:rsid w:val="008C60FF"/>
    <w:rsid w:val="008C6D6C"/>
    <w:rsid w:val="008C78A2"/>
    <w:rsid w:val="008D0194"/>
    <w:rsid w:val="008D05FE"/>
    <w:rsid w:val="008D07EC"/>
    <w:rsid w:val="008D092E"/>
    <w:rsid w:val="008D0A14"/>
    <w:rsid w:val="008D11AA"/>
    <w:rsid w:val="008D19D8"/>
    <w:rsid w:val="008D1B2F"/>
    <w:rsid w:val="008D2A18"/>
    <w:rsid w:val="008D2B01"/>
    <w:rsid w:val="008D3E92"/>
    <w:rsid w:val="008D4096"/>
    <w:rsid w:val="008D4C7F"/>
    <w:rsid w:val="008D582D"/>
    <w:rsid w:val="008D6961"/>
    <w:rsid w:val="008D6A3D"/>
    <w:rsid w:val="008D6B4F"/>
    <w:rsid w:val="008D6C42"/>
    <w:rsid w:val="008D767B"/>
    <w:rsid w:val="008D7F9D"/>
    <w:rsid w:val="008E051D"/>
    <w:rsid w:val="008E0579"/>
    <w:rsid w:val="008E0C1F"/>
    <w:rsid w:val="008E1142"/>
    <w:rsid w:val="008E138F"/>
    <w:rsid w:val="008E1449"/>
    <w:rsid w:val="008E1D4A"/>
    <w:rsid w:val="008E2176"/>
    <w:rsid w:val="008E2F93"/>
    <w:rsid w:val="008E36FA"/>
    <w:rsid w:val="008E3744"/>
    <w:rsid w:val="008E3F2D"/>
    <w:rsid w:val="008E4281"/>
    <w:rsid w:val="008E42AE"/>
    <w:rsid w:val="008E49D7"/>
    <w:rsid w:val="008E4B84"/>
    <w:rsid w:val="008E4F2C"/>
    <w:rsid w:val="008E584D"/>
    <w:rsid w:val="008E5E1B"/>
    <w:rsid w:val="008E63A6"/>
    <w:rsid w:val="008E6B15"/>
    <w:rsid w:val="008F0091"/>
    <w:rsid w:val="008F0822"/>
    <w:rsid w:val="008F0B8C"/>
    <w:rsid w:val="008F112D"/>
    <w:rsid w:val="008F11DC"/>
    <w:rsid w:val="008F1874"/>
    <w:rsid w:val="008F1D43"/>
    <w:rsid w:val="008F1E24"/>
    <w:rsid w:val="008F2A69"/>
    <w:rsid w:val="008F38E9"/>
    <w:rsid w:val="008F3927"/>
    <w:rsid w:val="008F3BB0"/>
    <w:rsid w:val="008F4063"/>
    <w:rsid w:val="008F47B4"/>
    <w:rsid w:val="008F5346"/>
    <w:rsid w:val="008F5515"/>
    <w:rsid w:val="008F5627"/>
    <w:rsid w:val="008F5E1D"/>
    <w:rsid w:val="008F697F"/>
    <w:rsid w:val="008F6E13"/>
    <w:rsid w:val="008F71AC"/>
    <w:rsid w:val="008F71D8"/>
    <w:rsid w:val="008F71F2"/>
    <w:rsid w:val="008F7334"/>
    <w:rsid w:val="008F7EA6"/>
    <w:rsid w:val="00900DA4"/>
    <w:rsid w:val="009011D2"/>
    <w:rsid w:val="009016F7"/>
    <w:rsid w:val="00901971"/>
    <w:rsid w:val="00902D86"/>
    <w:rsid w:val="00902E82"/>
    <w:rsid w:val="00903B2E"/>
    <w:rsid w:val="009040D9"/>
    <w:rsid w:val="00904173"/>
    <w:rsid w:val="00904613"/>
    <w:rsid w:val="0090482F"/>
    <w:rsid w:val="009049F3"/>
    <w:rsid w:val="00904B8A"/>
    <w:rsid w:val="00905BBB"/>
    <w:rsid w:val="00906283"/>
    <w:rsid w:val="00906305"/>
    <w:rsid w:val="009066D1"/>
    <w:rsid w:val="00907A2B"/>
    <w:rsid w:val="0091127D"/>
    <w:rsid w:val="009114FD"/>
    <w:rsid w:val="009118EB"/>
    <w:rsid w:val="009128AD"/>
    <w:rsid w:val="00913133"/>
    <w:rsid w:val="009134CE"/>
    <w:rsid w:val="0091353B"/>
    <w:rsid w:val="00913F31"/>
    <w:rsid w:val="00915607"/>
    <w:rsid w:val="0091583A"/>
    <w:rsid w:val="00916DB8"/>
    <w:rsid w:val="0091718F"/>
    <w:rsid w:val="0091757B"/>
    <w:rsid w:val="00917649"/>
    <w:rsid w:val="009200A7"/>
    <w:rsid w:val="0092040C"/>
    <w:rsid w:val="00920D41"/>
    <w:rsid w:val="00920F3A"/>
    <w:rsid w:val="00921034"/>
    <w:rsid w:val="00921A5B"/>
    <w:rsid w:val="00921B20"/>
    <w:rsid w:val="00921E3E"/>
    <w:rsid w:val="00922068"/>
    <w:rsid w:val="009221B0"/>
    <w:rsid w:val="00922831"/>
    <w:rsid w:val="00922951"/>
    <w:rsid w:val="00922FC3"/>
    <w:rsid w:val="00922FF5"/>
    <w:rsid w:val="009234DF"/>
    <w:rsid w:val="0092359F"/>
    <w:rsid w:val="00923949"/>
    <w:rsid w:val="009247AA"/>
    <w:rsid w:val="009249AF"/>
    <w:rsid w:val="00924AB3"/>
    <w:rsid w:val="00924F8A"/>
    <w:rsid w:val="00925333"/>
    <w:rsid w:val="00925A4D"/>
    <w:rsid w:val="00925E18"/>
    <w:rsid w:val="00925F46"/>
    <w:rsid w:val="00926045"/>
    <w:rsid w:val="00926E09"/>
    <w:rsid w:val="00927702"/>
    <w:rsid w:val="00927F68"/>
    <w:rsid w:val="0093016E"/>
    <w:rsid w:val="009303FE"/>
    <w:rsid w:val="00930FA3"/>
    <w:rsid w:val="00931F4F"/>
    <w:rsid w:val="009325F6"/>
    <w:rsid w:val="009326B9"/>
    <w:rsid w:val="009329C6"/>
    <w:rsid w:val="00932CE8"/>
    <w:rsid w:val="0093328C"/>
    <w:rsid w:val="00933F6C"/>
    <w:rsid w:val="0093455C"/>
    <w:rsid w:val="00935086"/>
    <w:rsid w:val="00936531"/>
    <w:rsid w:val="00936537"/>
    <w:rsid w:val="00937675"/>
    <w:rsid w:val="009378EE"/>
    <w:rsid w:val="009379CD"/>
    <w:rsid w:val="00937CF3"/>
    <w:rsid w:val="00940495"/>
    <w:rsid w:val="0094076F"/>
    <w:rsid w:val="0094171D"/>
    <w:rsid w:val="009418C3"/>
    <w:rsid w:val="0094207C"/>
    <w:rsid w:val="009426B3"/>
    <w:rsid w:val="0094344A"/>
    <w:rsid w:val="00943706"/>
    <w:rsid w:val="00943CC8"/>
    <w:rsid w:val="00943E29"/>
    <w:rsid w:val="009442BF"/>
    <w:rsid w:val="00945404"/>
    <w:rsid w:val="00945AAB"/>
    <w:rsid w:val="00945B0A"/>
    <w:rsid w:val="00946BCF"/>
    <w:rsid w:val="00946D0E"/>
    <w:rsid w:val="0094708C"/>
    <w:rsid w:val="00947C82"/>
    <w:rsid w:val="0095086E"/>
    <w:rsid w:val="009508AC"/>
    <w:rsid w:val="00950E4E"/>
    <w:rsid w:val="00951939"/>
    <w:rsid w:val="00951B5E"/>
    <w:rsid w:val="00954058"/>
    <w:rsid w:val="009548ED"/>
    <w:rsid w:val="00956182"/>
    <w:rsid w:val="009566CC"/>
    <w:rsid w:val="00956A4D"/>
    <w:rsid w:val="00956A94"/>
    <w:rsid w:val="009574CC"/>
    <w:rsid w:val="009609AC"/>
    <w:rsid w:val="00960DE5"/>
    <w:rsid w:val="00960F7C"/>
    <w:rsid w:val="00961788"/>
    <w:rsid w:val="009622D8"/>
    <w:rsid w:val="009623D4"/>
    <w:rsid w:val="00963999"/>
    <w:rsid w:val="00963B0C"/>
    <w:rsid w:val="00963FF8"/>
    <w:rsid w:val="00964650"/>
    <w:rsid w:val="009649FD"/>
    <w:rsid w:val="00965390"/>
    <w:rsid w:val="009669EA"/>
    <w:rsid w:val="00966A0E"/>
    <w:rsid w:val="00966C98"/>
    <w:rsid w:val="00966DCE"/>
    <w:rsid w:val="00967C12"/>
    <w:rsid w:val="00967F5B"/>
    <w:rsid w:val="00970495"/>
    <w:rsid w:val="00971DEF"/>
    <w:rsid w:val="00971FFE"/>
    <w:rsid w:val="009724F9"/>
    <w:rsid w:val="00973063"/>
    <w:rsid w:val="00973591"/>
    <w:rsid w:val="00974234"/>
    <w:rsid w:val="009747A2"/>
    <w:rsid w:val="009753FC"/>
    <w:rsid w:val="00976B18"/>
    <w:rsid w:val="00976DE4"/>
    <w:rsid w:val="00977BF6"/>
    <w:rsid w:val="00980E61"/>
    <w:rsid w:val="00981354"/>
    <w:rsid w:val="009814D1"/>
    <w:rsid w:val="009824EF"/>
    <w:rsid w:val="0098257C"/>
    <w:rsid w:val="0098285C"/>
    <w:rsid w:val="00982C48"/>
    <w:rsid w:val="009842DA"/>
    <w:rsid w:val="009844CC"/>
    <w:rsid w:val="00984B01"/>
    <w:rsid w:val="00985BB7"/>
    <w:rsid w:val="00986DEE"/>
    <w:rsid w:val="00986E41"/>
    <w:rsid w:val="00986FB2"/>
    <w:rsid w:val="009871FF"/>
    <w:rsid w:val="009901E2"/>
    <w:rsid w:val="00990359"/>
    <w:rsid w:val="009910F5"/>
    <w:rsid w:val="0099130F"/>
    <w:rsid w:val="0099145F"/>
    <w:rsid w:val="00991640"/>
    <w:rsid w:val="00991FE3"/>
    <w:rsid w:val="00992060"/>
    <w:rsid w:val="0099218E"/>
    <w:rsid w:val="00992660"/>
    <w:rsid w:val="00992FDD"/>
    <w:rsid w:val="00993323"/>
    <w:rsid w:val="00994FBD"/>
    <w:rsid w:val="00995607"/>
    <w:rsid w:val="009961E7"/>
    <w:rsid w:val="009962C4"/>
    <w:rsid w:val="00996392"/>
    <w:rsid w:val="009A075D"/>
    <w:rsid w:val="009A075F"/>
    <w:rsid w:val="009A15C2"/>
    <w:rsid w:val="009A264A"/>
    <w:rsid w:val="009A2DF8"/>
    <w:rsid w:val="009A2E1D"/>
    <w:rsid w:val="009A43F3"/>
    <w:rsid w:val="009A4CBD"/>
    <w:rsid w:val="009A5572"/>
    <w:rsid w:val="009A5AEC"/>
    <w:rsid w:val="009A6155"/>
    <w:rsid w:val="009A6351"/>
    <w:rsid w:val="009A6882"/>
    <w:rsid w:val="009A6891"/>
    <w:rsid w:val="009A6EE3"/>
    <w:rsid w:val="009B0810"/>
    <w:rsid w:val="009B18B1"/>
    <w:rsid w:val="009B194D"/>
    <w:rsid w:val="009B1BF0"/>
    <w:rsid w:val="009B24F9"/>
    <w:rsid w:val="009B2CCA"/>
    <w:rsid w:val="009B3444"/>
    <w:rsid w:val="009B3CDF"/>
    <w:rsid w:val="009B4736"/>
    <w:rsid w:val="009B4EDC"/>
    <w:rsid w:val="009B5289"/>
    <w:rsid w:val="009B5A7E"/>
    <w:rsid w:val="009B6060"/>
    <w:rsid w:val="009B6543"/>
    <w:rsid w:val="009B687D"/>
    <w:rsid w:val="009B6996"/>
    <w:rsid w:val="009B6E5F"/>
    <w:rsid w:val="009B7657"/>
    <w:rsid w:val="009B7752"/>
    <w:rsid w:val="009B790D"/>
    <w:rsid w:val="009C0586"/>
    <w:rsid w:val="009C0690"/>
    <w:rsid w:val="009C0A7D"/>
    <w:rsid w:val="009C0C78"/>
    <w:rsid w:val="009C147A"/>
    <w:rsid w:val="009C183D"/>
    <w:rsid w:val="009C28FC"/>
    <w:rsid w:val="009C2EDA"/>
    <w:rsid w:val="009C53E6"/>
    <w:rsid w:val="009C5923"/>
    <w:rsid w:val="009C5956"/>
    <w:rsid w:val="009C772D"/>
    <w:rsid w:val="009D0424"/>
    <w:rsid w:val="009D0889"/>
    <w:rsid w:val="009D10BD"/>
    <w:rsid w:val="009D13EF"/>
    <w:rsid w:val="009D14F5"/>
    <w:rsid w:val="009D1A3A"/>
    <w:rsid w:val="009D213B"/>
    <w:rsid w:val="009D2B93"/>
    <w:rsid w:val="009D2C42"/>
    <w:rsid w:val="009D2C4F"/>
    <w:rsid w:val="009D3741"/>
    <w:rsid w:val="009D38C6"/>
    <w:rsid w:val="009D4FA6"/>
    <w:rsid w:val="009D540E"/>
    <w:rsid w:val="009D54D0"/>
    <w:rsid w:val="009D5675"/>
    <w:rsid w:val="009D5E5E"/>
    <w:rsid w:val="009D60CE"/>
    <w:rsid w:val="009D6649"/>
    <w:rsid w:val="009D70E5"/>
    <w:rsid w:val="009D77FD"/>
    <w:rsid w:val="009D7D08"/>
    <w:rsid w:val="009D7D88"/>
    <w:rsid w:val="009E014E"/>
    <w:rsid w:val="009E08B2"/>
    <w:rsid w:val="009E0A64"/>
    <w:rsid w:val="009E0F38"/>
    <w:rsid w:val="009E0F9A"/>
    <w:rsid w:val="009E18F2"/>
    <w:rsid w:val="009E1EE0"/>
    <w:rsid w:val="009E236A"/>
    <w:rsid w:val="009E26E5"/>
    <w:rsid w:val="009E2A3B"/>
    <w:rsid w:val="009E2D6B"/>
    <w:rsid w:val="009E330C"/>
    <w:rsid w:val="009E3D21"/>
    <w:rsid w:val="009E407A"/>
    <w:rsid w:val="009E5D5A"/>
    <w:rsid w:val="009E5FC1"/>
    <w:rsid w:val="009E61B2"/>
    <w:rsid w:val="009E651C"/>
    <w:rsid w:val="009E7001"/>
    <w:rsid w:val="009E7E9A"/>
    <w:rsid w:val="009F11DC"/>
    <w:rsid w:val="009F2712"/>
    <w:rsid w:val="009F319E"/>
    <w:rsid w:val="009F3334"/>
    <w:rsid w:val="009F39B4"/>
    <w:rsid w:val="009F49D0"/>
    <w:rsid w:val="009F5780"/>
    <w:rsid w:val="009F57A9"/>
    <w:rsid w:val="009F6738"/>
    <w:rsid w:val="009F736E"/>
    <w:rsid w:val="009F773A"/>
    <w:rsid w:val="00A005C4"/>
    <w:rsid w:val="00A0084E"/>
    <w:rsid w:val="00A013F6"/>
    <w:rsid w:val="00A015BD"/>
    <w:rsid w:val="00A019A1"/>
    <w:rsid w:val="00A01B62"/>
    <w:rsid w:val="00A0224A"/>
    <w:rsid w:val="00A02299"/>
    <w:rsid w:val="00A02688"/>
    <w:rsid w:val="00A0269D"/>
    <w:rsid w:val="00A02B68"/>
    <w:rsid w:val="00A03AFD"/>
    <w:rsid w:val="00A04EA5"/>
    <w:rsid w:val="00A0534A"/>
    <w:rsid w:val="00A056AE"/>
    <w:rsid w:val="00A05C21"/>
    <w:rsid w:val="00A065DA"/>
    <w:rsid w:val="00A066F3"/>
    <w:rsid w:val="00A07D1F"/>
    <w:rsid w:val="00A100DF"/>
    <w:rsid w:val="00A115BD"/>
    <w:rsid w:val="00A118EA"/>
    <w:rsid w:val="00A11B0A"/>
    <w:rsid w:val="00A11B7F"/>
    <w:rsid w:val="00A11DA3"/>
    <w:rsid w:val="00A12574"/>
    <w:rsid w:val="00A12B22"/>
    <w:rsid w:val="00A12C4B"/>
    <w:rsid w:val="00A136D3"/>
    <w:rsid w:val="00A13BF9"/>
    <w:rsid w:val="00A13DF5"/>
    <w:rsid w:val="00A13E74"/>
    <w:rsid w:val="00A14087"/>
    <w:rsid w:val="00A140E2"/>
    <w:rsid w:val="00A141A1"/>
    <w:rsid w:val="00A14547"/>
    <w:rsid w:val="00A145C3"/>
    <w:rsid w:val="00A14873"/>
    <w:rsid w:val="00A148E9"/>
    <w:rsid w:val="00A14AB5"/>
    <w:rsid w:val="00A14F82"/>
    <w:rsid w:val="00A15470"/>
    <w:rsid w:val="00A15FB4"/>
    <w:rsid w:val="00A1614A"/>
    <w:rsid w:val="00A1626D"/>
    <w:rsid w:val="00A16E64"/>
    <w:rsid w:val="00A17887"/>
    <w:rsid w:val="00A17CF6"/>
    <w:rsid w:val="00A17D05"/>
    <w:rsid w:val="00A20490"/>
    <w:rsid w:val="00A209E5"/>
    <w:rsid w:val="00A20A51"/>
    <w:rsid w:val="00A211ED"/>
    <w:rsid w:val="00A21D98"/>
    <w:rsid w:val="00A21F63"/>
    <w:rsid w:val="00A222B1"/>
    <w:rsid w:val="00A224BF"/>
    <w:rsid w:val="00A2282C"/>
    <w:rsid w:val="00A23A02"/>
    <w:rsid w:val="00A241FF"/>
    <w:rsid w:val="00A24346"/>
    <w:rsid w:val="00A247C1"/>
    <w:rsid w:val="00A251B6"/>
    <w:rsid w:val="00A252EE"/>
    <w:rsid w:val="00A25757"/>
    <w:rsid w:val="00A25F4A"/>
    <w:rsid w:val="00A265EB"/>
    <w:rsid w:val="00A26CEA"/>
    <w:rsid w:val="00A27494"/>
    <w:rsid w:val="00A27574"/>
    <w:rsid w:val="00A27D04"/>
    <w:rsid w:val="00A30EEC"/>
    <w:rsid w:val="00A311DF"/>
    <w:rsid w:val="00A31972"/>
    <w:rsid w:val="00A32396"/>
    <w:rsid w:val="00A32650"/>
    <w:rsid w:val="00A32CAE"/>
    <w:rsid w:val="00A3317E"/>
    <w:rsid w:val="00A33690"/>
    <w:rsid w:val="00A33964"/>
    <w:rsid w:val="00A33ADC"/>
    <w:rsid w:val="00A33BC7"/>
    <w:rsid w:val="00A34593"/>
    <w:rsid w:val="00A34A98"/>
    <w:rsid w:val="00A3592A"/>
    <w:rsid w:val="00A36665"/>
    <w:rsid w:val="00A36F9A"/>
    <w:rsid w:val="00A37D17"/>
    <w:rsid w:val="00A404F5"/>
    <w:rsid w:val="00A40DC5"/>
    <w:rsid w:val="00A41036"/>
    <w:rsid w:val="00A41655"/>
    <w:rsid w:val="00A42B8A"/>
    <w:rsid w:val="00A433BC"/>
    <w:rsid w:val="00A436E8"/>
    <w:rsid w:val="00A43BD7"/>
    <w:rsid w:val="00A44418"/>
    <w:rsid w:val="00A445A4"/>
    <w:rsid w:val="00A44CDF"/>
    <w:rsid w:val="00A44D10"/>
    <w:rsid w:val="00A45726"/>
    <w:rsid w:val="00A46253"/>
    <w:rsid w:val="00A46800"/>
    <w:rsid w:val="00A46A80"/>
    <w:rsid w:val="00A46B78"/>
    <w:rsid w:val="00A470FE"/>
    <w:rsid w:val="00A50A14"/>
    <w:rsid w:val="00A50D50"/>
    <w:rsid w:val="00A51145"/>
    <w:rsid w:val="00A513B7"/>
    <w:rsid w:val="00A51501"/>
    <w:rsid w:val="00A51CDF"/>
    <w:rsid w:val="00A51D47"/>
    <w:rsid w:val="00A533F5"/>
    <w:rsid w:val="00A54832"/>
    <w:rsid w:val="00A549B8"/>
    <w:rsid w:val="00A549C6"/>
    <w:rsid w:val="00A549F1"/>
    <w:rsid w:val="00A54DC3"/>
    <w:rsid w:val="00A560C7"/>
    <w:rsid w:val="00A560EB"/>
    <w:rsid w:val="00A569B5"/>
    <w:rsid w:val="00A56CB0"/>
    <w:rsid w:val="00A5722E"/>
    <w:rsid w:val="00A573F9"/>
    <w:rsid w:val="00A57E60"/>
    <w:rsid w:val="00A57F7E"/>
    <w:rsid w:val="00A606BC"/>
    <w:rsid w:val="00A60717"/>
    <w:rsid w:val="00A60AD0"/>
    <w:rsid w:val="00A63BC4"/>
    <w:rsid w:val="00A6444E"/>
    <w:rsid w:val="00A64561"/>
    <w:rsid w:val="00A64B5B"/>
    <w:rsid w:val="00A658EB"/>
    <w:rsid w:val="00A65A77"/>
    <w:rsid w:val="00A65BD0"/>
    <w:rsid w:val="00A668CA"/>
    <w:rsid w:val="00A66908"/>
    <w:rsid w:val="00A67711"/>
    <w:rsid w:val="00A702C2"/>
    <w:rsid w:val="00A70666"/>
    <w:rsid w:val="00A70A56"/>
    <w:rsid w:val="00A70A93"/>
    <w:rsid w:val="00A70D0E"/>
    <w:rsid w:val="00A71446"/>
    <w:rsid w:val="00A718B7"/>
    <w:rsid w:val="00A7238A"/>
    <w:rsid w:val="00A72BCD"/>
    <w:rsid w:val="00A73137"/>
    <w:rsid w:val="00A731C1"/>
    <w:rsid w:val="00A73350"/>
    <w:rsid w:val="00A73607"/>
    <w:rsid w:val="00A73C0A"/>
    <w:rsid w:val="00A7504A"/>
    <w:rsid w:val="00A7514D"/>
    <w:rsid w:val="00A75617"/>
    <w:rsid w:val="00A75D18"/>
    <w:rsid w:val="00A761D9"/>
    <w:rsid w:val="00A76266"/>
    <w:rsid w:val="00A774EF"/>
    <w:rsid w:val="00A776D6"/>
    <w:rsid w:val="00A7776D"/>
    <w:rsid w:val="00A8015B"/>
    <w:rsid w:val="00A8098E"/>
    <w:rsid w:val="00A813E1"/>
    <w:rsid w:val="00A821FA"/>
    <w:rsid w:val="00A826BE"/>
    <w:rsid w:val="00A82F98"/>
    <w:rsid w:val="00A84630"/>
    <w:rsid w:val="00A8506C"/>
    <w:rsid w:val="00A85171"/>
    <w:rsid w:val="00A85519"/>
    <w:rsid w:val="00A873A6"/>
    <w:rsid w:val="00A87727"/>
    <w:rsid w:val="00A87AF8"/>
    <w:rsid w:val="00A87E96"/>
    <w:rsid w:val="00A907D4"/>
    <w:rsid w:val="00A91B72"/>
    <w:rsid w:val="00A91B74"/>
    <w:rsid w:val="00A92DD1"/>
    <w:rsid w:val="00A92F12"/>
    <w:rsid w:val="00A938BE"/>
    <w:rsid w:val="00A93A2A"/>
    <w:rsid w:val="00A93B95"/>
    <w:rsid w:val="00A94D07"/>
    <w:rsid w:val="00A94E66"/>
    <w:rsid w:val="00A94E96"/>
    <w:rsid w:val="00A95673"/>
    <w:rsid w:val="00A958C8"/>
    <w:rsid w:val="00A95A57"/>
    <w:rsid w:val="00A96170"/>
    <w:rsid w:val="00A96273"/>
    <w:rsid w:val="00A966C7"/>
    <w:rsid w:val="00A97637"/>
    <w:rsid w:val="00A97960"/>
    <w:rsid w:val="00A97DA7"/>
    <w:rsid w:val="00AA06ED"/>
    <w:rsid w:val="00AA1286"/>
    <w:rsid w:val="00AA12CF"/>
    <w:rsid w:val="00AA1831"/>
    <w:rsid w:val="00AA1F93"/>
    <w:rsid w:val="00AA228F"/>
    <w:rsid w:val="00AA2330"/>
    <w:rsid w:val="00AA233E"/>
    <w:rsid w:val="00AA24F2"/>
    <w:rsid w:val="00AA28A9"/>
    <w:rsid w:val="00AA2C1B"/>
    <w:rsid w:val="00AA35C4"/>
    <w:rsid w:val="00AA3AE8"/>
    <w:rsid w:val="00AA3BB7"/>
    <w:rsid w:val="00AA3DF7"/>
    <w:rsid w:val="00AA416B"/>
    <w:rsid w:val="00AA4915"/>
    <w:rsid w:val="00AA4C4B"/>
    <w:rsid w:val="00AA5152"/>
    <w:rsid w:val="00AA6727"/>
    <w:rsid w:val="00AA6A00"/>
    <w:rsid w:val="00AA6EB5"/>
    <w:rsid w:val="00AA7D97"/>
    <w:rsid w:val="00AB0384"/>
    <w:rsid w:val="00AB0392"/>
    <w:rsid w:val="00AB076E"/>
    <w:rsid w:val="00AB1213"/>
    <w:rsid w:val="00AB2361"/>
    <w:rsid w:val="00AB2395"/>
    <w:rsid w:val="00AB25D3"/>
    <w:rsid w:val="00AB2F6F"/>
    <w:rsid w:val="00AB303E"/>
    <w:rsid w:val="00AB314E"/>
    <w:rsid w:val="00AB4306"/>
    <w:rsid w:val="00AB4EE7"/>
    <w:rsid w:val="00AB54C6"/>
    <w:rsid w:val="00AB61CB"/>
    <w:rsid w:val="00AB65E6"/>
    <w:rsid w:val="00AB6DAB"/>
    <w:rsid w:val="00AB7E28"/>
    <w:rsid w:val="00AC0514"/>
    <w:rsid w:val="00AC0B2C"/>
    <w:rsid w:val="00AC1A00"/>
    <w:rsid w:val="00AC37C0"/>
    <w:rsid w:val="00AC3BB7"/>
    <w:rsid w:val="00AC4EFE"/>
    <w:rsid w:val="00AC5026"/>
    <w:rsid w:val="00AC55E8"/>
    <w:rsid w:val="00AC5851"/>
    <w:rsid w:val="00AC5B7D"/>
    <w:rsid w:val="00AC6898"/>
    <w:rsid w:val="00AC6EFD"/>
    <w:rsid w:val="00AC74FF"/>
    <w:rsid w:val="00AD0938"/>
    <w:rsid w:val="00AD0BD5"/>
    <w:rsid w:val="00AD1557"/>
    <w:rsid w:val="00AD1877"/>
    <w:rsid w:val="00AD1B2C"/>
    <w:rsid w:val="00AD1F15"/>
    <w:rsid w:val="00AD2859"/>
    <w:rsid w:val="00AD2B47"/>
    <w:rsid w:val="00AD37A2"/>
    <w:rsid w:val="00AD38F2"/>
    <w:rsid w:val="00AD47A5"/>
    <w:rsid w:val="00AD4B16"/>
    <w:rsid w:val="00AD54A5"/>
    <w:rsid w:val="00AD5778"/>
    <w:rsid w:val="00AD5D96"/>
    <w:rsid w:val="00AD6404"/>
    <w:rsid w:val="00AD69AB"/>
    <w:rsid w:val="00AD69D0"/>
    <w:rsid w:val="00AD6C78"/>
    <w:rsid w:val="00AD6F04"/>
    <w:rsid w:val="00AD73A6"/>
    <w:rsid w:val="00AE00C7"/>
    <w:rsid w:val="00AE019D"/>
    <w:rsid w:val="00AE01F2"/>
    <w:rsid w:val="00AE06AB"/>
    <w:rsid w:val="00AE08C9"/>
    <w:rsid w:val="00AE0B66"/>
    <w:rsid w:val="00AE12B5"/>
    <w:rsid w:val="00AE1739"/>
    <w:rsid w:val="00AE18D0"/>
    <w:rsid w:val="00AE2003"/>
    <w:rsid w:val="00AE2BDA"/>
    <w:rsid w:val="00AE2CA8"/>
    <w:rsid w:val="00AE2E28"/>
    <w:rsid w:val="00AE318A"/>
    <w:rsid w:val="00AE31B8"/>
    <w:rsid w:val="00AE35D4"/>
    <w:rsid w:val="00AE3787"/>
    <w:rsid w:val="00AE3D36"/>
    <w:rsid w:val="00AE3DFD"/>
    <w:rsid w:val="00AE4290"/>
    <w:rsid w:val="00AE4F68"/>
    <w:rsid w:val="00AE6172"/>
    <w:rsid w:val="00AE63A9"/>
    <w:rsid w:val="00AE69B6"/>
    <w:rsid w:val="00AE6CDD"/>
    <w:rsid w:val="00AE6F32"/>
    <w:rsid w:val="00AE73AF"/>
    <w:rsid w:val="00AE7745"/>
    <w:rsid w:val="00AE7779"/>
    <w:rsid w:val="00AE7A92"/>
    <w:rsid w:val="00AF05D0"/>
    <w:rsid w:val="00AF060E"/>
    <w:rsid w:val="00AF14BC"/>
    <w:rsid w:val="00AF188A"/>
    <w:rsid w:val="00AF1B2D"/>
    <w:rsid w:val="00AF260B"/>
    <w:rsid w:val="00AF366D"/>
    <w:rsid w:val="00AF46F8"/>
    <w:rsid w:val="00AF4D11"/>
    <w:rsid w:val="00AF50ED"/>
    <w:rsid w:val="00AF6FBE"/>
    <w:rsid w:val="00B005C3"/>
    <w:rsid w:val="00B00BB1"/>
    <w:rsid w:val="00B00FCA"/>
    <w:rsid w:val="00B00FD7"/>
    <w:rsid w:val="00B01110"/>
    <w:rsid w:val="00B01565"/>
    <w:rsid w:val="00B01573"/>
    <w:rsid w:val="00B02A8F"/>
    <w:rsid w:val="00B03643"/>
    <w:rsid w:val="00B03ED0"/>
    <w:rsid w:val="00B03FDC"/>
    <w:rsid w:val="00B04C6C"/>
    <w:rsid w:val="00B04CA6"/>
    <w:rsid w:val="00B04DFC"/>
    <w:rsid w:val="00B04EC6"/>
    <w:rsid w:val="00B051D9"/>
    <w:rsid w:val="00B05273"/>
    <w:rsid w:val="00B059E3"/>
    <w:rsid w:val="00B05BC9"/>
    <w:rsid w:val="00B06C2E"/>
    <w:rsid w:val="00B06F2F"/>
    <w:rsid w:val="00B07B4B"/>
    <w:rsid w:val="00B07C1A"/>
    <w:rsid w:val="00B07D50"/>
    <w:rsid w:val="00B101A3"/>
    <w:rsid w:val="00B10A1A"/>
    <w:rsid w:val="00B11ED7"/>
    <w:rsid w:val="00B125F4"/>
    <w:rsid w:val="00B1341B"/>
    <w:rsid w:val="00B13505"/>
    <w:rsid w:val="00B14005"/>
    <w:rsid w:val="00B157AE"/>
    <w:rsid w:val="00B16DA2"/>
    <w:rsid w:val="00B171D6"/>
    <w:rsid w:val="00B17B17"/>
    <w:rsid w:val="00B17B3B"/>
    <w:rsid w:val="00B17C57"/>
    <w:rsid w:val="00B20672"/>
    <w:rsid w:val="00B21B50"/>
    <w:rsid w:val="00B22269"/>
    <w:rsid w:val="00B22926"/>
    <w:rsid w:val="00B22F22"/>
    <w:rsid w:val="00B231D8"/>
    <w:rsid w:val="00B247A1"/>
    <w:rsid w:val="00B24B02"/>
    <w:rsid w:val="00B255F2"/>
    <w:rsid w:val="00B25707"/>
    <w:rsid w:val="00B25904"/>
    <w:rsid w:val="00B26142"/>
    <w:rsid w:val="00B2622F"/>
    <w:rsid w:val="00B264B6"/>
    <w:rsid w:val="00B264DF"/>
    <w:rsid w:val="00B278F6"/>
    <w:rsid w:val="00B302F8"/>
    <w:rsid w:val="00B30757"/>
    <w:rsid w:val="00B31677"/>
    <w:rsid w:val="00B31ABA"/>
    <w:rsid w:val="00B32BFF"/>
    <w:rsid w:val="00B3381D"/>
    <w:rsid w:val="00B342EC"/>
    <w:rsid w:val="00B34496"/>
    <w:rsid w:val="00B34A14"/>
    <w:rsid w:val="00B35057"/>
    <w:rsid w:val="00B35353"/>
    <w:rsid w:val="00B354E3"/>
    <w:rsid w:val="00B360F4"/>
    <w:rsid w:val="00B36764"/>
    <w:rsid w:val="00B37455"/>
    <w:rsid w:val="00B378A4"/>
    <w:rsid w:val="00B37BFC"/>
    <w:rsid w:val="00B4004C"/>
    <w:rsid w:val="00B4022C"/>
    <w:rsid w:val="00B403B3"/>
    <w:rsid w:val="00B404F9"/>
    <w:rsid w:val="00B40B03"/>
    <w:rsid w:val="00B41EC9"/>
    <w:rsid w:val="00B41F56"/>
    <w:rsid w:val="00B42805"/>
    <w:rsid w:val="00B42BB0"/>
    <w:rsid w:val="00B44C17"/>
    <w:rsid w:val="00B459CB"/>
    <w:rsid w:val="00B45D60"/>
    <w:rsid w:val="00B46552"/>
    <w:rsid w:val="00B46662"/>
    <w:rsid w:val="00B4673C"/>
    <w:rsid w:val="00B46753"/>
    <w:rsid w:val="00B46D97"/>
    <w:rsid w:val="00B46E2D"/>
    <w:rsid w:val="00B513C7"/>
    <w:rsid w:val="00B51B82"/>
    <w:rsid w:val="00B51DE6"/>
    <w:rsid w:val="00B52510"/>
    <w:rsid w:val="00B52927"/>
    <w:rsid w:val="00B52B9D"/>
    <w:rsid w:val="00B52DE1"/>
    <w:rsid w:val="00B52FB5"/>
    <w:rsid w:val="00B5336C"/>
    <w:rsid w:val="00B533A0"/>
    <w:rsid w:val="00B53E7A"/>
    <w:rsid w:val="00B5453E"/>
    <w:rsid w:val="00B546A0"/>
    <w:rsid w:val="00B5484A"/>
    <w:rsid w:val="00B549DD"/>
    <w:rsid w:val="00B5526E"/>
    <w:rsid w:val="00B55DF2"/>
    <w:rsid w:val="00B55F21"/>
    <w:rsid w:val="00B55FF6"/>
    <w:rsid w:val="00B57312"/>
    <w:rsid w:val="00B573C0"/>
    <w:rsid w:val="00B57A06"/>
    <w:rsid w:val="00B57B19"/>
    <w:rsid w:val="00B600AC"/>
    <w:rsid w:val="00B600EF"/>
    <w:rsid w:val="00B60A83"/>
    <w:rsid w:val="00B60D55"/>
    <w:rsid w:val="00B610ED"/>
    <w:rsid w:val="00B625F7"/>
    <w:rsid w:val="00B6304B"/>
    <w:rsid w:val="00B6353A"/>
    <w:rsid w:val="00B649DA"/>
    <w:rsid w:val="00B6511F"/>
    <w:rsid w:val="00B6597E"/>
    <w:rsid w:val="00B65E23"/>
    <w:rsid w:val="00B65F81"/>
    <w:rsid w:val="00B6601A"/>
    <w:rsid w:val="00B6669C"/>
    <w:rsid w:val="00B667A2"/>
    <w:rsid w:val="00B66D87"/>
    <w:rsid w:val="00B67B0E"/>
    <w:rsid w:val="00B703E7"/>
    <w:rsid w:val="00B704DB"/>
    <w:rsid w:val="00B727A7"/>
    <w:rsid w:val="00B72A7D"/>
    <w:rsid w:val="00B7324E"/>
    <w:rsid w:val="00B73977"/>
    <w:rsid w:val="00B74414"/>
    <w:rsid w:val="00B74479"/>
    <w:rsid w:val="00B74549"/>
    <w:rsid w:val="00B7462B"/>
    <w:rsid w:val="00B747F6"/>
    <w:rsid w:val="00B74D2A"/>
    <w:rsid w:val="00B74FD0"/>
    <w:rsid w:val="00B7515D"/>
    <w:rsid w:val="00B753CC"/>
    <w:rsid w:val="00B759CA"/>
    <w:rsid w:val="00B760C5"/>
    <w:rsid w:val="00B769D6"/>
    <w:rsid w:val="00B7779B"/>
    <w:rsid w:val="00B77E8D"/>
    <w:rsid w:val="00B803A2"/>
    <w:rsid w:val="00B80950"/>
    <w:rsid w:val="00B812F1"/>
    <w:rsid w:val="00B81AE9"/>
    <w:rsid w:val="00B82012"/>
    <w:rsid w:val="00B82554"/>
    <w:rsid w:val="00B82775"/>
    <w:rsid w:val="00B827B8"/>
    <w:rsid w:val="00B82961"/>
    <w:rsid w:val="00B82EDA"/>
    <w:rsid w:val="00B82F49"/>
    <w:rsid w:val="00B83187"/>
    <w:rsid w:val="00B831F8"/>
    <w:rsid w:val="00B83A05"/>
    <w:rsid w:val="00B83BE8"/>
    <w:rsid w:val="00B83E90"/>
    <w:rsid w:val="00B83F52"/>
    <w:rsid w:val="00B8471E"/>
    <w:rsid w:val="00B85B6E"/>
    <w:rsid w:val="00B86D6E"/>
    <w:rsid w:val="00B86FBB"/>
    <w:rsid w:val="00B87228"/>
    <w:rsid w:val="00B87533"/>
    <w:rsid w:val="00B90B57"/>
    <w:rsid w:val="00B915F0"/>
    <w:rsid w:val="00B91E6A"/>
    <w:rsid w:val="00B92698"/>
    <w:rsid w:val="00B932BE"/>
    <w:rsid w:val="00B93591"/>
    <w:rsid w:val="00B935EA"/>
    <w:rsid w:val="00B93863"/>
    <w:rsid w:val="00B94813"/>
    <w:rsid w:val="00B94989"/>
    <w:rsid w:val="00B9572F"/>
    <w:rsid w:val="00B958E1"/>
    <w:rsid w:val="00B958ED"/>
    <w:rsid w:val="00B95A3A"/>
    <w:rsid w:val="00B95AA3"/>
    <w:rsid w:val="00B95AE1"/>
    <w:rsid w:val="00B96FCA"/>
    <w:rsid w:val="00BA0049"/>
    <w:rsid w:val="00BA0550"/>
    <w:rsid w:val="00BA0CCA"/>
    <w:rsid w:val="00BA1F9C"/>
    <w:rsid w:val="00BA247E"/>
    <w:rsid w:val="00BA2784"/>
    <w:rsid w:val="00BA2A79"/>
    <w:rsid w:val="00BA3315"/>
    <w:rsid w:val="00BA3876"/>
    <w:rsid w:val="00BA3CF8"/>
    <w:rsid w:val="00BA3F6C"/>
    <w:rsid w:val="00BA4007"/>
    <w:rsid w:val="00BA437D"/>
    <w:rsid w:val="00BA4D44"/>
    <w:rsid w:val="00BA4EF8"/>
    <w:rsid w:val="00BA5238"/>
    <w:rsid w:val="00BA5272"/>
    <w:rsid w:val="00BA53AB"/>
    <w:rsid w:val="00BA6764"/>
    <w:rsid w:val="00BA6A1C"/>
    <w:rsid w:val="00BA6AC8"/>
    <w:rsid w:val="00BA6CFD"/>
    <w:rsid w:val="00BA6DC4"/>
    <w:rsid w:val="00BA7203"/>
    <w:rsid w:val="00BA77AB"/>
    <w:rsid w:val="00BA7E3F"/>
    <w:rsid w:val="00BB0552"/>
    <w:rsid w:val="00BB083D"/>
    <w:rsid w:val="00BB0C4B"/>
    <w:rsid w:val="00BB118E"/>
    <w:rsid w:val="00BB11E2"/>
    <w:rsid w:val="00BB12A5"/>
    <w:rsid w:val="00BB1A38"/>
    <w:rsid w:val="00BB2112"/>
    <w:rsid w:val="00BB23C9"/>
    <w:rsid w:val="00BB241B"/>
    <w:rsid w:val="00BB333F"/>
    <w:rsid w:val="00BB3A92"/>
    <w:rsid w:val="00BB4BF4"/>
    <w:rsid w:val="00BB4CB6"/>
    <w:rsid w:val="00BB533B"/>
    <w:rsid w:val="00BB5862"/>
    <w:rsid w:val="00BB5BB1"/>
    <w:rsid w:val="00BB6045"/>
    <w:rsid w:val="00BB6982"/>
    <w:rsid w:val="00BB6E72"/>
    <w:rsid w:val="00BB7EBB"/>
    <w:rsid w:val="00BC00E4"/>
    <w:rsid w:val="00BC01FA"/>
    <w:rsid w:val="00BC02C1"/>
    <w:rsid w:val="00BC066F"/>
    <w:rsid w:val="00BC074E"/>
    <w:rsid w:val="00BC0B1D"/>
    <w:rsid w:val="00BC0BBD"/>
    <w:rsid w:val="00BC0BC6"/>
    <w:rsid w:val="00BC1476"/>
    <w:rsid w:val="00BC27BF"/>
    <w:rsid w:val="00BC286C"/>
    <w:rsid w:val="00BC2BD8"/>
    <w:rsid w:val="00BC308A"/>
    <w:rsid w:val="00BC3A6B"/>
    <w:rsid w:val="00BC3A76"/>
    <w:rsid w:val="00BC4258"/>
    <w:rsid w:val="00BC5358"/>
    <w:rsid w:val="00BC5812"/>
    <w:rsid w:val="00BC5BD6"/>
    <w:rsid w:val="00BC5E7D"/>
    <w:rsid w:val="00BC5F20"/>
    <w:rsid w:val="00BC76A6"/>
    <w:rsid w:val="00BD0165"/>
    <w:rsid w:val="00BD04F1"/>
    <w:rsid w:val="00BD089E"/>
    <w:rsid w:val="00BD0B37"/>
    <w:rsid w:val="00BD0D76"/>
    <w:rsid w:val="00BD11CA"/>
    <w:rsid w:val="00BD1D50"/>
    <w:rsid w:val="00BD2918"/>
    <w:rsid w:val="00BD3394"/>
    <w:rsid w:val="00BD3D5D"/>
    <w:rsid w:val="00BD453D"/>
    <w:rsid w:val="00BD545E"/>
    <w:rsid w:val="00BD565E"/>
    <w:rsid w:val="00BD5D21"/>
    <w:rsid w:val="00BD5DDB"/>
    <w:rsid w:val="00BD5F16"/>
    <w:rsid w:val="00BD6086"/>
    <w:rsid w:val="00BD6175"/>
    <w:rsid w:val="00BD64F8"/>
    <w:rsid w:val="00BE0988"/>
    <w:rsid w:val="00BE0BD3"/>
    <w:rsid w:val="00BE1205"/>
    <w:rsid w:val="00BE14D0"/>
    <w:rsid w:val="00BE1B32"/>
    <w:rsid w:val="00BE273B"/>
    <w:rsid w:val="00BE2B59"/>
    <w:rsid w:val="00BE2C4B"/>
    <w:rsid w:val="00BE2CE9"/>
    <w:rsid w:val="00BE3836"/>
    <w:rsid w:val="00BE3D49"/>
    <w:rsid w:val="00BE44B1"/>
    <w:rsid w:val="00BE4C1B"/>
    <w:rsid w:val="00BE4C32"/>
    <w:rsid w:val="00BE5349"/>
    <w:rsid w:val="00BE6300"/>
    <w:rsid w:val="00BE6384"/>
    <w:rsid w:val="00BE6ECF"/>
    <w:rsid w:val="00BE734E"/>
    <w:rsid w:val="00BE7640"/>
    <w:rsid w:val="00BE78ED"/>
    <w:rsid w:val="00BE7BA6"/>
    <w:rsid w:val="00BE7C25"/>
    <w:rsid w:val="00BF033E"/>
    <w:rsid w:val="00BF03C7"/>
    <w:rsid w:val="00BF04A8"/>
    <w:rsid w:val="00BF0937"/>
    <w:rsid w:val="00BF0DFE"/>
    <w:rsid w:val="00BF14D5"/>
    <w:rsid w:val="00BF15E1"/>
    <w:rsid w:val="00BF2796"/>
    <w:rsid w:val="00BF28E4"/>
    <w:rsid w:val="00BF2A48"/>
    <w:rsid w:val="00BF2A5E"/>
    <w:rsid w:val="00BF2F07"/>
    <w:rsid w:val="00BF3DEC"/>
    <w:rsid w:val="00BF49F8"/>
    <w:rsid w:val="00BF5143"/>
    <w:rsid w:val="00BF519E"/>
    <w:rsid w:val="00BF5649"/>
    <w:rsid w:val="00BF5A3B"/>
    <w:rsid w:val="00BF5AA0"/>
    <w:rsid w:val="00BF6628"/>
    <w:rsid w:val="00BF7793"/>
    <w:rsid w:val="00C00AE3"/>
    <w:rsid w:val="00C0134A"/>
    <w:rsid w:val="00C0179C"/>
    <w:rsid w:val="00C024AC"/>
    <w:rsid w:val="00C0271F"/>
    <w:rsid w:val="00C02C71"/>
    <w:rsid w:val="00C0304D"/>
    <w:rsid w:val="00C03741"/>
    <w:rsid w:val="00C047E9"/>
    <w:rsid w:val="00C0500A"/>
    <w:rsid w:val="00C0553B"/>
    <w:rsid w:val="00C0580D"/>
    <w:rsid w:val="00C05FC4"/>
    <w:rsid w:val="00C069F5"/>
    <w:rsid w:val="00C06C7D"/>
    <w:rsid w:val="00C10BD9"/>
    <w:rsid w:val="00C11CB1"/>
    <w:rsid w:val="00C11EE8"/>
    <w:rsid w:val="00C12288"/>
    <w:rsid w:val="00C12A00"/>
    <w:rsid w:val="00C12B50"/>
    <w:rsid w:val="00C12D27"/>
    <w:rsid w:val="00C13170"/>
    <w:rsid w:val="00C13408"/>
    <w:rsid w:val="00C13CC3"/>
    <w:rsid w:val="00C14114"/>
    <w:rsid w:val="00C15CFB"/>
    <w:rsid w:val="00C15DD6"/>
    <w:rsid w:val="00C16263"/>
    <w:rsid w:val="00C16774"/>
    <w:rsid w:val="00C16A0A"/>
    <w:rsid w:val="00C17581"/>
    <w:rsid w:val="00C179FA"/>
    <w:rsid w:val="00C17A31"/>
    <w:rsid w:val="00C17F94"/>
    <w:rsid w:val="00C20483"/>
    <w:rsid w:val="00C21713"/>
    <w:rsid w:val="00C22118"/>
    <w:rsid w:val="00C22255"/>
    <w:rsid w:val="00C22383"/>
    <w:rsid w:val="00C2256A"/>
    <w:rsid w:val="00C225F1"/>
    <w:rsid w:val="00C22D7C"/>
    <w:rsid w:val="00C22EAD"/>
    <w:rsid w:val="00C234FB"/>
    <w:rsid w:val="00C24B30"/>
    <w:rsid w:val="00C256F4"/>
    <w:rsid w:val="00C25B36"/>
    <w:rsid w:val="00C260D0"/>
    <w:rsid w:val="00C264CA"/>
    <w:rsid w:val="00C26C62"/>
    <w:rsid w:val="00C2729C"/>
    <w:rsid w:val="00C27451"/>
    <w:rsid w:val="00C278DD"/>
    <w:rsid w:val="00C27ADE"/>
    <w:rsid w:val="00C27C0A"/>
    <w:rsid w:val="00C30C75"/>
    <w:rsid w:val="00C313A6"/>
    <w:rsid w:val="00C31405"/>
    <w:rsid w:val="00C31544"/>
    <w:rsid w:val="00C32080"/>
    <w:rsid w:val="00C336D9"/>
    <w:rsid w:val="00C34084"/>
    <w:rsid w:val="00C342BF"/>
    <w:rsid w:val="00C34394"/>
    <w:rsid w:val="00C346E8"/>
    <w:rsid w:val="00C351F6"/>
    <w:rsid w:val="00C36250"/>
    <w:rsid w:val="00C368DC"/>
    <w:rsid w:val="00C37012"/>
    <w:rsid w:val="00C370F7"/>
    <w:rsid w:val="00C37BD4"/>
    <w:rsid w:val="00C402ED"/>
    <w:rsid w:val="00C4056B"/>
    <w:rsid w:val="00C407BA"/>
    <w:rsid w:val="00C40D6B"/>
    <w:rsid w:val="00C41BF6"/>
    <w:rsid w:val="00C41E8A"/>
    <w:rsid w:val="00C42015"/>
    <w:rsid w:val="00C42CC8"/>
    <w:rsid w:val="00C42DC4"/>
    <w:rsid w:val="00C4391C"/>
    <w:rsid w:val="00C43D40"/>
    <w:rsid w:val="00C4537D"/>
    <w:rsid w:val="00C45428"/>
    <w:rsid w:val="00C45B3B"/>
    <w:rsid w:val="00C45D2D"/>
    <w:rsid w:val="00C46983"/>
    <w:rsid w:val="00C46FEF"/>
    <w:rsid w:val="00C50540"/>
    <w:rsid w:val="00C50925"/>
    <w:rsid w:val="00C50C2D"/>
    <w:rsid w:val="00C513FA"/>
    <w:rsid w:val="00C516B5"/>
    <w:rsid w:val="00C51776"/>
    <w:rsid w:val="00C51F9D"/>
    <w:rsid w:val="00C52764"/>
    <w:rsid w:val="00C5290F"/>
    <w:rsid w:val="00C52B08"/>
    <w:rsid w:val="00C52ED7"/>
    <w:rsid w:val="00C532F2"/>
    <w:rsid w:val="00C54F1A"/>
    <w:rsid w:val="00C55037"/>
    <w:rsid w:val="00C550DE"/>
    <w:rsid w:val="00C551A7"/>
    <w:rsid w:val="00C5527C"/>
    <w:rsid w:val="00C572BE"/>
    <w:rsid w:val="00C61658"/>
    <w:rsid w:val="00C61BB9"/>
    <w:rsid w:val="00C61C29"/>
    <w:rsid w:val="00C61EE3"/>
    <w:rsid w:val="00C6235B"/>
    <w:rsid w:val="00C629A2"/>
    <w:rsid w:val="00C63560"/>
    <w:rsid w:val="00C64333"/>
    <w:rsid w:val="00C648FE"/>
    <w:rsid w:val="00C64A6D"/>
    <w:rsid w:val="00C64D5C"/>
    <w:rsid w:val="00C64EB1"/>
    <w:rsid w:val="00C6640B"/>
    <w:rsid w:val="00C66AE7"/>
    <w:rsid w:val="00C66FCC"/>
    <w:rsid w:val="00C67900"/>
    <w:rsid w:val="00C70371"/>
    <w:rsid w:val="00C703FB"/>
    <w:rsid w:val="00C7062D"/>
    <w:rsid w:val="00C706D5"/>
    <w:rsid w:val="00C70DF3"/>
    <w:rsid w:val="00C71A96"/>
    <w:rsid w:val="00C72184"/>
    <w:rsid w:val="00C7261E"/>
    <w:rsid w:val="00C73120"/>
    <w:rsid w:val="00C73361"/>
    <w:rsid w:val="00C73957"/>
    <w:rsid w:val="00C739BD"/>
    <w:rsid w:val="00C73DBC"/>
    <w:rsid w:val="00C74262"/>
    <w:rsid w:val="00C74839"/>
    <w:rsid w:val="00C75857"/>
    <w:rsid w:val="00C75C72"/>
    <w:rsid w:val="00C75FC0"/>
    <w:rsid w:val="00C761CF"/>
    <w:rsid w:val="00C77EFD"/>
    <w:rsid w:val="00C8073D"/>
    <w:rsid w:val="00C80901"/>
    <w:rsid w:val="00C80CC8"/>
    <w:rsid w:val="00C814BB"/>
    <w:rsid w:val="00C815A2"/>
    <w:rsid w:val="00C81AD0"/>
    <w:rsid w:val="00C81E42"/>
    <w:rsid w:val="00C82211"/>
    <w:rsid w:val="00C8271C"/>
    <w:rsid w:val="00C82786"/>
    <w:rsid w:val="00C82A76"/>
    <w:rsid w:val="00C82B36"/>
    <w:rsid w:val="00C82C85"/>
    <w:rsid w:val="00C82DC3"/>
    <w:rsid w:val="00C83439"/>
    <w:rsid w:val="00C83ECF"/>
    <w:rsid w:val="00C8431F"/>
    <w:rsid w:val="00C84EAD"/>
    <w:rsid w:val="00C8539C"/>
    <w:rsid w:val="00C85410"/>
    <w:rsid w:val="00C855FF"/>
    <w:rsid w:val="00C8587A"/>
    <w:rsid w:val="00C86920"/>
    <w:rsid w:val="00C870CB"/>
    <w:rsid w:val="00C87352"/>
    <w:rsid w:val="00C87477"/>
    <w:rsid w:val="00C8779E"/>
    <w:rsid w:val="00C87D14"/>
    <w:rsid w:val="00C87D92"/>
    <w:rsid w:val="00C9000D"/>
    <w:rsid w:val="00C9180A"/>
    <w:rsid w:val="00C919C3"/>
    <w:rsid w:val="00C92182"/>
    <w:rsid w:val="00C92730"/>
    <w:rsid w:val="00C92875"/>
    <w:rsid w:val="00C92B12"/>
    <w:rsid w:val="00C92FB4"/>
    <w:rsid w:val="00C92FCB"/>
    <w:rsid w:val="00C93EA3"/>
    <w:rsid w:val="00C95174"/>
    <w:rsid w:val="00C957D1"/>
    <w:rsid w:val="00C95AE7"/>
    <w:rsid w:val="00C9632E"/>
    <w:rsid w:val="00C964A2"/>
    <w:rsid w:val="00C97371"/>
    <w:rsid w:val="00C97B98"/>
    <w:rsid w:val="00CA10DB"/>
    <w:rsid w:val="00CA1450"/>
    <w:rsid w:val="00CA1836"/>
    <w:rsid w:val="00CA18CD"/>
    <w:rsid w:val="00CA20D0"/>
    <w:rsid w:val="00CA2271"/>
    <w:rsid w:val="00CA2651"/>
    <w:rsid w:val="00CA2BEE"/>
    <w:rsid w:val="00CA476D"/>
    <w:rsid w:val="00CA4EEA"/>
    <w:rsid w:val="00CA55D8"/>
    <w:rsid w:val="00CA580A"/>
    <w:rsid w:val="00CA5C5D"/>
    <w:rsid w:val="00CA6745"/>
    <w:rsid w:val="00CA6E7A"/>
    <w:rsid w:val="00CA7958"/>
    <w:rsid w:val="00CA7F1D"/>
    <w:rsid w:val="00CB06B2"/>
    <w:rsid w:val="00CB1292"/>
    <w:rsid w:val="00CB17FA"/>
    <w:rsid w:val="00CB194F"/>
    <w:rsid w:val="00CB203B"/>
    <w:rsid w:val="00CB2727"/>
    <w:rsid w:val="00CB2744"/>
    <w:rsid w:val="00CB2921"/>
    <w:rsid w:val="00CB2A28"/>
    <w:rsid w:val="00CB2B74"/>
    <w:rsid w:val="00CB2F8E"/>
    <w:rsid w:val="00CB308F"/>
    <w:rsid w:val="00CB36A7"/>
    <w:rsid w:val="00CB36DB"/>
    <w:rsid w:val="00CB379E"/>
    <w:rsid w:val="00CB3B68"/>
    <w:rsid w:val="00CB4018"/>
    <w:rsid w:val="00CB4336"/>
    <w:rsid w:val="00CB44B3"/>
    <w:rsid w:val="00CB55E8"/>
    <w:rsid w:val="00CB67BE"/>
    <w:rsid w:val="00CB77DD"/>
    <w:rsid w:val="00CC0087"/>
    <w:rsid w:val="00CC038C"/>
    <w:rsid w:val="00CC1BC7"/>
    <w:rsid w:val="00CC1E22"/>
    <w:rsid w:val="00CC2600"/>
    <w:rsid w:val="00CC29A5"/>
    <w:rsid w:val="00CC2D32"/>
    <w:rsid w:val="00CC3154"/>
    <w:rsid w:val="00CC377D"/>
    <w:rsid w:val="00CC3823"/>
    <w:rsid w:val="00CC39A0"/>
    <w:rsid w:val="00CC3A4F"/>
    <w:rsid w:val="00CC3EE3"/>
    <w:rsid w:val="00CC406C"/>
    <w:rsid w:val="00CC4280"/>
    <w:rsid w:val="00CC4960"/>
    <w:rsid w:val="00CC4AE7"/>
    <w:rsid w:val="00CC4D03"/>
    <w:rsid w:val="00CC4E3F"/>
    <w:rsid w:val="00CC51AA"/>
    <w:rsid w:val="00CC5A51"/>
    <w:rsid w:val="00CC6115"/>
    <w:rsid w:val="00CC62BE"/>
    <w:rsid w:val="00CC62DE"/>
    <w:rsid w:val="00CC63D9"/>
    <w:rsid w:val="00CC66AB"/>
    <w:rsid w:val="00CC76EC"/>
    <w:rsid w:val="00CC7A3D"/>
    <w:rsid w:val="00CC7F06"/>
    <w:rsid w:val="00CD00A2"/>
    <w:rsid w:val="00CD0230"/>
    <w:rsid w:val="00CD061E"/>
    <w:rsid w:val="00CD1407"/>
    <w:rsid w:val="00CD157F"/>
    <w:rsid w:val="00CD1591"/>
    <w:rsid w:val="00CD2A35"/>
    <w:rsid w:val="00CD2FE9"/>
    <w:rsid w:val="00CD3447"/>
    <w:rsid w:val="00CD3DC3"/>
    <w:rsid w:val="00CD4295"/>
    <w:rsid w:val="00CD52FF"/>
    <w:rsid w:val="00CD5E27"/>
    <w:rsid w:val="00CD63E4"/>
    <w:rsid w:val="00CD6537"/>
    <w:rsid w:val="00CD6B6A"/>
    <w:rsid w:val="00CD6D5B"/>
    <w:rsid w:val="00CE1B75"/>
    <w:rsid w:val="00CE1D4B"/>
    <w:rsid w:val="00CE1F05"/>
    <w:rsid w:val="00CE28F4"/>
    <w:rsid w:val="00CE2940"/>
    <w:rsid w:val="00CE2D52"/>
    <w:rsid w:val="00CE4685"/>
    <w:rsid w:val="00CE47AC"/>
    <w:rsid w:val="00CE4A79"/>
    <w:rsid w:val="00CE5DCB"/>
    <w:rsid w:val="00CE6505"/>
    <w:rsid w:val="00CE6D4C"/>
    <w:rsid w:val="00CE6E60"/>
    <w:rsid w:val="00CE76C3"/>
    <w:rsid w:val="00CE7722"/>
    <w:rsid w:val="00CE7D05"/>
    <w:rsid w:val="00CF1068"/>
    <w:rsid w:val="00CF1302"/>
    <w:rsid w:val="00CF1316"/>
    <w:rsid w:val="00CF13F6"/>
    <w:rsid w:val="00CF170A"/>
    <w:rsid w:val="00CF1CAC"/>
    <w:rsid w:val="00CF1F3B"/>
    <w:rsid w:val="00CF2F1A"/>
    <w:rsid w:val="00CF364D"/>
    <w:rsid w:val="00CF5483"/>
    <w:rsid w:val="00CF5FFD"/>
    <w:rsid w:val="00CF642C"/>
    <w:rsid w:val="00CF68C6"/>
    <w:rsid w:val="00CF6F37"/>
    <w:rsid w:val="00CF6FCC"/>
    <w:rsid w:val="00CF776B"/>
    <w:rsid w:val="00D00104"/>
    <w:rsid w:val="00D002EE"/>
    <w:rsid w:val="00D0089E"/>
    <w:rsid w:val="00D00C50"/>
    <w:rsid w:val="00D00EB2"/>
    <w:rsid w:val="00D025BA"/>
    <w:rsid w:val="00D02686"/>
    <w:rsid w:val="00D02947"/>
    <w:rsid w:val="00D02A69"/>
    <w:rsid w:val="00D03371"/>
    <w:rsid w:val="00D0352B"/>
    <w:rsid w:val="00D037AB"/>
    <w:rsid w:val="00D04093"/>
    <w:rsid w:val="00D05310"/>
    <w:rsid w:val="00D05653"/>
    <w:rsid w:val="00D05D46"/>
    <w:rsid w:val="00D05DEF"/>
    <w:rsid w:val="00D062BC"/>
    <w:rsid w:val="00D06CB3"/>
    <w:rsid w:val="00D06D9E"/>
    <w:rsid w:val="00D0774B"/>
    <w:rsid w:val="00D10A8A"/>
    <w:rsid w:val="00D11FF3"/>
    <w:rsid w:val="00D12249"/>
    <w:rsid w:val="00D128BD"/>
    <w:rsid w:val="00D133EC"/>
    <w:rsid w:val="00D13B75"/>
    <w:rsid w:val="00D13F9A"/>
    <w:rsid w:val="00D14B73"/>
    <w:rsid w:val="00D15026"/>
    <w:rsid w:val="00D15595"/>
    <w:rsid w:val="00D155C7"/>
    <w:rsid w:val="00D15805"/>
    <w:rsid w:val="00D15F61"/>
    <w:rsid w:val="00D176C3"/>
    <w:rsid w:val="00D179B2"/>
    <w:rsid w:val="00D202C5"/>
    <w:rsid w:val="00D2089D"/>
    <w:rsid w:val="00D2151F"/>
    <w:rsid w:val="00D21591"/>
    <w:rsid w:val="00D2171D"/>
    <w:rsid w:val="00D21B3F"/>
    <w:rsid w:val="00D2245D"/>
    <w:rsid w:val="00D2304F"/>
    <w:rsid w:val="00D2315C"/>
    <w:rsid w:val="00D2322F"/>
    <w:rsid w:val="00D243D5"/>
    <w:rsid w:val="00D24549"/>
    <w:rsid w:val="00D24988"/>
    <w:rsid w:val="00D25342"/>
    <w:rsid w:val="00D26620"/>
    <w:rsid w:val="00D26FAE"/>
    <w:rsid w:val="00D270AC"/>
    <w:rsid w:val="00D272CC"/>
    <w:rsid w:val="00D274AD"/>
    <w:rsid w:val="00D27BA2"/>
    <w:rsid w:val="00D303E2"/>
    <w:rsid w:val="00D30EC0"/>
    <w:rsid w:val="00D30F59"/>
    <w:rsid w:val="00D3163A"/>
    <w:rsid w:val="00D319CF"/>
    <w:rsid w:val="00D3233E"/>
    <w:rsid w:val="00D32C8D"/>
    <w:rsid w:val="00D33474"/>
    <w:rsid w:val="00D335C2"/>
    <w:rsid w:val="00D33D1F"/>
    <w:rsid w:val="00D33FF9"/>
    <w:rsid w:val="00D34FFA"/>
    <w:rsid w:val="00D35E90"/>
    <w:rsid w:val="00D35EFC"/>
    <w:rsid w:val="00D36079"/>
    <w:rsid w:val="00D36400"/>
    <w:rsid w:val="00D364B4"/>
    <w:rsid w:val="00D36FE0"/>
    <w:rsid w:val="00D37FFE"/>
    <w:rsid w:val="00D4036C"/>
    <w:rsid w:val="00D403F6"/>
    <w:rsid w:val="00D40409"/>
    <w:rsid w:val="00D40B84"/>
    <w:rsid w:val="00D40ED0"/>
    <w:rsid w:val="00D41C53"/>
    <w:rsid w:val="00D41EB9"/>
    <w:rsid w:val="00D424E9"/>
    <w:rsid w:val="00D42940"/>
    <w:rsid w:val="00D42A71"/>
    <w:rsid w:val="00D43C87"/>
    <w:rsid w:val="00D44577"/>
    <w:rsid w:val="00D44DF1"/>
    <w:rsid w:val="00D46296"/>
    <w:rsid w:val="00D46A1F"/>
    <w:rsid w:val="00D46DBC"/>
    <w:rsid w:val="00D46EB1"/>
    <w:rsid w:val="00D50114"/>
    <w:rsid w:val="00D50D0C"/>
    <w:rsid w:val="00D51B8E"/>
    <w:rsid w:val="00D521EC"/>
    <w:rsid w:val="00D52A77"/>
    <w:rsid w:val="00D52BBC"/>
    <w:rsid w:val="00D5330D"/>
    <w:rsid w:val="00D53481"/>
    <w:rsid w:val="00D53B7C"/>
    <w:rsid w:val="00D54642"/>
    <w:rsid w:val="00D551B5"/>
    <w:rsid w:val="00D5566E"/>
    <w:rsid w:val="00D5589D"/>
    <w:rsid w:val="00D56082"/>
    <w:rsid w:val="00D561A3"/>
    <w:rsid w:val="00D5645D"/>
    <w:rsid w:val="00D56703"/>
    <w:rsid w:val="00D57A05"/>
    <w:rsid w:val="00D57FC7"/>
    <w:rsid w:val="00D606AB"/>
    <w:rsid w:val="00D60B1C"/>
    <w:rsid w:val="00D60D3B"/>
    <w:rsid w:val="00D61688"/>
    <w:rsid w:val="00D616FE"/>
    <w:rsid w:val="00D61EF8"/>
    <w:rsid w:val="00D621C1"/>
    <w:rsid w:val="00D62381"/>
    <w:rsid w:val="00D624D2"/>
    <w:rsid w:val="00D627BE"/>
    <w:rsid w:val="00D628D3"/>
    <w:rsid w:val="00D62C0E"/>
    <w:rsid w:val="00D62D59"/>
    <w:rsid w:val="00D63351"/>
    <w:rsid w:val="00D63DA8"/>
    <w:rsid w:val="00D640CD"/>
    <w:rsid w:val="00D64E98"/>
    <w:rsid w:val="00D65131"/>
    <w:rsid w:val="00D65344"/>
    <w:rsid w:val="00D65D0E"/>
    <w:rsid w:val="00D66409"/>
    <w:rsid w:val="00D668E4"/>
    <w:rsid w:val="00D66E1D"/>
    <w:rsid w:val="00D671B8"/>
    <w:rsid w:val="00D674C7"/>
    <w:rsid w:val="00D675DE"/>
    <w:rsid w:val="00D676D2"/>
    <w:rsid w:val="00D6773E"/>
    <w:rsid w:val="00D6774B"/>
    <w:rsid w:val="00D70259"/>
    <w:rsid w:val="00D704CD"/>
    <w:rsid w:val="00D70713"/>
    <w:rsid w:val="00D71DDC"/>
    <w:rsid w:val="00D721F0"/>
    <w:rsid w:val="00D72768"/>
    <w:rsid w:val="00D72CE2"/>
    <w:rsid w:val="00D72F30"/>
    <w:rsid w:val="00D72FCD"/>
    <w:rsid w:val="00D733CD"/>
    <w:rsid w:val="00D7467E"/>
    <w:rsid w:val="00D75078"/>
    <w:rsid w:val="00D75816"/>
    <w:rsid w:val="00D76326"/>
    <w:rsid w:val="00D76421"/>
    <w:rsid w:val="00D77367"/>
    <w:rsid w:val="00D77BEC"/>
    <w:rsid w:val="00D8060A"/>
    <w:rsid w:val="00D8076B"/>
    <w:rsid w:val="00D815E0"/>
    <w:rsid w:val="00D818DA"/>
    <w:rsid w:val="00D8221A"/>
    <w:rsid w:val="00D82729"/>
    <w:rsid w:val="00D827C3"/>
    <w:rsid w:val="00D82B86"/>
    <w:rsid w:val="00D83A6B"/>
    <w:rsid w:val="00D84DF5"/>
    <w:rsid w:val="00D85D86"/>
    <w:rsid w:val="00D85DE7"/>
    <w:rsid w:val="00D864F4"/>
    <w:rsid w:val="00D86729"/>
    <w:rsid w:val="00D871B2"/>
    <w:rsid w:val="00D90810"/>
    <w:rsid w:val="00D916FE"/>
    <w:rsid w:val="00D91A19"/>
    <w:rsid w:val="00D9247C"/>
    <w:rsid w:val="00D9270F"/>
    <w:rsid w:val="00D9317E"/>
    <w:rsid w:val="00D93552"/>
    <w:rsid w:val="00D939E1"/>
    <w:rsid w:val="00D941BB"/>
    <w:rsid w:val="00D944EB"/>
    <w:rsid w:val="00D94A39"/>
    <w:rsid w:val="00D95201"/>
    <w:rsid w:val="00D952C0"/>
    <w:rsid w:val="00D952DC"/>
    <w:rsid w:val="00D95645"/>
    <w:rsid w:val="00D960DC"/>
    <w:rsid w:val="00D96E98"/>
    <w:rsid w:val="00D975BD"/>
    <w:rsid w:val="00D9791D"/>
    <w:rsid w:val="00D97B77"/>
    <w:rsid w:val="00D97E6D"/>
    <w:rsid w:val="00DA01BC"/>
    <w:rsid w:val="00DA07A8"/>
    <w:rsid w:val="00DA0C23"/>
    <w:rsid w:val="00DA135B"/>
    <w:rsid w:val="00DA13F5"/>
    <w:rsid w:val="00DA18B7"/>
    <w:rsid w:val="00DA1A9D"/>
    <w:rsid w:val="00DA2681"/>
    <w:rsid w:val="00DA29EA"/>
    <w:rsid w:val="00DA2B6F"/>
    <w:rsid w:val="00DA3076"/>
    <w:rsid w:val="00DA3415"/>
    <w:rsid w:val="00DA3D75"/>
    <w:rsid w:val="00DA40D8"/>
    <w:rsid w:val="00DA44EB"/>
    <w:rsid w:val="00DA4E57"/>
    <w:rsid w:val="00DA50E4"/>
    <w:rsid w:val="00DA5243"/>
    <w:rsid w:val="00DA53DE"/>
    <w:rsid w:val="00DA56BE"/>
    <w:rsid w:val="00DA60BF"/>
    <w:rsid w:val="00DA6262"/>
    <w:rsid w:val="00DA66F8"/>
    <w:rsid w:val="00DA6ACE"/>
    <w:rsid w:val="00DA7064"/>
    <w:rsid w:val="00DA72E6"/>
    <w:rsid w:val="00DA7D2D"/>
    <w:rsid w:val="00DB06C8"/>
    <w:rsid w:val="00DB0830"/>
    <w:rsid w:val="00DB0FEC"/>
    <w:rsid w:val="00DB25A5"/>
    <w:rsid w:val="00DB39AC"/>
    <w:rsid w:val="00DB3D49"/>
    <w:rsid w:val="00DB3E24"/>
    <w:rsid w:val="00DB3FE6"/>
    <w:rsid w:val="00DB4A88"/>
    <w:rsid w:val="00DB51FC"/>
    <w:rsid w:val="00DB6232"/>
    <w:rsid w:val="00DB6974"/>
    <w:rsid w:val="00DB6FA7"/>
    <w:rsid w:val="00DB747C"/>
    <w:rsid w:val="00DC0651"/>
    <w:rsid w:val="00DC193A"/>
    <w:rsid w:val="00DC1ACE"/>
    <w:rsid w:val="00DC1FCE"/>
    <w:rsid w:val="00DC2297"/>
    <w:rsid w:val="00DC2F00"/>
    <w:rsid w:val="00DC3DE3"/>
    <w:rsid w:val="00DC4482"/>
    <w:rsid w:val="00DC49F1"/>
    <w:rsid w:val="00DC4EE2"/>
    <w:rsid w:val="00DC55FC"/>
    <w:rsid w:val="00DC5BF0"/>
    <w:rsid w:val="00DC5C05"/>
    <w:rsid w:val="00DC61EE"/>
    <w:rsid w:val="00DC67ED"/>
    <w:rsid w:val="00DC683A"/>
    <w:rsid w:val="00DC6C5E"/>
    <w:rsid w:val="00DC7034"/>
    <w:rsid w:val="00DC73FA"/>
    <w:rsid w:val="00DC7893"/>
    <w:rsid w:val="00DD0350"/>
    <w:rsid w:val="00DD03EB"/>
    <w:rsid w:val="00DD0504"/>
    <w:rsid w:val="00DD099A"/>
    <w:rsid w:val="00DD0B5E"/>
    <w:rsid w:val="00DD1202"/>
    <w:rsid w:val="00DD25F9"/>
    <w:rsid w:val="00DD3427"/>
    <w:rsid w:val="00DD369A"/>
    <w:rsid w:val="00DD4474"/>
    <w:rsid w:val="00DD46ED"/>
    <w:rsid w:val="00DD472F"/>
    <w:rsid w:val="00DD4894"/>
    <w:rsid w:val="00DD5768"/>
    <w:rsid w:val="00DD592D"/>
    <w:rsid w:val="00DD5E5E"/>
    <w:rsid w:val="00DD65A2"/>
    <w:rsid w:val="00DD7122"/>
    <w:rsid w:val="00DD7CF4"/>
    <w:rsid w:val="00DE0066"/>
    <w:rsid w:val="00DE0540"/>
    <w:rsid w:val="00DE0F38"/>
    <w:rsid w:val="00DE2191"/>
    <w:rsid w:val="00DE4023"/>
    <w:rsid w:val="00DE48DF"/>
    <w:rsid w:val="00DE4ACB"/>
    <w:rsid w:val="00DE4AF8"/>
    <w:rsid w:val="00DE4F2F"/>
    <w:rsid w:val="00DE5291"/>
    <w:rsid w:val="00DE5F44"/>
    <w:rsid w:val="00DE6502"/>
    <w:rsid w:val="00DE6531"/>
    <w:rsid w:val="00DE6601"/>
    <w:rsid w:val="00DE68A4"/>
    <w:rsid w:val="00DE6A93"/>
    <w:rsid w:val="00DE6D1B"/>
    <w:rsid w:val="00DE7461"/>
    <w:rsid w:val="00DE7529"/>
    <w:rsid w:val="00DE78E0"/>
    <w:rsid w:val="00DE7E5C"/>
    <w:rsid w:val="00DE7F7A"/>
    <w:rsid w:val="00DF05AC"/>
    <w:rsid w:val="00DF099C"/>
    <w:rsid w:val="00DF0F75"/>
    <w:rsid w:val="00DF1161"/>
    <w:rsid w:val="00DF1579"/>
    <w:rsid w:val="00DF184E"/>
    <w:rsid w:val="00DF2E63"/>
    <w:rsid w:val="00DF384E"/>
    <w:rsid w:val="00DF3BC6"/>
    <w:rsid w:val="00DF3CD6"/>
    <w:rsid w:val="00DF433C"/>
    <w:rsid w:val="00DF4895"/>
    <w:rsid w:val="00DF494E"/>
    <w:rsid w:val="00DF4C61"/>
    <w:rsid w:val="00DF4DD7"/>
    <w:rsid w:val="00DF50A8"/>
    <w:rsid w:val="00DF58A0"/>
    <w:rsid w:val="00DF5AC5"/>
    <w:rsid w:val="00DF60A6"/>
    <w:rsid w:val="00DF62F3"/>
    <w:rsid w:val="00DF6BF5"/>
    <w:rsid w:val="00DF701D"/>
    <w:rsid w:val="00DF75F7"/>
    <w:rsid w:val="00DF7783"/>
    <w:rsid w:val="00DF7A31"/>
    <w:rsid w:val="00DF7EF7"/>
    <w:rsid w:val="00E0028E"/>
    <w:rsid w:val="00E0064D"/>
    <w:rsid w:val="00E0153A"/>
    <w:rsid w:val="00E02ACF"/>
    <w:rsid w:val="00E02C53"/>
    <w:rsid w:val="00E02CEF"/>
    <w:rsid w:val="00E02E0F"/>
    <w:rsid w:val="00E036D6"/>
    <w:rsid w:val="00E04DDE"/>
    <w:rsid w:val="00E04F85"/>
    <w:rsid w:val="00E0520C"/>
    <w:rsid w:val="00E0596B"/>
    <w:rsid w:val="00E065E4"/>
    <w:rsid w:val="00E06AAD"/>
    <w:rsid w:val="00E06F27"/>
    <w:rsid w:val="00E07B55"/>
    <w:rsid w:val="00E107A8"/>
    <w:rsid w:val="00E1092B"/>
    <w:rsid w:val="00E121D1"/>
    <w:rsid w:val="00E12950"/>
    <w:rsid w:val="00E13566"/>
    <w:rsid w:val="00E141B1"/>
    <w:rsid w:val="00E14640"/>
    <w:rsid w:val="00E14D22"/>
    <w:rsid w:val="00E15B35"/>
    <w:rsid w:val="00E160CC"/>
    <w:rsid w:val="00E16163"/>
    <w:rsid w:val="00E16BC3"/>
    <w:rsid w:val="00E16F19"/>
    <w:rsid w:val="00E17FBF"/>
    <w:rsid w:val="00E2141F"/>
    <w:rsid w:val="00E21749"/>
    <w:rsid w:val="00E21EC9"/>
    <w:rsid w:val="00E22DFD"/>
    <w:rsid w:val="00E23074"/>
    <w:rsid w:val="00E240FB"/>
    <w:rsid w:val="00E24801"/>
    <w:rsid w:val="00E250AF"/>
    <w:rsid w:val="00E254FA"/>
    <w:rsid w:val="00E25AB3"/>
    <w:rsid w:val="00E2640F"/>
    <w:rsid w:val="00E265CD"/>
    <w:rsid w:val="00E26F02"/>
    <w:rsid w:val="00E30944"/>
    <w:rsid w:val="00E30A0A"/>
    <w:rsid w:val="00E30BEB"/>
    <w:rsid w:val="00E30F2E"/>
    <w:rsid w:val="00E31AEA"/>
    <w:rsid w:val="00E322B5"/>
    <w:rsid w:val="00E328F1"/>
    <w:rsid w:val="00E32AF5"/>
    <w:rsid w:val="00E32C35"/>
    <w:rsid w:val="00E32D3B"/>
    <w:rsid w:val="00E3320C"/>
    <w:rsid w:val="00E3347B"/>
    <w:rsid w:val="00E3429F"/>
    <w:rsid w:val="00E34D0E"/>
    <w:rsid w:val="00E34EBB"/>
    <w:rsid w:val="00E36CAE"/>
    <w:rsid w:val="00E3713D"/>
    <w:rsid w:val="00E37142"/>
    <w:rsid w:val="00E374FC"/>
    <w:rsid w:val="00E377A8"/>
    <w:rsid w:val="00E4017E"/>
    <w:rsid w:val="00E40751"/>
    <w:rsid w:val="00E40B0D"/>
    <w:rsid w:val="00E40D8C"/>
    <w:rsid w:val="00E40F57"/>
    <w:rsid w:val="00E417BC"/>
    <w:rsid w:val="00E42270"/>
    <w:rsid w:val="00E42B74"/>
    <w:rsid w:val="00E43311"/>
    <w:rsid w:val="00E43B26"/>
    <w:rsid w:val="00E43CD1"/>
    <w:rsid w:val="00E43E6A"/>
    <w:rsid w:val="00E43EF4"/>
    <w:rsid w:val="00E44340"/>
    <w:rsid w:val="00E45192"/>
    <w:rsid w:val="00E4529E"/>
    <w:rsid w:val="00E45711"/>
    <w:rsid w:val="00E45BE8"/>
    <w:rsid w:val="00E46C96"/>
    <w:rsid w:val="00E46F18"/>
    <w:rsid w:val="00E47372"/>
    <w:rsid w:val="00E47607"/>
    <w:rsid w:val="00E47894"/>
    <w:rsid w:val="00E47BE3"/>
    <w:rsid w:val="00E47FCA"/>
    <w:rsid w:val="00E50CED"/>
    <w:rsid w:val="00E5131A"/>
    <w:rsid w:val="00E51746"/>
    <w:rsid w:val="00E5177B"/>
    <w:rsid w:val="00E52211"/>
    <w:rsid w:val="00E52D5B"/>
    <w:rsid w:val="00E53916"/>
    <w:rsid w:val="00E53B2A"/>
    <w:rsid w:val="00E53B9C"/>
    <w:rsid w:val="00E53DEC"/>
    <w:rsid w:val="00E54473"/>
    <w:rsid w:val="00E54DCC"/>
    <w:rsid w:val="00E55113"/>
    <w:rsid w:val="00E55BA5"/>
    <w:rsid w:val="00E57D3B"/>
    <w:rsid w:val="00E60279"/>
    <w:rsid w:val="00E6039F"/>
    <w:rsid w:val="00E60482"/>
    <w:rsid w:val="00E62526"/>
    <w:rsid w:val="00E63048"/>
    <w:rsid w:val="00E6329B"/>
    <w:rsid w:val="00E63691"/>
    <w:rsid w:val="00E63856"/>
    <w:rsid w:val="00E639E5"/>
    <w:rsid w:val="00E63A6C"/>
    <w:rsid w:val="00E63AC9"/>
    <w:rsid w:val="00E640C9"/>
    <w:rsid w:val="00E645DF"/>
    <w:rsid w:val="00E647F3"/>
    <w:rsid w:val="00E64B6C"/>
    <w:rsid w:val="00E65A17"/>
    <w:rsid w:val="00E65E88"/>
    <w:rsid w:val="00E66197"/>
    <w:rsid w:val="00E66727"/>
    <w:rsid w:val="00E66778"/>
    <w:rsid w:val="00E66D1E"/>
    <w:rsid w:val="00E66DDC"/>
    <w:rsid w:val="00E71147"/>
    <w:rsid w:val="00E71503"/>
    <w:rsid w:val="00E71AB3"/>
    <w:rsid w:val="00E72EF7"/>
    <w:rsid w:val="00E72FDC"/>
    <w:rsid w:val="00E7303A"/>
    <w:rsid w:val="00E73F6C"/>
    <w:rsid w:val="00E742DC"/>
    <w:rsid w:val="00E74C66"/>
    <w:rsid w:val="00E7591E"/>
    <w:rsid w:val="00E76A2E"/>
    <w:rsid w:val="00E76DAB"/>
    <w:rsid w:val="00E772A6"/>
    <w:rsid w:val="00E772DA"/>
    <w:rsid w:val="00E8023E"/>
    <w:rsid w:val="00E839B8"/>
    <w:rsid w:val="00E83AB1"/>
    <w:rsid w:val="00E83D43"/>
    <w:rsid w:val="00E8421D"/>
    <w:rsid w:val="00E85277"/>
    <w:rsid w:val="00E85507"/>
    <w:rsid w:val="00E86155"/>
    <w:rsid w:val="00E87BC6"/>
    <w:rsid w:val="00E90365"/>
    <w:rsid w:val="00E908B3"/>
    <w:rsid w:val="00E910C3"/>
    <w:rsid w:val="00E912D4"/>
    <w:rsid w:val="00E915CF"/>
    <w:rsid w:val="00E916EA"/>
    <w:rsid w:val="00E91AAD"/>
    <w:rsid w:val="00E923FC"/>
    <w:rsid w:val="00E9254F"/>
    <w:rsid w:val="00E92727"/>
    <w:rsid w:val="00E93707"/>
    <w:rsid w:val="00E939D5"/>
    <w:rsid w:val="00E93F94"/>
    <w:rsid w:val="00E940CF"/>
    <w:rsid w:val="00E94EEA"/>
    <w:rsid w:val="00E94F15"/>
    <w:rsid w:val="00E95C47"/>
    <w:rsid w:val="00E95ECD"/>
    <w:rsid w:val="00E95F8E"/>
    <w:rsid w:val="00E9696C"/>
    <w:rsid w:val="00E96BA2"/>
    <w:rsid w:val="00E974FA"/>
    <w:rsid w:val="00E976B7"/>
    <w:rsid w:val="00E97B14"/>
    <w:rsid w:val="00E97F00"/>
    <w:rsid w:val="00EA0475"/>
    <w:rsid w:val="00EA1408"/>
    <w:rsid w:val="00EA146E"/>
    <w:rsid w:val="00EA15F2"/>
    <w:rsid w:val="00EA15FF"/>
    <w:rsid w:val="00EA1635"/>
    <w:rsid w:val="00EA1ED1"/>
    <w:rsid w:val="00EA2E81"/>
    <w:rsid w:val="00EA3179"/>
    <w:rsid w:val="00EA318B"/>
    <w:rsid w:val="00EA38E1"/>
    <w:rsid w:val="00EA4EA1"/>
    <w:rsid w:val="00EA5357"/>
    <w:rsid w:val="00EA591B"/>
    <w:rsid w:val="00EA5CF8"/>
    <w:rsid w:val="00EA5EDD"/>
    <w:rsid w:val="00EA5FA0"/>
    <w:rsid w:val="00EA736D"/>
    <w:rsid w:val="00EA746C"/>
    <w:rsid w:val="00EA7790"/>
    <w:rsid w:val="00EA781B"/>
    <w:rsid w:val="00EB06B7"/>
    <w:rsid w:val="00EB077B"/>
    <w:rsid w:val="00EB0894"/>
    <w:rsid w:val="00EB09E6"/>
    <w:rsid w:val="00EB0A3C"/>
    <w:rsid w:val="00EB13E6"/>
    <w:rsid w:val="00EB1CAE"/>
    <w:rsid w:val="00EB296D"/>
    <w:rsid w:val="00EB30AE"/>
    <w:rsid w:val="00EB31C4"/>
    <w:rsid w:val="00EB360A"/>
    <w:rsid w:val="00EB3A64"/>
    <w:rsid w:val="00EB3FFA"/>
    <w:rsid w:val="00EB40EF"/>
    <w:rsid w:val="00EB4229"/>
    <w:rsid w:val="00EB47A6"/>
    <w:rsid w:val="00EB47B4"/>
    <w:rsid w:val="00EB4A1D"/>
    <w:rsid w:val="00EB4F2F"/>
    <w:rsid w:val="00EB5044"/>
    <w:rsid w:val="00EB587F"/>
    <w:rsid w:val="00EB5BF0"/>
    <w:rsid w:val="00EB6114"/>
    <w:rsid w:val="00EB62BC"/>
    <w:rsid w:val="00EB68D3"/>
    <w:rsid w:val="00EB6C7D"/>
    <w:rsid w:val="00EB700C"/>
    <w:rsid w:val="00EB706E"/>
    <w:rsid w:val="00EB7356"/>
    <w:rsid w:val="00EB7FBA"/>
    <w:rsid w:val="00EC1274"/>
    <w:rsid w:val="00EC179E"/>
    <w:rsid w:val="00EC1881"/>
    <w:rsid w:val="00EC2D0E"/>
    <w:rsid w:val="00EC2EB0"/>
    <w:rsid w:val="00EC3659"/>
    <w:rsid w:val="00EC3729"/>
    <w:rsid w:val="00EC3BA2"/>
    <w:rsid w:val="00EC4232"/>
    <w:rsid w:val="00EC4B34"/>
    <w:rsid w:val="00EC61DE"/>
    <w:rsid w:val="00EC67C7"/>
    <w:rsid w:val="00EC6CE6"/>
    <w:rsid w:val="00EC7E48"/>
    <w:rsid w:val="00ED0020"/>
    <w:rsid w:val="00ED0364"/>
    <w:rsid w:val="00ED04E5"/>
    <w:rsid w:val="00ED088A"/>
    <w:rsid w:val="00ED0A36"/>
    <w:rsid w:val="00ED0DCB"/>
    <w:rsid w:val="00ED1125"/>
    <w:rsid w:val="00ED191F"/>
    <w:rsid w:val="00ED1A0E"/>
    <w:rsid w:val="00ED2E38"/>
    <w:rsid w:val="00ED40FF"/>
    <w:rsid w:val="00ED4475"/>
    <w:rsid w:val="00ED45B0"/>
    <w:rsid w:val="00ED5377"/>
    <w:rsid w:val="00ED53A6"/>
    <w:rsid w:val="00ED5C31"/>
    <w:rsid w:val="00ED5FF8"/>
    <w:rsid w:val="00ED6193"/>
    <w:rsid w:val="00ED6653"/>
    <w:rsid w:val="00ED66C6"/>
    <w:rsid w:val="00ED6D1D"/>
    <w:rsid w:val="00ED710B"/>
    <w:rsid w:val="00ED7730"/>
    <w:rsid w:val="00EE01AE"/>
    <w:rsid w:val="00EE0EBC"/>
    <w:rsid w:val="00EE0F7A"/>
    <w:rsid w:val="00EE10A8"/>
    <w:rsid w:val="00EE1166"/>
    <w:rsid w:val="00EE251E"/>
    <w:rsid w:val="00EE3277"/>
    <w:rsid w:val="00EE336E"/>
    <w:rsid w:val="00EE35EF"/>
    <w:rsid w:val="00EE3961"/>
    <w:rsid w:val="00EE3C58"/>
    <w:rsid w:val="00EE47FA"/>
    <w:rsid w:val="00EE4CA2"/>
    <w:rsid w:val="00EE60C7"/>
    <w:rsid w:val="00EE68F3"/>
    <w:rsid w:val="00EE68F4"/>
    <w:rsid w:val="00EF0928"/>
    <w:rsid w:val="00EF170B"/>
    <w:rsid w:val="00EF1D50"/>
    <w:rsid w:val="00EF240E"/>
    <w:rsid w:val="00EF2C61"/>
    <w:rsid w:val="00EF2CAC"/>
    <w:rsid w:val="00EF3737"/>
    <w:rsid w:val="00EF4AB6"/>
    <w:rsid w:val="00EF4FA5"/>
    <w:rsid w:val="00EF52CB"/>
    <w:rsid w:val="00EF56E8"/>
    <w:rsid w:val="00EF5B77"/>
    <w:rsid w:val="00EF6495"/>
    <w:rsid w:val="00EF7B8B"/>
    <w:rsid w:val="00EF7BD0"/>
    <w:rsid w:val="00F0018B"/>
    <w:rsid w:val="00F0029B"/>
    <w:rsid w:val="00F005F9"/>
    <w:rsid w:val="00F00DAE"/>
    <w:rsid w:val="00F00F2B"/>
    <w:rsid w:val="00F00FB1"/>
    <w:rsid w:val="00F01782"/>
    <w:rsid w:val="00F01811"/>
    <w:rsid w:val="00F0230B"/>
    <w:rsid w:val="00F027DD"/>
    <w:rsid w:val="00F02BD2"/>
    <w:rsid w:val="00F02D2D"/>
    <w:rsid w:val="00F02F45"/>
    <w:rsid w:val="00F03904"/>
    <w:rsid w:val="00F04590"/>
    <w:rsid w:val="00F0468F"/>
    <w:rsid w:val="00F04D7E"/>
    <w:rsid w:val="00F04F86"/>
    <w:rsid w:val="00F04FBF"/>
    <w:rsid w:val="00F05234"/>
    <w:rsid w:val="00F057A3"/>
    <w:rsid w:val="00F05D87"/>
    <w:rsid w:val="00F05EE8"/>
    <w:rsid w:val="00F0614C"/>
    <w:rsid w:val="00F066AE"/>
    <w:rsid w:val="00F06CAD"/>
    <w:rsid w:val="00F07716"/>
    <w:rsid w:val="00F077B0"/>
    <w:rsid w:val="00F10A65"/>
    <w:rsid w:val="00F10AA7"/>
    <w:rsid w:val="00F10E50"/>
    <w:rsid w:val="00F11F3E"/>
    <w:rsid w:val="00F11FFD"/>
    <w:rsid w:val="00F123D3"/>
    <w:rsid w:val="00F12E18"/>
    <w:rsid w:val="00F138F0"/>
    <w:rsid w:val="00F151B3"/>
    <w:rsid w:val="00F15B50"/>
    <w:rsid w:val="00F16105"/>
    <w:rsid w:val="00F16510"/>
    <w:rsid w:val="00F165D9"/>
    <w:rsid w:val="00F16C64"/>
    <w:rsid w:val="00F16CF8"/>
    <w:rsid w:val="00F17EDC"/>
    <w:rsid w:val="00F20447"/>
    <w:rsid w:val="00F21396"/>
    <w:rsid w:val="00F2223C"/>
    <w:rsid w:val="00F22C5C"/>
    <w:rsid w:val="00F22C9E"/>
    <w:rsid w:val="00F233B1"/>
    <w:rsid w:val="00F23EA5"/>
    <w:rsid w:val="00F249BD"/>
    <w:rsid w:val="00F24BF4"/>
    <w:rsid w:val="00F25004"/>
    <w:rsid w:val="00F25E7B"/>
    <w:rsid w:val="00F26C8F"/>
    <w:rsid w:val="00F276FA"/>
    <w:rsid w:val="00F27B4C"/>
    <w:rsid w:val="00F27D17"/>
    <w:rsid w:val="00F3068F"/>
    <w:rsid w:val="00F31913"/>
    <w:rsid w:val="00F31D6D"/>
    <w:rsid w:val="00F339BE"/>
    <w:rsid w:val="00F33DA1"/>
    <w:rsid w:val="00F33F0C"/>
    <w:rsid w:val="00F34B01"/>
    <w:rsid w:val="00F34F13"/>
    <w:rsid w:val="00F36005"/>
    <w:rsid w:val="00F37486"/>
    <w:rsid w:val="00F37496"/>
    <w:rsid w:val="00F376E8"/>
    <w:rsid w:val="00F378AA"/>
    <w:rsid w:val="00F40410"/>
    <w:rsid w:val="00F40885"/>
    <w:rsid w:val="00F40FD4"/>
    <w:rsid w:val="00F417F4"/>
    <w:rsid w:val="00F4181D"/>
    <w:rsid w:val="00F4209B"/>
    <w:rsid w:val="00F421D1"/>
    <w:rsid w:val="00F4251A"/>
    <w:rsid w:val="00F42D44"/>
    <w:rsid w:val="00F42E8A"/>
    <w:rsid w:val="00F43036"/>
    <w:rsid w:val="00F43377"/>
    <w:rsid w:val="00F43410"/>
    <w:rsid w:val="00F43710"/>
    <w:rsid w:val="00F43BD0"/>
    <w:rsid w:val="00F4425C"/>
    <w:rsid w:val="00F44408"/>
    <w:rsid w:val="00F447BA"/>
    <w:rsid w:val="00F452F4"/>
    <w:rsid w:val="00F4597F"/>
    <w:rsid w:val="00F45B99"/>
    <w:rsid w:val="00F46606"/>
    <w:rsid w:val="00F46D80"/>
    <w:rsid w:val="00F473E4"/>
    <w:rsid w:val="00F476CB"/>
    <w:rsid w:val="00F50205"/>
    <w:rsid w:val="00F50655"/>
    <w:rsid w:val="00F50C22"/>
    <w:rsid w:val="00F50FB8"/>
    <w:rsid w:val="00F51A8D"/>
    <w:rsid w:val="00F52737"/>
    <w:rsid w:val="00F52F5F"/>
    <w:rsid w:val="00F531C7"/>
    <w:rsid w:val="00F53EEC"/>
    <w:rsid w:val="00F54D8A"/>
    <w:rsid w:val="00F55A1A"/>
    <w:rsid w:val="00F56027"/>
    <w:rsid w:val="00F560A0"/>
    <w:rsid w:val="00F56341"/>
    <w:rsid w:val="00F56500"/>
    <w:rsid w:val="00F56B97"/>
    <w:rsid w:val="00F60932"/>
    <w:rsid w:val="00F621B6"/>
    <w:rsid w:val="00F62A83"/>
    <w:rsid w:val="00F6348B"/>
    <w:rsid w:val="00F64119"/>
    <w:rsid w:val="00F64229"/>
    <w:rsid w:val="00F649A8"/>
    <w:rsid w:val="00F649CB"/>
    <w:rsid w:val="00F6620A"/>
    <w:rsid w:val="00F66AF1"/>
    <w:rsid w:val="00F66EFC"/>
    <w:rsid w:val="00F6743A"/>
    <w:rsid w:val="00F67C11"/>
    <w:rsid w:val="00F700C9"/>
    <w:rsid w:val="00F701B9"/>
    <w:rsid w:val="00F711A3"/>
    <w:rsid w:val="00F719B5"/>
    <w:rsid w:val="00F71B8E"/>
    <w:rsid w:val="00F72182"/>
    <w:rsid w:val="00F723D7"/>
    <w:rsid w:val="00F7244D"/>
    <w:rsid w:val="00F728E1"/>
    <w:rsid w:val="00F73AB3"/>
    <w:rsid w:val="00F74A68"/>
    <w:rsid w:val="00F74ED7"/>
    <w:rsid w:val="00F76C95"/>
    <w:rsid w:val="00F7735A"/>
    <w:rsid w:val="00F77676"/>
    <w:rsid w:val="00F77BCA"/>
    <w:rsid w:val="00F77D33"/>
    <w:rsid w:val="00F80360"/>
    <w:rsid w:val="00F80CF2"/>
    <w:rsid w:val="00F8128E"/>
    <w:rsid w:val="00F816D4"/>
    <w:rsid w:val="00F81EBB"/>
    <w:rsid w:val="00F8268B"/>
    <w:rsid w:val="00F82DCB"/>
    <w:rsid w:val="00F83991"/>
    <w:rsid w:val="00F84EE0"/>
    <w:rsid w:val="00F850B9"/>
    <w:rsid w:val="00F86A55"/>
    <w:rsid w:val="00F900E9"/>
    <w:rsid w:val="00F90AF0"/>
    <w:rsid w:val="00F917F5"/>
    <w:rsid w:val="00F91B7B"/>
    <w:rsid w:val="00F91C01"/>
    <w:rsid w:val="00F925B1"/>
    <w:rsid w:val="00F926AE"/>
    <w:rsid w:val="00F93AA6"/>
    <w:rsid w:val="00F94823"/>
    <w:rsid w:val="00F94B8B"/>
    <w:rsid w:val="00F95088"/>
    <w:rsid w:val="00F95472"/>
    <w:rsid w:val="00F95FEF"/>
    <w:rsid w:val="00F9613F"/>
    <w:rsid w:val="00F9646A"/>
    <w:rsid w:val="00F9748E"/>
    <w:rsid w:val="00F97B55"/>
    <w:rsid w:val="00F97C2A"/>
    <w:rsid w:val="00F97E10"/>
    <w:rsid w:val="00FA067D"/>
    <w:rsid w:val="00FA0D0E"/>
    <w:rsid w:val="00FA1DE8"/>
    <w:rsid w:val="00FA2165"/>
    <w:rsid w:val="00FA33D4"/>
    <w:rsid w:val="00FA3CA4"/>
    <w:rsid w:val="00FA46B7"/>
    <w:rsid w:val="00FA478B"/>
    <w:rsid w:val="00FA48E9"/>
    <w:rsid w:val="00FA506D"/>
    <w:rsid w:val="00FA5D34"/>
    <w:rsid w:val="00FA78B2"/>
    <w:rsid w:val="00FB12BC"/>
    <w:rsid w:val="00FB12FE"/>
    <w:rsid w:val="00FB141A"/>
    <w:rsid w:val="00FB29F6"/>
    <w:rsid w:val="00FB2A95"/>
    <w:rsid w:val="00FB2E01"/>
    <w:rsid w:val="00FB3805"/>
    <w:rsid w:val="00FB3D50"/>
    <w:rsid w:val="00FB4842"/>
    <w:rsid w:val="00FB48BA"/>
    <w:rsid w:val="00FB4CDC"/>
    <w:rsid w:val="00FB4E24"/>
    <w:rsid w:val="00FB5516"/>
    <w:rsid w:val="00FB5746"/>
    <w:rsid w:val="00FB69AB"/>
    <w:rsid w:val="00FB6AFA"/>
    <w:rsid w:val="00FB78F2"/>
    <w:rsid w:val="00FB7A66"/>
    <w:rsid w:val="00FC0BBF"/>
    <w:rsid w:val="00FC0CF0"/>
    <w:rsid w:val="00FC1ECF"/>
    <w:rsid w:val="00FC1F3A"/>
    <w:rsid w:val="00FC2237"/>
    <w:rsid w:val="00FC25C6"/>
    <w:rsid w:val="00FC3247"/>
    <w:rsid w:val="00FC36B8"/>
    <w:rsid w:val="00FC396C"/>
    <w:rsid w:val="00FC3ABE"/>
    <w:rsid w:val="00FC3FCB"/>
    <w:rsid w:val="00FC441D"/>
    <w:rsid w:val="00FC4F42"/>
    <w:rsid w:val="00FC564C"/>
    <w:rsid w:val="00FC567C"/>
    <w:rsid w:val="00FC5FE6"/>
    <w:rsid w:val="00FC62BA"/>
    <w:rsid w:val="00FC6BA8"/>
    <w:rsid w:val="00FC6D8A"/>
    <w:rsid w:val="00FC7B43"/>
    <w:rsid w:val="00FC7E04"/>
    <w:rsid w:val="00FD0950"/>
    <w:rsid w:val="00FD0EDA"/>
    <w:rsid w:val="00FD1701"/>
    <w:rsid w:val="00FD1B64"/>
    <w:rsid w:val="00FD3198"/>
    <w:rsid w:val="00FD35F6"/>
    <w:rsid w:val="00FD3D84"/>
    <w:rsid w:val="00FD3E4E"/>
    <w:rsid w:val="00FD44B1"/>
    <w:rsid w:val="00FD47CA"/>
    <w:rsid w:val="00FD527E"/>
    <w:rsid w:val="00FD5BC4"/>
    <w:rsid w:val="00FD639E"/>
    <w:rsid w:val="00FD63EA"/>
    <w:rsid w:val="00FD724B"/>
    <w:rsid w:val="00FE014F"/>
    <w:rsid w:val="00FE015C"/>
    <w:rsid w:val="00FE029B"/>
    <w:rsid w:val="00FE0343"/>
    <w:rsid w:val="00FE05E1"/>
    <w:rsid w:val="00FE0B49"/>
    <w:rsid w:val="00FE1496"/>
    <w:rsid w:val="00FE1809"/>
    <w:rsid w:val="00FE23F4"/>
    <w:rsid w:val="00FE2968"/>
    <w:rsid w:val="00FE2C2C"/>
    <w:rsid w:val="00FE2EF6"/>
    <w:rsid w:val="00FE3108"/>
    <w:rsid w:val="00FE377A"/>
    <w:rsid w:val="00FE40CB"/>
    <w:rsid w:val="00FE4379"/>
    <w:rsid w:val="00FE499F"/>
    <w:rsid w:val="00FE4AE8"/>
    <w:rsid w:val="00FE5798"/>
    <w:rsid w:val="00FE5D86"/>
    <w:rsid w:val="00FE6662"/>
    <w:rsid w:val="00FE667C"/>
    <w:rsid w:val="00FE66EB"/>
    <w:rsid w:val="00FE6730"/>
    <w:rsid w:val="00FE6A9F"/>
    <w:rsid w:val="00FE71E6"/>
    <w:rsid w:val="00FE768D"/>
    <w:rsid w:val="00FE79E3"/>
    <w:rsid w:val="00FF0879"/>
    <w:rsid w:val="00FF0B15"/>
    <w:rsid w:val="00FF1017"/>
    <w:rsid w:val="00FF2089"/>
    <w:rsid w:val="00FF2A17"/>
    <w:rsid w:val="00FF3BBE"/>
    <w:rsid w:val="00FF3F13"/>
    <w:rsid w:val="00FF43E7"/>
    <w:rsid w:val="00FF4B64"/>
    <w:rsid w:val="00FF5924"/>
    <w:rsid w:val="00FF5BF0"/>
    <w:rsid w:val="00FF70C4"/>
    <w:rsid w:val="00FF7D1A"/>
    <w:rsid w:val="00FF7F5C"/>
    <w:rsid w:val="00FF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uiPriority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34A1B"/>
    <w:pPr>
      <w:spacing w:line="360" w:lineRule="auto"/>
      <w:ind w:firstLine="709"/>
      <w:jc w:val="both"/>
    </w:pPr>
    <w:rPr>
      <w:sz w:val="24"/>
    </w:rPr>
  </w:style>
  <w:style w:type="paragraph" w:styleId="11">
    <w:name w:val="heading 1"/>
    <w:basedOn w:val="a1"/>
    <w:next w:val="a1"/>
    <w:link w:val="12"/>
    <w:uiPriority w:val="99"/>
    <w:qFormat/>
    <w:rsid w:val="002E5B8F"/>
    <w:pPr>
      <w:tabs>
        <w:tab w:val="num" w:pos="709"/>
      </w:tabs>
      <w:spacing w:after="240" w:line="240" w:lineRule="auto"/>
      <w:ind w:left="709" w:right="709" w:firstLine="0"/>
      <w:outlineLvl w:val="0"/>
    </w:pPr>
    <w:rPr>
      <w:rFonts w:cs="Arial"/>
      <w:b/>
      <w:iCs/>
      <w:caps/>
    </w:rPr>
  </w:style>
  <w:style w:type="paragraph" w:styleId="2">
    <w:name w:val="heading 2"/>
    <w:aliases w:val="H2,2"/>
    <w:basedOn w:val="a1"/>
    <w:next w:val="a1"/>
    <w:link w:val="20"/>
    <w:uiPriority w:val="99"/>
    <w:qFormat/>
    <w:rsid w:val="002E5B8F"/>
    <w:pPr>
      <w:tabs>
        <w:tab w:val="num" w:pos="369"/>
      </w:tabs>
      <w:spacing w:before="240" w:after="240" w:line="240" w:lineRule="auto"/>
      <w:ind w:left="709" w:firstLine="0"/>
      <w:outlineLvl w:val="1"/>
    </w:pPr>
    <w:rPr>
      <w:b/>
    </w:rPr>
  </w:style>
  <w:style w:type="paragraph" w:styleId="3">
    <w:name w:val="heading 3"/>
    <w:basedOn w:val="a1"/>
    <w:next w:val="a1"/>
    <w:link w:val="30"/>
    <w:uiPriority w:val="99"/>
    <w:qFormat/>
    <w:rsid w:val="002E5B8F"/>
    <w:pPr>
      <w:tabs>
        <w:tab w:val="num" w:pos="709"/>
      </w:tabs>
      <w:spacing w:before="240" w:after="240" w:line="240" w:lineRule="auto"/>
      <w:ind w:left="709" w:firstLine="0"/>
      <w:outlineLvl w:val="2"/>
    </w:pPr>
    <w:rPr>
      <w:b/>
      <w:bCs/>
    </w:rPr>
  </w:style>
  <w:style w:type="paragraph" w:styleId="4">
    <w:name w:val="heading 4"/>
    <w:basedOn w:val="a1"/>
    <w:next w:val="a1"/>
    <w:link w:val="40"/>
    <w:uiPriority w:val="99"/>
    <w:qFormat/>
    <w:rsid w:val="002E5B8F"/>
    <w:pPr>
      <w:tabs>
        <w:tab w:val="num" w:pos="369"/>
      </w:tabs>
      <w:spacing w:before="240" w:after="240" w:line="240" w:lineRule="auto"/>
      <w:ind w:left="709" w:firstLine="0"/>
      <w:outlineLvl w:val="3"/>
    </w:pPr>
    <w:rPr>
      <w:b/>
    </w:rPr>
  </w:style>
  <w:style w:type="paragraph" w:styleId="5">
    <w:name w:val="heading 5"/>
    <w:basedOn w:val="a1"/>
    <w:next w:val="a1"/>
    <w:link w:val="50"/>
    <w:uiPriority w:val="99"/>
    <w:qFormat/>
    <w:rsid w:val="00AC55E8"/>
    <w:pPr>
      <w:tabs>
        <w:tab w:val="num" w:pos="369"/>
      </w:tabs>
      <w:spacing w:before="240" w:after="240" w:line="240" w:lineRule="auto"/>
      <w:ind w:left="709" w:firstLine="0"/>
      <w:outlineLvl w:val="4"/>
    </w:pPr>
    <w:rPr>
      <w:rFonts w:cs="Arial"/>
      <w:b/>
    </w:rPr>
  </w:style>
  <w:style w:type="paragraph" w:styleId="6">
    <w:name w:val="heading 6"/>
    <w:basedOn w:val="a1"/>
    <w:next w:val="a1"/>
    <w:link w:val="60"/>
    <w:uiPriority w:val="99"/>
    <w:qFormat/>
    <w:rsid w:val="00AC55E8"/>
    <w:pPr>
      <w:tabs>
        <w:tab w:val="num" w:pos="369"/>
      </w:tabs>
      <w:spacing w:before="240" w:after="240" w:line="240" w:lineRule="auto"/>
      <w:ind w:left="709" w:firstLine="0"/>
      <w:outlineLvl w:val="5"/>
    </w:pPr>
    <w:rPr>
      <w:b/>
      <w:bCs/>
    </w:rPr>
  </w:style>
  <w:style w:type="paragraph" w:styleId="7">
    <w:name w:val="heading 7"/>
    <w:basedOn w:val="a1"/>
    <w:next w:val="a1"/>
    <w:link w:val="70"/>
    <w:uiPriority w:val="99"/>
    <w:qFormat/>
    <w:rsid w:val="00AC55E8"/>
    <w:pPr>
      <w:keepNext/>
      <w:tabs>
        <w:tab w:val="num" w:pos="369"/>
      </w:tabs>
      <w:spacing w:before="240" w:after="240" w:line="240" w:lineRule="auto"/>
      <w:ind w:left="709" w:firstLine="0"/>
      <w:outlineLvl w:val="6"/>
    </w:pPr>
    <w:rPr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A30EEC"/>
    <w:pPr>
      <w:tabs>
        <w:tab w:val="num" w:pos="369"/>
      </w:tabs>
      <w:spacing w:before="240" w:after="240" w:line="240" w:lineRule="auto"/>
      <w:ind w:left="709" w:firstLine="0"/>
      <w:outlineLvl w:val="7"/>
    </w:pPr>
    <w:rPr>
      <w:b/>
      <w:bCs/>
      <w:caps/>
      <w:szCs w:val="24"/>
    </w:rPr>
  </w:style>
  <w:style w:type="paragraph" w:styleId="9">
    <w:name w:val="heading 9"/>
    <w:basedOn w:val="a1"/>
    <w:next w:val="a1"/>
    <w:link w:val="90"/>
    <w:uiPriority w:val="99"/>
    <w:qFormat/>
    <w:rsid w:val="00AC55E8"/>
    <w:pPr>
      <w:tabs>
        <w:tab w:val="num" w:pos="709"/>
      </w:tabs>
      <w:spacing w:before="240" w:after="240" w:line="240" w:lineRule="auto"/>
      <w:ind w:left="709" w:firstLine="0"/>
      <w:outlineLvl w:val="8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1"/>
    <w:uiPriority w:val="99"/>
    <w:locked/>
    <w:rsid w:val="002E5B8F"/>
    <w:rPr>
      <w:rFonts w:cs="Arial"/>
      <w:b/>
      <w:iCs/>
      <w:caps/>
      <w:sz w:val="24"/>
    </w:rPr>
  </w:style>
  <w:style w:type="character" w:customStyle="1" w:styleId="20">
    <w:name w:val="Заголовок 2 Знак"/>
    <w:aliases w:val="H2 Знак,2 Знак"/>
    <w:basedOn w:val="a2"/>
    <w:link w:val="2"/>
    <w:uiPriority w:val="99"/>
    <w:locked/>
    <w:rsid w:val="00E85277"/>
    <w:rPr>
      <w:b/>
      <w:sz w:val="24"/>
    </w:rPr>
  </w:style>
  <w:style w:type="character" w:customStyle="1" w:styleId="30">
    <w:name w:val="Заголовок 3 Знак"/>
    <w:basedOn w:val="a2"/>
    <w:link w:val="3"/>
    <w:uiPriority w:val="99"/>
    <w:locked/>
    <w:rsid w:val="00E85277"/>
    <w:rPr>
      <w:b/>
      <w:bCs/>
      <w:sz w:val="24"/>
    </w:rPr>
  </w:style>
  <w:style w:type="character" w:customStyle="1" w:styleId="40">
    <w:name w:val="Заголовок 4 Знак"/>
    <w:basedOn w:val="a2"/>
    <w:link w:val="4"/>
    <w:uiPriority w:val="99"/>
    <w:locked/>
    <w:rsid w:val="00E85277"/>
    <w:rPr>
      <w:b/>
      <w:sz w:val="24"/>
    </w:rPr>
  </w:style>
  <w:style w:type="character" w:customStyle="1" w:styleId="50">
    <w:name w:val="Заголовок 5 Знак"/>
    <w:basedOn w:val="a2"/>
    <w:link w:val="5"/>
    <w:uiPriority w:val="99"/>
    <w:locked/>
    <w:rsid w:val="00AC55E8"/>
    <w:rPr>
      <w:rFonts w:cs="Arial"/>
      <w:b/>
      <w:sz w:val="24"/>
    </w:rPr>
  </w:style>
  <w:style w:type="character" w:customStyle="1" w:styleId="60">
    <w:name w:val="Заголовок 6 Знак"/>
    <w:basedOn w:val="a2"/>
    <w:link w:val="6"/>
    <w:uiPriority w:val="99"/>
    <w:locked/>
    <w:rsid w:val="00E85277"/>
    <w:rPr>
      <w:b/>
      <w:bCs/>
      <w:sz w:val="24"/>
    </w:rPr>
  </w:style>
  <w:style w:type="character" w:customStyle="1" w:styleId="70">
    <w:name w:val="Заголовок 7 Знак"/>
    <w:basedOn w:val="a2"/>
    <w:link w:val="7"/>
    <w:uiPriority w:val="99"/>
    <w:locked/>
    <w:rsid w:val="00AC55E8"/>
    <w:rPr>
      <w:b/>
      <w:bCs/>
      <w:sz w:val="24"/>
    </w:rPr>
  </w:style>
  <w:style w:type="character" w:customStyle="1" w:styleId="80">
    <w:name w:val="Заголовок 8 Знак"/>
    <w:basedOn w:val="a2"/>
    <w:link w:val="8"/>
    <w:uiPriority w:val="99"/>
    <w:locked/>
    <w:rsid w:val="00E85277"/>
    <w:rPr>
      <w:b/>
      <w:bCs/>
      <w:caps/>
      <w:sz w:val="24"/>
      <w:szCs w:val="24"/>
    </w:rPr>
  </w:style>
  <w:style w:type="character" w:customStyle="1" w:styleId="90">
    <w:name w:val="Заголовок 9 Знак"/>
    <w:basedOn w:val="a2"/>
    <w:link w:val="9"/>
    <w:uiPriority w:val="99"/>
    <w:locked/>
    <w:rsid w:val="00E85277"/>
    <w:rPr>
      <w:b/>
      <w:bCs/>
      <w:sz w:val="24"/>
    </w:rPr>
  </w:style>
  <w:style w:type="paragraph" w:customStyle="1" w:styleId="a5">
    <w:name w:val="Титул год"/>
    <w:basedOn w:val="16"/>
    <w:next w:val="a1"/>
    <w:rsid w:val="007B6FE7"/>
    <w:rPr>
      <w:bCs w:val="0"/>
      <w:caps w:val="0"/>
    </w:rPr>
  </w:style>
  <w:style w:type="paragraph" w:customStyle="1" w:styleId="a6">
    <w:name w:val="Рисунок Заголовок Название объекта"/>
    <w:basedOn w:val="a7"/>
    <w:next w:val="a1"/>
    <w:uiPriority w:val="99"/>
    <w:rsid w:val="00E6329B"/>
    <w:pPr>
      <w:spacing w:before="120" w:after="120"/>
      <w:ind w:firstLine="0"/>
      <w:jc w:val="center"/>
    </w:pPr>
  </w:style>
  <w:style w:type="paragraph" w:styleId="13">
    <w:name w:val="toc 1"/>
    <w:basedOn w:val="a1"/>
    <w:next w:val="a1"/>
    <w:uiPriority w:val="99"/>
    <w:rsid w:val="007566C4"/>
    <w:pPr>
      <w:tabs>
        <w:tab w:val="right" w:leader="dot" w:pos="9809"/>
      </w:tabs>
      <w:spacing w:after="120" w:line="240" w:lineRule="auto"/>
      <w:ind w:left="1134" w:right="567" w:hanging="1134"/>
      <w:jc w:val="left"/>
    </w:pPr>
    <w:rPr>
      <w:b/>
      <w:bCs/>
      <w:caps/>
      <w:noProof/>
    </w:rPr>
  </w:style>
  <w:style w:type="paragraph" w:styleId="21">
    <w:name w:val="toc 2"/>
    <w:basedOn w:val="a1"/>
    <w:next w:val="a1"/>
    <w:autoRedefine/>
    <w:uiPriority w:val="99"/>
    <w:rsid w:val="007566C4"/>
    <w:pPr>
      <w:tabs>
        <w:tab w:val="right" w:leader="dot" w:pos="9809"/>
      </w:tabs>
      <w:spacing w:after="120" w:line="240" w:lineRule="auto"/>
      <w:ind w:left="1134" w:right="567" w:hanging="1134"/>
    </w:pPr>
    <w:rPr>
      <w:szCs w:val="24"/>
    </w:rPr>
  </w:style>
  <w:style w:type="paragraph" w:styleId="31">
    <w:name w:val="toc 3"/>
    <w:basedOn w:val="a1"/>
    <w:next w:val="a1"/>
    <w:autoRedefine/>
    <w:uiPriority w:val="99"/>
    <w:rsid w:val="007566C4"/>
    <w:pPr>
      <w:tabs>
        <w:tab w:val="right" w:leader="dot" w:pos="9809"/>
      </w:tabs>
      <w:spacing w:after="120" w:line="240" w:lineRule="auto"/>
      <w:ind w:left="1134" w:right="567" w:hanging="1134"/>
      <w:jc w:val="left"/>
    </w:pPr>
    <w:rPr>
      <w:iCs/>
      <w:noProof/>
      <w:lang w:val="en-US"/>
    </w:rPr>
  </w:style>
  <w:style w:type="paragraph" w:styleId="41">
    <w:name w:val="toc 4"/>
    <w:basedOn w:val="a1"/>
    <w:next w:val="a1"/>
    <w:autoRedefine/>
    <w:uiPriority w:val="99"/>
    <w:rsid w:val="007566C4"/>
    <w:pPr>
      <w:tabs>
        <w:tab w:val="right" w:leader="dot" w:pos="9809"/>
      </w:tabs>
      <w:spacing w:after="120" w:line="240" w:lineRule="auto"/>
      <w:ind w:left="1134" w:hanging="1134"/>
      <w:jc w:val="left"/>
    </w:pPr>
    <w:rPr>
      <w:szCs w:val="21"/>
    </w:rPr>
  </w:style>
  <w:style w:type="paragraph" w:customStyle="1" w:styleId="a8">
    <w:name w:val="Таблица по левому краю"/>
    <w:basedOn w:val="a9"/>
    <w:rsid w:val="00EE68F4"/>
    <w:pPr>
      <w:jc w:val="left"/>
    </w:pPr>
    <w:rPr>
      <w:color w:val="000000"/>
      <w:szCs w:val="20"/>
    </w:rPr>
  </w:style>
  <w:style w:type="paragraph" w:customStyle="1" w:styleId="16">
    <w:name w:val="Титул по центру 16 пт"/>
    <w:basedOn w:val="a1"/>
    <w:next w:val="a1"/>
    <w:rsid w:val="00B52927"/>
    <w:pPr>
      <w:spacing w:line="240" w:lineRule="auto"/>
      <w:ind w:firstLine="0"/>
      <w:jc w:val="center"/>
    </w:pPr>
    <w:rPr>
      <w:b/>
      <w:bCs/>
      <w:caps/>
      <w:sz w:val="32"/>
      <w:szCs w:val="32"/>
    </w:rPr>
  </w:style>
  <w:style w:type="paragraph" w:customStyle="1" w:styleId="120">
    <w:name w:val="Текст по центру 12пт"/>
    <w:basedOn w:val="a1"/>
    <w:uiPriority w:val="99"/>
    <w:rsid w:val="00A93A2A"/>
    <w:pPr>
      <w:ind w:firstLine="0"/>
      <w:jc w:val="center"/>
    </w:pPr>
  </w:style>
  <w:style w:type="paragraph" w:styleId="aa">
    <w:name w:val="footer"/>
    <w:basedOn w:val="a1"/>
    <w:link w:val="ab"/>
    <w:rsid w:val="00E939D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semiHidden/>
    <w:locked/>
    <w:rsid w:val="00E85277"/>
    <w:rPr>
      <w:rFonts w:cs="Times New Roman"/>
      <w:sz w:val="20"/>
      <w:szCs w:val="20"/>
    </w:rPr>
  </w:style>
  <w:style w:type="paragraph" w:styleId="91">
    <w:name w:val="toc 9"/>
    <w:basedOn w:val="a1"/>
    <w:next w:val="a1"/>
    <w:autoRedefine/>
    <w:uiPriority w:val="99"/>
    <w:rsid w:val="007275DB"/>
    <w:pPr>
      <w:spacing w:after="120" w:line="240" w:lineRule="auto"/>
      <w:ind w:left="1134" w:right="567" w:hanging="1134"/>
      <w:jc w:val="left"/>
    </w:pPr>
    <w:rPr>
      <w:szCs w:val="21"/>
    </w:rPr>
  </w:style>
  <w:style w:type="paragraph" w:styleId="ac">
    <w:name w:val="header"/>
    <w:basedOn w:val="a1"/>
    <w:link w:val="ad"/>
    <w:uiPriority w:val="99"/>
    <w:rsid w:val="0063443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semiHidden/>
    <w:locked/>
    <w:rsid w:val="00E85277"/>
    <w:rPr>
      <w:rFonts w:cs="Times New Roman"/>
      <w:sz w:val="20"/>
      <w:szCs w:val="20"/>
    </w:rPr>
  </w:style>
  <w:style w:type="character" w:customStyle="1" w:styleId="ae">
    <w:name w:val="Красный"/>
    <w:basedOn w:val="a2"/>
    <w:uiPriority w:val="99"/>
    <w:rsid w:val="00AA35C4"/>
    <w:rPr>
      <w:rFonts w:cs="Times New Roman"/>
      <w:bCs/>
      <w:color w:val="FF0000"/>
    </w:rPr>
  </w:style>
  <w:style w:type="paragraph" w:styleId="af">
    <w:name w:val="List Number"/>
    <w:basedOn w:val="a1"/>
    <w:uiPriority w:val="99"/>
    <w:rsid w:val="00B80950"/>
    <w:pPr>
      <w:tabs>
        <w:tab w:val="left" w:pos="284"/>
        <w:tab w:val="num" w:pos="360"/>
      </w:tabs>
      <w:ind w:left="284" w:hanging="284"/>
    </w:pPr>
  </w:style>
  <w:style w:type="paragraph" w:customStyle="1" w:styleId="a9">
    <w:name w:val="Таблица по середине"/>
    <w:basedOn w:val="a1"/>
    <w:next w:val="a1"/>
    <w:uiPriority w:val="99"/>
    <w:rsid w:val="00EE68F4"/>
    <w:pPr>
      <w:spacing w:line="240" w:lineRule="auto"/>
      <w:ind w:firstLine="0"/>
      <w:jc w:val="center"/>
    </w:pPr>
    <w:rPr>
      <w:szCs w:val="24"/>
    </w:rPr>
  </w:style>
  <w:style w:type="paragraph" w:customStyle="1" w:styleId="af0">
    <w:name w:val="Приложение"/>
    <w:basedOn w:val="8"/>
    <w:next w:val="a1"/>
    <w:link w:val="af1"/>
    <w:uiPriority w:val="99"/>
    <w:rsid w:val="00743985"/>
    <w:pPr>
      <w:tabs>
        <w:tab w:val="clear" w:pos="369"/>
        <w:tab w:val="num" w:pos="709"/>
        <w:tab w:val="num" w:pos="1049"/>
        <w:tab w:val="num" w:pos="1429"/>
      </w:tabs>
      <w:spacing w:before="60" w:after="120"/>
      <w:ind w:left="1429" w:hanging="720"/>
    </w:pPr>
    <w:rPr>
      <w:caps w:val="0"/>
    </w:rPr>
  </w:style>
  <w:style w:type="character" w:styleId="af2">
    <w:name w:val="Hyperlink"/>
    <w:basedOn w:val="a2"/>
    <w:uiPriority w:val="99"/>
    <w:rsid w:val="00A46800"/>
    <w:rPr>
      <w:rFonts w:ascii="Times New Roman" w:hAnsi="Times New Roman" w:cs="Times New Roman"/>
      <w:color w:val="0000FF"/>
      <w:sz w:val="22"/>
      <w:szCs w:val="22"/>
      <w:u w:val="none"/>
    </w:rPr>
  </w:style>
  <w:style w:type="paragraph" w:styleId="51">
    <w:name w:val="toc 5"/>
    <w:basedOn w:val="a1"/>
    <w:next w:val="a1"/>
    <w:autoRedefine/>
    <w:uiPriority w:val="99"/>
    <w:rsid w:val="007566C4"/>
    <w:pPr>
      <w:tabs>
        <w:tab w:val="right" w:leader="dot" w:pos="9809"/>
      </w:tabs>
      <w:spacing w:after="120" w:line="240" w:lineRule="auto"/>
      <w:ind w:left="1134" w:right="567" w:hanging="1134"/>
    </w:pPr>
  </w:style>
  <w:style w:type="character" w:customStyle="1" w:styleId="160">
    <w:name w:val="Титул обычный 16 пт"/>
    <w:basedOn w:val="a2"/>
    <w:uiPriority w:val="99"/>
    <w:rsid w:val="0061570E"/>
    <w:rPr>
      <w:rFonts w:cs="Times New Roman"/>
      <w:sz w:val="32"/>
    </w:rPr>
  </w:style>
  <w:style w:type="paragraph" w:customStyle="1" w:styleId="af3">
    <w:name w:val="Штамп"/>
    <w:link w:val="14"/>
    <w:rsid w:val="00485D37"/>
    <w:pPr>
      <w:jc w:val="center"/>
    </w:pPr>
    <w:rPr>
      <w:sz w:val="16"/>
    </w:rPr>
  </w:style>
  <w:style w:type="paragraph" w:customStyle="1" w:styleId="af4">
    <w:name w:val="МаркированныйТочка"/>
    <w:basedOn w:val="a1"/>
    <w:link w:val="af5"/>
    <w:rsid w:val="005C5E00"/>
    <w:pPr>
      <w:tabs>
        <w:tab w:val="num" w:pos="1049"/>
      </w:tabs>
      <w:jc w:val="left"/>
    </w:pPr>
  </w:style>
  <w:style w:type="paragraph" w:styleId="af6">
    <w:name w:val="Body Text"/>
    <w:basedOn w:val="a1"/>
    <w:link w:val="af7"/>
    <w:uiPriority w:val="99"/>
    <w:rsid w:val="0061570E"/>
    <w:pPr>
      <w:spacing w:line="240" w:lineRule="auto"/>
      <w:ind w:firstLine="0"/>
    </w:pPr>
    <w:rPr>
      <w:sz w:val="22"/>
    </w:rPr>
  </w:style>
  <w:style w:type="character" w:customStyle="1" w:styleId="af7">
    <w:name w:val="Основной текст Знак"/>
    <w:basedOn w:val="a2"/>
    <w:link w:val="af6"/>
    <w:uiPriority w:val="99"/>
    <w:semiHidden/>
    <w:locked/>
    <w:rsid w:val="00E85277"/>
    <w:rPr>
      <w:rFonts w:cs="Times New Roman"/>
      <w:sz w:val="20"/>
      <w:szCs w:val="20"/>
    </w:rPr>
  </w:style>
  <w:style w:type="character" w:styleId="af8">
    <w:name w:val="page number"/>
    <w:basedOn w:val="a2"/>
    <w:uiPriority w:val="99"/>
    <w:rsid w:val="00B80950"/>
    <w:rPr>
      <w:rFonts w:cs="Times New Roman"/>
    </w:rPr>
  </w:style>
  <w:style w:type="paragraph" w:customStyle="1" w:styleId="af9">
    <w:name w:val="Название рисунка"/>
    <w:basedOn w:val="a1"/>
    <w:next w:val="a1"/>
    <w:uiPriority w:val="99"/>
    <w:rsid w:val="00B80950"/>
    <w:pPr>
      <w:spacing w:line="240" w:lineRule="auto"/>
      <w:ind w:firstLine="0"/>
      <w:jc w:val="center"/>
    </w:pPr>
    <w:rPr>
      <w:b/>
    </w:rPr>
  </w:style>
  <w:style w:type="paragraph" w:styleId="61">
    <w:name w:val="toc 6"/>
    <w:basedOn w:val="a1"/>
    <w:next w:val="a1"/>
    <w:autoRedefine/>
    <w:uiPriority w:val="99"/>
    <w:rsid w:val="007566C4"/>
    <w:pPr>
      <w:tabs>
        <w:tab w:val="right" w:leader="dot" w:pos="9809"/>
      </w:tabs>
      <w:spacing w:after="120" w:line="240" w:lineRule="auto"/>
      <w:ind w:left="1134" w:right="567" w:hanging="1134"/>
    </w:pPr>
  </w:style>
  <w:style w:type="paragraph" w:styleId="71">
    <w:name w:val="toc 7"/>
    <w:basedOn w:val="a1"/>
    <w:next w:val="a1"/>
    <w:autoRedefine/>
    <w:uiPriority w:val="99"/>
    <w:rsid w:val="007566C4"/>
    <w:pPr>
      <w:tabs>
        <w:tab w:val="right" w:leader="dot" w:pos="9809"/>
      </w:tabs>
      <w:spacing w:after="120" w:line="240" w:lineRule="auto"/>
      <w:ind w:left="1134" w:right="737" w:hanging="1134"/>
    </w:pPr>
  </w:style>
  <w:style w:type="paragraph" w:customStyle="1" w:styleId="121">
    <w:name w:val="Текст по центру жир 12пт"/>
    <w:basedOn w:val="a1"/>
    <w:uiPriority w:val="99"/>
    <w:rsid w:val="000132B0"/>
    <w:pPr>
      <w:spacing w:after="240" w:line="240" w:lineRule="auto"/>
      <w:ind w:firstLine="0"/>
      <w:jc w:val="center"/>
    </w:pPr>
    <w:rPr>
      <w:b/>
    </w:rPr>
  </w:style>
  <w:style w:type="paragraph" w:styleId="81">
    <w:name w:val="toc 8"/>
    <w:basedOn w:val="a1"/>
    <w:next w:val="a1"/>
    <w:autoRedefine/>
    <w:uiPriority w:val="99"/>
    <w:rsid w:val="007275DB"/>
    <w:pPr>
      <w:tabs>
        <w:tab w:val="right" w:leader="dot" w:pos="9809"/>
      </w:tabs>
      <w:spacing w:after="120" w:line="240" w:lineRule="auto"/>
      <w:ind w:right="567" w:firstLine="0"/>
    </w:pPr>
    <w:rPr>
      <w:caps/>
      <w:szCs w:val="24"/>
    </w:rPr>
  </w:style>
  <w:style w:type="character" w:customStyle="1" w:styleId="15">
    <w:name w:val="Красный1"/>
    <w:basedOn w:val="a2"/>
    <w:rsid w:val="00156F13"/>
    <w:rPr>
      <w:rFonts w:cs="Times New Roman"/>
      <w:color w:val="FF0000"/>
      <w:sz w:val="16"/>
      <w:szCs w:val="16"/>
    </w:rPr>
  </w:style>
  <w:style w:type="paragraph" w:customStyle="1" w:styleId="afa">
    <w:name w:val="Титул по правому краю"/>
    <w:basedOn w:val="a1"/>
    <w:next w:val="a1"/>
    <w:rsid w:val="00603EBB"/>
    <w:pPr>
      <w:ind w:right="851" w:firstLine="0"/>
      <w:jc w:val="right"/>
    </w:pPr>
    <w:rPr>
      <w:b/>
      <w:sz w:val="32"/>
    </w:rPr>
  </w:style>
  <w:style w:type="paragraph" w:customStyle="1" w:styleId="a">
    <w:name w:val="НумерованныйБуквы"/>
    <w:basedOn w:val="a1"/>
    <w:uiPriority w:val="99"/>
    <w:rsid w:val="007B3EF3"/>
    <w:pPr>
      <w:numPr>
        <w:numId w:val="15"/>
      </w:numPr>
    </w:pPr>
  </w:style>
  <w:style w:type="paragraph" w:customStyle="1" w:styleId="afb">
    <w:name w:val="Титул обычный"/>
    <w:basedOn w:val="a1"/>
    <w:next w:val="a1"/>
    <w:rsid w:val="00034A1B"/>
    <w:pPr>
      <w:jc w:val="left"/>
    </w:pPr>
    <w:rPr>
      <w:b/>
      <w:bCs/>
      <w:sz w:val="32"/>
      <w:szCs w:val="32"/>
    </w:rPr>
  </w:style>
  <w:style w:type="paragraph" w:customStyle="1" w:styleId="afc">
    <w:name w:val="Таблица шапка"/>
    <w:basedOn w:val="a9"/>
    <w:rsid w:val="008E0579"/>
    <w:rPr>
      <w:b/>
      <w:bCs/>
      <w:szCs w:val="20"/>
    </w:rPr>
  </w:style>
  <w:style w:type="paragraph" w:customStyle="1" w:styleId="a0">
    <w:name w:val="НумерованныйЦифры"/>
    <w:basedOn w:val="a1"/>
    <w:uiPriority w:val="99"/>
    <w:rsid w:val="00C0179C"/>
    <w:pPr>
      <w:numPr>
        <w:numId w:val="18"/>
      </w:numPr>
    </w:pPr>
  </w:style>
  <w:style w:type="paragraph" w:customStyle="1" w:styleId="afd">
    <w:name w:val="Таблица Заголовок Название объекта"/>
    <w:basedOn w:val="a7"/>
    <w:next w:val="a1"/>
    <w:link w:val="afe"/>
    <w:uiPriority w:val="99"/>
    <w:rsid w:val="00550F54"/>
    <w:pPr>
      <w:spacing w:after="60"/>
      <w:ind w:left="709" w:firstLine="0"/>
      <w:jc w:val="left"/>
    </w:pPr>
  </w:style>
  <w:style w:type="paragraph" w:customStyle="1" w:styleId="aff">
    <w:name w:val="Штамп форма"/>
    <w:basedOn w:val="aa"/>
    <w:uiPriority w:val="99"/>
    <w:rsid w:val="00CD5E27"/>
    <w:pPr>
      <w:tabs>
        <w:tab w:val="clear" w:pos="4677"/>
        <w:tab w:val="clear" w:pos="9355"/>
      </w:tabs>
      <w:jc w:val="center"/>
    </w:pPr>
    <w:rPr>
      <w:kern w:val="20"/>
      <w:sz w:val="16"/>
    </w:rPr>
  </w:style>
  <w:style w:type="paragraph" w:customStyle="1" w:styleId="aff0">
    <w:name w:val="ШтампЛево"/>
    <w:uiPriority w:val="99"/>
    <w:rsid w:val="00EB06B7"/>
    <w:rPr>
      <w:sz w:val="16"/>
    </w:rPr>
  </w:style>
  <w:style w:type="paragraph" w:customStyle="1" w:styleId="aff1">
    <w:name w:val="Перечень"/>
    <w:basedOn w:val="a1"/>
    <w:next w:val="a1"/>
    <w:uiPriority w:val="99"/>
    <w:rsid w:val="008F47B4"/>
    <w:pPr>
      <w:spacing w:before="60" w:after="120" w:line="240" w:lineRule="auto"/>
    </w:pPr>
    <w:rPr>
      <w:b/>
      <w:caps/>
      <w:szCs w:val="24"/>
    </w:rPr>
  </w:style>
  <w:style w:type="paragraph" w:styleId="a7">
    <w:name w:val="caption"/>
    <w:basedOn w:val="a1"/>
    <w:next w:val="a1"/>
    <w:link w:val="aff2"/>
    <w:uiPriority w:val="99"/>
    <w:qFormat/>
    <w:rsid w:val="00550F54"/>
    <w:pPr>
      <w:spacing w:before="240" w:line="240" w:lineRule="auto"/>
      <w:jc w:val="right"/>
    </w:pPr>
    <w:rPr>
      <w:bCs/>
    </w:rPr>
  </w:style>
  <w:style w:type="paragraph" w:customStyle="1" w:styleId="0">
    <w:name w:val="Обычный Первая строка 0 см"/>
    <w:basedOn w:val="a1"/>
    <w:next w:val="a1"/>
    <w:uiPriority w:val="99"/>
    <w:rsid w:val="00FF3BBE"/>
    <w:pPr>
      <w:ind w:firstLine="0"/>
      <w:jc w:val="left"/>
    </w:pPr>
  </w:style>
  <w:style w:type="paragraph" w:styleId="aff3">
    <w:name w:val="Document Map"/>
    <w:basedOn w:val="a1"/>
    <w:link w:val="aff4"/>
    <w:uiPriority w:val="99"/>
    <w:rsid w:val="00B80950"/>
    <w:pPr>
      <w:shd w:val="clear" w:color="auto" w:fill="000080"/>
    </w:pPr>
    <w:rPr>
      <w:rFonts w:ascii="Tahoma" w:hAnsi="Tahoma" w:cs="Tahoma"/>
    </w:rPr>
  </w:style>
  <w:style w:type="character" w:customStyle="1" w:styleId="aff4">
    <w:name w:val="Схема документа Знак"/>
    <w:basedOn w:val="a2"/>
    <w:link w:val="aff3"/>
    <w:uiPriority w:val="99"/>
    <w:semiHidden/>
    <w:locked/>
    <w:rsid w:val="00E85277"/>
    <w:rPr>
      <w:rFonts w:cs="Times New Roman"/>
      <w:sz w:val="2"/>
    </w:rPr>
  </w:style>
  <w:style w:type="character" w:customStyle="1" w:styleId="aff2">
    <w:name w:val="Название объекта Знак"/>
    <w:basedOn w:val="a2"/>
    <w:link w:val="a7"/>
    <w:uiPriority w:val="99"/>
    <w:locked/>
    <w:rsid w:val="00550F54"/>
    <w:rPr>
      <w:rFonts w:cs="Times New Roman"/>
      <w:bCs/>
      <w:sz w:val="24"/>
      <w:lang w:val="ru-RU" w:eastAsia="ru-RU" w:bidi="ar-SA"/>
    </w:rPr>
  </w:style>
  <w:style w:type="character" w:customStyle="1" w:styleId="afe">
    <w:name w:val="Таблица Заголовок Название объекта Знак Знак"/>
    <w:basedOn w:val="aff2"/>
    <w:link w:val="afd"/>
    <w:uiPriority w:val="99"/>
    <w:locked/>
    <w:rsid w:val="00550F54"/>
    <w:rPr>
      <w:rFonts w:cs="Times New Roman"/>
      <w:bCs/>
      <w:sz w:val="24"/>
      <w:lang w:val="ru-RU" w:eastAsia="ru-RU" w:bidi="ar-SA"/>
    </w:rPr>
  </w:style>
  <w:style w:type="paragraph" w:styleId="aff5">
    <w:name w:val="E-mail Signature"/>
    <w:basedOn w:val="a1"/>
    <w:link w:val="aff6"/>
    <w:uiPriority w:val="99"/>
    <w:rsid w:val="00C82A76"/>
    <w:pPr>
      <w:spacing w:line="240" w:lineRule="auto"/>
      <w:ind w:firstLine="0"/>
      <w:jc w:val="left"/>
    </w:pPr>
    <w:rPr>
      <w:szCs w:val="24"/>
    </w:rPr>
  </w:style>
  <w:style w:type="character" w:customStyle="1" w:styleId="aff6">
    <w:name w:val="Электронная подпись Знак"/>
    <w:basedOn w:val="a2"/>
    <w:link w:val="aff5"/>
    <w:uiPriority w:val="99"/>
    <w:semiHidden/>
    <w:locked/>
    <w:rsid w:val="00E85277"/>
    <w:rPr>
      <w:rFonts w:cs="Times New Roman"/>
      <w:sz w:val="20"/>
      <w:szCs w:val="20"/>
    </w:rPr>
  </w:style>
  <w:style w:type="paragraph" w:customStyle="1" w:styleId="font5">
    <w:name w:val="font5"/>
    <w:basedOn w:val="a1"/>
    <w:uiPriority w:val="99"/>
    <w:rsid w:val="00A12B22"/>
    <w:pPr>
      <w:spacing w:before="100" w:beforeAutospacing="1" w:after="100" w:afterAutospacing="1" w:line="240" w:lineRule="auto"/>
      <w:ind w:firstLine="0"/>
      <w:jc w:val="left"/>
    </w:pPr>
    <w:rPr>
      <w:rFonts w:ascii="Arial Narrow" w:hAnsi="Arial Narrow"/>
      <w:sz w:val="18"/>
      <w:szCs w:val="18"/>
    </w:rPr>
  </w:style>
  <w:style w:type="paragraph" w:customStyle="1" w:styleId="xl24">
    <w:name w:val="xl24"/>
    <w:basedOn w:val="a1"/>
    <w:uiPriority w:val="99"/>
    <w:rsid w:val="00A12B22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32"/>
      <w:szCs w:val="32"/>
    </w:rPr>
  </w:style>
  <w:style w:type="paragraph" w:customStyle="1" w:styleId="xl25">
    <w:name w:val="xl25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i/>
      <w:iCs/>
      <w:sz w:val="22"/>
      <w:szCs w:val="22"/>
    </w:rPr>
  </w:style>
  <w:style w:type="paragraph" w:customStyle="1" w:styleId="xl26">
    <w:name w:val="xl26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i/>
      <w:iCs/>
      <w:sz w:val="22"/>
      <w:szCs w:val="22"/>
    </w:rPr>
  </w:style>
  <w:style w:type="paragraph" w:customStyle="1" w:styleId="xl27">
    <w:name w:val="xl27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z w:val="22"/>
      <w:szCs w:val="22"/>
    </w:rPr>
  </w:style>
  <w:style w:type="paragraph" w:customStyle="1" w:styleId="xl28">
    <w:name w:val="xl28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i/>
      <w:iCs/>
      <w:sz w:val="22"/>
      <w:szCs w:val="22"/>
    </w:rPr>
  </w:style>
  <w:style w:type="paragraph" w:customStyle="1" w:styleId="xl29">
    <w:name w:val="xl29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z w:val="22"/>
      <w:szCs w:val="22"/>
    </w:rPr>
  </w:style>
  <w:style w:type="paragraph" w:customStyle="1" w:styleId="xl30">
    <w:name w:val="xl30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z w:val="22"/>
      <w:szCs w:val="22"/>
    </w:rPr>
  </w:style>
  <w:style w:type="paragraph" w:customStyle="1" w:styleId="xl31">
    <w:name w:val="xl31"/>
    <w:basedOn w:val="a1"/>
    <w:uiPriority w:val="99"/>
    <w:rsid w:val="00A12B2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2"/>
      <w:szCs w:val="22"/>
    </w:rPr>
  </w:style>
  <w:style w:type="paragraph" w:customStyle="1" w:styleId="xl32">
    <w:name w:val="xl32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2"/>
      <w:szCs w:val="22"/>
    </w:rPr>
  </w:style>
  <w:style w:type="paragraph" w:customStyle="1" w:styleId="xl33">
    <w:name w:val="xl33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2"/>
      <w:szCs w:val="22"/>
    </w:rPr>
  </w:style>
  <w:style w:type="paragraph" w:customStyle="1" w:styleId="xl34">
    <w:name w:val="xl34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35">
    <w:name w:val="xl35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2"/>
      <w:szCs w:val="22"/>
    </w:rPr>
  </w:style>
  <w:style w:type="paragraph" w:customStyle="1" w:styleId="xl36">
    <w:name w:val="xl36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37">
    <w:name w:val="xl37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2"/>
      <w:szCs w:val="22"/>
    </w:rPr>
  </w:style>
  <w:style w:type="paragraph" w:styleId="z-">
    <w:name w:val="HTML Bottom of Form"/>
    <w:basedOn w:val="a1"/>
    <w:next w:val="a1"/>
    <w:link w:val="z-0"/>
    <w:hidden/>
    <w:uiPriority w:val="99"/>
    <w:rsid w:val="00B80950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0">
    <w:name w:val="z-Конец формы Знак"/>
    <w:basedOn w:val="a2"/>
    <w:link w:val="z-"/>
    <w:uiPriority w:val="99"/>
    <w:semiHidden/>
    <w:locked/>
    <w:rsid w:val="00E85277"/>
    <w:rPr>
      <w:rFonts w:ascii="Arial" w:hAnsi="Arial" w:cs="Arial"/>
      <w:vanish/>
      <w:sz w:val="16"/>
      <w:szCs w:val="16"/>
    </w:rPr>
  </w:style>
  <w:style w:type="paragraph" w:styleId="z-1">
    <w:name w:val="HTML Top of Form"/>
    <w:basedOn w:val="a1"/>
    <w:next w:val="a1"/>
    <w:link w:val="z-2"/>
    <w:hidden/>
    <w:uiPriority w:val="99"/>
    <w:rsid w:val="00B80950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2">
    <w:name w:val="z-Начало формы Знак"/>
    <w:basedOn w:val="a2"/>
    <w:link w:val="z-1"/>
    <w:uiPriority w:val="99"/>
    <w:semiHidden/>
    <w:locked/>
    <w:rsid w:val="00E85277"/>
    <w:rPr>
      <w:rFonts w:ascii="Arial" w:hAnsi="Arial" w:cs="Arial"/>
      <w:vanish/>
      <w:sz w:val="16"/>
      <w:szCs w:val="16"/>
    </w:rPr>
  </w:style>
  <w:style w:type="character" w:styleId="aff7">
    <w:name w:val="FollowedHyperlink"/>
    <w:basedOn w:val="a2"/>
    <w:uiPriority w:val="99"/>
    <w:rsid w:val="0082073C"/>
    <w:rPr>
      <w:rFonts w:cs="Times New Roman"/>
      <w:color w:val="800080"/>
      <w:u w:val="single"/>
    </w:rPr>
  </w:style>
  <w:style w:type="paragraph" w:customStyle="1" w:styleId="xl38">
    <w:name w:val="xl38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i/>
      <w:iCs/>
      <w:sz w:val="22"/>
      <w:szCs w:val="22"/>
    </w:rPr>
  </w:style>
  <w:style w:type="paragraph" w:customStyle="1" w:styleId="xl39">
    <w:name w:val="xl39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i/>
      <w:iCs/>
      <w:sz w:val="22"/>
      <w:szCs w:val="22"/>
    </w:rPr>
  </w:style>
  <w:style w:type="paragraph" w:customStyle="1" w:styleId="xl40">
    <w:name w:val="xl40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41">
    <w:name w:val="xl41"/>
    <w:basedOn w:val="a1"/>
    <w:uiPriority w:val="99"/>
    <w:rsid w:val="00A12B22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z w:val="22"/>
      <w:szCs w:val="22"/>
    </w:rPr>
  </w:style>
  <w:style w:type="paragraph" w:customStyle="1" w:styleId="xl42">
    <w:name w:val="xl42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43">
    <w:name w:val="xl43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44">
    <w:name w:val="xl44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45">
    <w:name w:val="xl45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z w:val="22"/>
      <w:szCs w:val="22"/>
    </w:rPr>
  </w:style>
  <w:style w:type="paragraph" w:customStyle="1" w:styleId="xl46">
    <w:name w:val="xl46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48">
    <w:name w:val="xl48"/>
    <w:basedOn w:val="a1"/>
    <w:uiPriority w:val="99"/>
    <w:rsid w:val="00A12B2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z w:val="22"/>
      <w:szCs w:val="22"/>
    </w:rPr>
  </w:style>
  <w:style w:type="paragraph" w:customStyle="1" w:styleId="xl49">
    <w:name w:val="xl49"/>
    <w:basedOn w:val="a1"/>
    <w:uiPriority w:val="99"/>
    <w:rsid w:val="00A12B22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0">
    <w:name w:val="xl50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2"/>
      <w:szCs w:val="22"/>
    </w:rPr>
  </w:style>
  <w:style w:type="paragraph" w:customStyle="1" w:styleId="xl51">
    <w:name w:val="xl51"/>
    <w:basedOn w:val="a1"/>
    <w:uiPriority w:val="99"/>
    <w:rsid w:val="00A12B22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2">
    <w:name w:val="xl52"/>
    <w:basedOn w:val="a1"/>
    <w:uiPriority w:val="99"/>
    <w:rsid w:val="00A12B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3">
    <w:name w:val="xl53"/>
    <w:basedOn w:val="a1"/>
    <w:uiPriority w:val="99"/>
    <w:rsid w:val="00A12B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4">
    <w:name w:val="xl54"/>
    <w:basedOn w:val="a1"/>
    <w:uiPriority w:val="99"/>
    <w:rsid w:val="00A12B22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5">
    <w:name w:val="xl55"/>
    <w:basedOn w:val="a1"/>
    <w:uiPriority w:val="99"/>
    <w:rsid w:val="00A12B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6">
    <w:name w:val="xl56"/>
    <w:basedOn w:val="a1"/>
    <w:uiPriority w:val="99"/>
    <w:rsid w:val="00A12B22"/>
    <w:pP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7">
    <w:name w:val="xl57"/>
    <w:basedOn w:val="a1"/>
    <w:uiPriority w:val="99"/>
    <w:rsid w:val="00A12B22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8">
    <w:name w:val="xl58"/>
    <w:basedOn w:val="a1"/>
    <w:uiPriority w:val="99"/>
    <w:rsid w:val="00A12B22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z w:val="22"/>
      <w:szCs w:val="22"/>
    </w:rPr>
  </w:style>
  <w:style w:type="paragraph" w:customStyle="1" w:styleId="xl59">
    <w:name w:val="xl59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i/>
      <w:iCs/>
      <w:color w:val="0000FF"/>
      <w:sz w:val="22"/>
      <w:szCs w:val="22"/>
    </w:rPr>
  </w:style>
  <w:style w:type="paragraph" w:customStyle="1" w:styleId="xl60">
    <w:name w:val="xl60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2"/>
      <w:szCs w:val="22"/>
    </w:rPr>
  </w:style>
  <w:style w:type="paragraph" w:customStyle="1" w:styleId="xl61">
    <w:name w:val="xl61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2"/>
      <w:szCs w:val="22"/>
    </w:rPr>
  </w:style>
  <w:style w:type="paragraph" w:styleId="32">
    <w:name w:val="Body Text Indent 3"/>
    <w:basedOn w:val="a1"/>
    <w:link w:val="33"/>
    <w:uiPriority w:val="99"/>
    <w:rsid w:val="00CC1E2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uiPriority w:val="99"/>
    <w:semiHidden/>
    <w:locked/>
    <w:rsid w:val="00E85277"/>
    <w:rPr>
      <w:rFonts w:cs="Times New Roman"/>
      <w:sz w:val="16"/>
      <w:szCs w:val="16"/>
    </w:rPr>
  </w:style>
  <w:style w:type="paragraph" w:customStyle="1" w:styleId="xl62">
    <w:name w:val="xl62"/>
    <w:basedOn w:val="a1"/>
    <w:uiPriority w:val="99"/>
    <w:rsid w:val="00D63351"/>
    <w:pP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63">
    <w:name w:val="xl63"/>
    <w:basedOn w:val="a1"/>
    <w:uiPriority w:val="99"/>
    <w:rsid w:val="00D6335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64">
    <w:name w:val="xl64"/>
    <w:basedOn w:val="a1"/>
    <w:uiPriority w:val="99"/>
    <w:rsid w:val="00D6335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z w:val="22"/>
      <w:szCs w:val="22"/>
    </w:rPr>
  </w:style>
  <w:style w:type="paragraph" w:customStyle="1" w:styleId="xl65">
    <w:name w:val="xl65"/>
    <w:basedOn w:val="a1"/>
    <w:uiPriority w:val="99"/>
    <w:rsid w:val="00D633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i/>
      <w:iCs/>
      <w:color w:val="0000FF"/>
      <w:sz w:val="22"/>
      <w:szCs w:val="22"/>
    </w:rPr>
  </w:style>
  <w:style w:type="paragraph" w:customStyle="1" w:styleId="xl66">
    <w:name w:val="xl66"/>
    <w:basedOn w:val="a1"/>
    <w:uiPriority w:val="99"/>
    <w:rsid w:val="00D633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2"/>
      <w:szCs w:val="22"/>
    </w:rPr>
  </w:style>
  <w:style w:type="paragraph" w:customStyle="1" w:styleId="xl67">
    <w:name w:val="xl67"/>
    <w:basedOn w:val="a1"/>
    <w:uiPriority w:val="99"/>
    <w:rsid w:val="00D633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2"/>
      <w:szCs w:val="22"/>
    </w:rPr>
  </w:style>
  <w:style w:type="paragraph" w:customStyle="1" w:styleId="xl68">
    <w:name w:val="xl68"/>
    <w:basedOn w:val="a1"/>
    <w:uiPriority w:val="99"/>
    <w:rsid w:val="005D5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1"/>
    <w:uiPriority w:val="99"/>
    <w:rsid w:val="005D5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70">
    <w:name w:val="xl70"/>
    <w:basedOn w:val="a1"/>
    <w:uiPriority w:val="99"/>
    <w:rsid w:val="005D5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z w:val="22"/>
      <w:szCs w:val="22"/>
    </w:rPr>
  </w:style>
  <w:style w:type="paragraph" w:customStyle="1" w:styleId="xl71">
    <w:name w:val="xl71"/>
    <w:basedOn w:val="a1"/>
    <w:uiPriority w:val="99"/>
    <w:rsid w:val="005D5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72">
    <w:name w:val="xl72"/>
    <w:basedOn w:val="a1"/>
    <w:uiPriority w:val="99"/>
    <w:rsid w:val="005D5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2"/>
      <w:szCs w:val="22"/>
    </w:rPr>
  </w:style>
  <w:style w:type="paragraph" w:customStyle="1" w:styleId="xl73">
    <w:name w:val="xl73"/>
    <w:basedOn w:val="a1"/>
    <w:uiPriority w:val="99"/>
    <w:rsid w:val="005D5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2"/>
      <w:szCs w:val="22"/>
    </w:rPr>
  </w:style>
  <w:style w:type="paragraph" w:styleId="aff8">
    <w:name w:val="Body Text First Indent"/>
    <w:basedOn w:val="af6"/>
    <w:link w:val="aff9"/>
    <w:uiPriority w:val="99"/>
    <w:rsid w:val="00D944EB"/>
    <w:pPr>
      <w:spacing w:after="120" w:line="360" w:lineRule="auto"/>
      <w:ind w:firstLine="210"/>
    </w:pPr>
    <w:rPr>
      <w:sz w:val="24"/>
    </w:rPr>
  </w:style>
  <w:style w:type="character" w:customStyle="1" w:styleId="aff9">
    <w:name w:val="Красная строка Знак"/>
    <w:basedOn w:val="af7"/>
    <w:link w:val="aff8"/>
    <w:uiPriority w:val="99"/>
    <w:semiHidden/>
    <w:locked/>
    <w:rsid w:val="00E85277"/>
    <w:rPr>
      <w:rFonts w:cs="Times New Roman"/>
      <w:sz w:val="20"/>
      <w:szCs w:val="20"/>
    </w:rPr>
  </w:style>
  <w:style w:type="character" w:customStyle="1" w:styleId="14">
    <w:name w:val="Штамп Знак1"/>
    <w:basedOn w:val="a2"/>
    <w:link w:val="af3"/>
    <w:locked/>
    <w:rsid w:val="00485D37"/>
    <w:rPr>
      <w:sz w:val="16"/>
      <w:lang w:val="ru-RU" w:eastAsia="ru-RU" w:bidi="ar-SA"/>
    </w:rPr>
  </w:style>
  <w:style w:type="paragraph" w:customStyle="1" w:styleId="affa">
    <w:name w:val="Стиль Красная строка + По центру"/>
    <w:basedOn w:val="aff8"/>
    <w:uiPriority w:val="99"/>
    <w:rsid w:val="00D944EB"/>
    <w:pPr>
      <w:spacing w:after="0"/>
      <w:jc w:val="center"/>
    </w:pPr>
    <w:rPr>
      <w:sz w:val="28"/>
    </w:rPr>
  </w:style>
  <w:style w:type="table" w:styleId="affb">
    <w:name w:val="Table Grid"/>
    <w:basedOn w:val="a3"/>
    <w:uiPriority w:val="99"/>
    <w:rsid w:val="00913F31"/>
    <w:pPr>
      <w:spacing w:line="360" w:lineRule="auto"/>
      <w:ind w:firstLine="35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Стиль Красная строка + 11 пт После:  0 пт Междустр.интервал:  оди..."/>
    <w:basedOn w:val="aff8"/>
    <w:uiPriority w:val="99"/>
    <w:rsid w:val="00D944EB"/>
    <w:pPr>
      <w:spacing w:after="0" w:line="240" w:lineRule="auto"/>
      <w:ind w:firstLine="0"/>
    </w:pPr>
    <w:rPr>
      <w:sz w:val="22"/>
    </w:rPr>
  </w:style>
  <w:style w:type="paragraph" w:customStyle="1" w:styleId="1100">
    <w:name w:val="Стиль Стиль Красная строка + 11 пт После:  0 пт Междустр.интервал: ..."/>
    <w:basedOn w:val="110"/>
    <w:uiPriority w:val="99"/>
    <w:rsid w:val="00D944EB"/>
    <w:pPr>
      <w:jc w:val="center"/>
    </w:pPr>
    <w:rPr>
      <w:sz w:val="24"/>
    </w:rPr>
  </w:style>
  <w:style w:type="paragraph" w:customStyle="1" w:styleId="1">
    <w:name w:val="Маркированный список 1"/>
    <w:basedOn w:val="a1"/>
    <w:uiPriority w:val="99"/>
    <w:rsid w:val="00A17CF6"/>
    <w:pPr>
      <w:numPr>
        <w:numId w:val="21"/>
      </w:numPr>
      <w:spacing w:line="240" w:lineRule="auto"/>
      <w:jc w:val="left"/>
    </w:pPr>
    <w:rPr>
      <w:rFonts w:ascii="ISOCPEUR" w:hAnsi="ISOCPEUR"/>
      <w:szCs w:val="24"/>
    </w:rPr>
  </w:style>
  <w:style w:type="paragraph" w:styleId="affc">
    <w:name w:val="Body Text Indent"/>
    <w:aliases w:val="Основной текст 1,Основной текст лево,Основной текст лево1,Iniiaiie oaeno 1,Body Text 2"/>
    <w:basedOn w:val="a1"/>
    <w:link w:val="affd"/>
    <w:rsid w:val="000549A4"/>
    <w:pPr>
      <w:spacing w:after="120"/>
      <w:ind w:left="283"/>
    </w:pPr>
  </w:style>
  <w:style w:type="character" w:customStyle="1" w:styleId="affd">
    <w:name w:val="Основной текст с отступом Знак"/>
    <w:aliases w:val="Основной текст 1 Знак1,Основной текст лево Знак1,Основной текст лево1 Знак1,Iniiaiie oaeno 1 Знак1,Body Text 2 Знак1"/>
    <w:basedOn w:val="a2"/>
    <w:link w:val="affc"/>
    <w:uiPriority w:val="99"/>
    <w:semiHidden/>
    <w:locked/>
    <w:rsid w:val="00E85277"/>
    <w:rPr>
      <w:rFonts w:cs="Times New Roman"/>
      <w:sz w:val="20"/>
      <w:szCs w:val="20"/>
    </w:rPr>
  </w:style>
  <w:style w:type="paragraph" w:styleId="affe">
    <w:name w:val="Normal (Web)"/>
    <w:basedOn w:val="a1"/>
    <w:uiPriority w:val="99"/>
    <w:rsid w:val="009B0810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</w:rPr>
  </w:style>
  <w:style w:type="character" w:customStyle="1" w:styleId="17">
    <w:name w:val="Знак Знак1"/>
    <w:basedOn w:val="a2"/>
    <w:uiPriority w:val="99"/>
    <w:rsid w:val="009844CC"/>
    <w:rPr>
      <w:rFonts w:cs="Times New Roman"/>
      <w:bCs/>
      <w:sz w:val="24"/>
      <w:lang w:val="ru-RU" w:eastAsia="ru-RU" w:bidi="ar-SA"/>
    </w:rPr>
  </w:style>
  <w:style w:type="character" w:customStyle="1" w:styleId="34">
    <w:name w:val="Знак Знак3"/>
    <w:basedOn w:val="a2"/>
    <w:uiPriority w:val="99"/>
    <w:rsid w:val="009844CC"/>
    <w:rPr>
      <w:rFonts w:cs="Arial"/>
      <w:b/>
      <w:sz w:val="24"/>
      <w:lang w:val="ru-RU" w:eastAsia="ru-RU" w:bidi="ar-SA"/>
    </w:rPr>
  </w:style>
  <w:style w:type="character" w:customStyle="1" w:styleId="22">
    <w:name w:val="Знак Знак2"/>
    <w:basedOn w:val="a2"/>
    <w:uiPriority w:val="99"/>
    <w:rsid w:val="009844CC"/>
    <w:rPr>
      <w:rFonts w:cs="Times New Roman"/>
      <w:b/>
      <w:bCs/>
      <w:sz w:val="24"/>
      <w:lang w:val="ru-RU" w:eastAsia="ru-RU" w:bidi="ar-SA"/>
    </w:rPr>
  </w:style>
  <w:style w:type="character" w:customStyle="1" w:styleId="42">
    <w:name w:val="Знак Знак4"/>
    <w:basedOn w:val="a2"/>
    <w:uiPriority w:val="99"/>
    <w:rsid w:val="009844CC"/>
    <w:rPr>
      <w:rFonts w:cs="Arial"/>
      <w:b/>
      <w:iCs/>
      <w:caps/>
      <w:sz w:val="24"/>
      <w:lang w:val="ru-RU" w:eastAsia="ru-RU" w:bidi="ar-SA"/>
    </w:rPr>
  </w:style>
  <w:style w:type="paragraph" w:styleId="afff">
    <w:name w:val="Balloon Text"/>
    <w:basedOn w:val="a1"/>
    <w:link w:val="afff0"/>
    <w:uiPriority w:val="99"/>
    <w:rsid w:val="009844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0">
    <w:name w:val="Текст выноски Знак"/>
    <w:basedOn w:val="a2"/>
    <w:link w:val="afff"/>
    <w:uiPriority w:val="99"/>
    <w:locked/>
    <w:rsid w:val="009844C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f5">
    <w:name w:val="МаркированныйТочка Знак"/>
    <w:basedOn w:val="a2"/>
    <w:link w:val="af4"/>
    <w:locked/>
    <w:rsid w:val="00384724"/>
    <w:rPr>
      <w:rFonts w:cs="Times New Roman"/>
      <w:sz w:val="20"/>
      <w:szCs w:val="20"/>
    </w:rPr>
  </w:style>
  <w:style w:type="character" w:styleId="afff1">
    <w:name w:val="Strong"/>
    <w:basedOn w:val="a2"/>
    <w:uiPriority w:val="99"/>
    <w:qFormat/>
    <w:rsid w:val="002425BB"/>
    <w:rPr>
      <w:rFonts w:cs="Times New Roman"/>
      <w:b/>
      <w:bCs/>
    </w:rPr>
  </w:style>
  <w:style w:type="paragraph" w:styleId="afff2">
    <w:name w:val="List Paragraph"/>
    <w:basedOn w:val="a1"/>
    <w:uiPriority w:val="99"/>
    <w:qFormat/>
    <w:rsid w:val="000B2F73"/>
    <w:pPr>
      <w:ind w:left="708"/>
    </w:pPr>
  </w:style>
  <w:style w:type="character" w:customStyle="1" w:styleId="af1">
    <w:name w:val="Приложение Знак Знак"/>
    <w:basedOn w:val="a2"/>
    <w:link w:val="af0"/>
    <w:uiPriority w:val="99"/>
    <w:locked/>
    <w:rsid w:val="0019114B"/>
    <w:rPr>
      <w:rFonts w:cs="Times New Roman"/>
      <w:b/>
      <w:bCs/>
      <w:sz w:val="24"/>
      <w:szCs w:val="24"/>
    </w:rPr>
  </w:style>
  <w:style w:type="character" w:customStyle="1" w:styleId="111">
    <w:name w:val="Знак Знак11"/>
    <w:basedOn w:val="a2"/>
    <w:uiPriority w:val="99"/>
    <w:rsid w:val="0019114B"/>
    <w:rPr>
      <w:rFonts w:cs="Times New Roman"/>
      <w:bCs/>
      <w:sz w:val="24"/>
      <w:lang w:val="ru-RU" w:eastAsia="ru-RU" w:bidi="ar-SA"/>
    </w:rPr>
  </w:style>
  <w:style w:type="character" w:customStyle="1" w:styleId="310">
    <w:name w:val="Знак Знак31"/>
    <w:basedOn w:val="a2"/>
    <w:uiPriority w:val="99"/>
    <w:rsid w:val="0019114B"/>
    <w:rPr>
      <w:rFonts w:cs="Arial"/>
      <w:b/>
      <w:sz w:val="24"/>
      <w:lang w:val="ru-RU" w:eastAsia="ru-RU" w:bidi="ar-SA"/>
    </w:rPr>
  </w:style>
  <w:style w:type="character" w:customStyle="1" w:styleId="210">
    <w:name w:val="Знак Знак21"/>
    <w:basedOn w:val="a2"/>
    <w:uiPriority w:val="99"/>
    <w:rsid w:val="0019114B"/>
    <w:rPr>
      <w:rFonts w:cs="Times New Roman"/>
      <w:b/>
      <w:bCs/>
      <w:sz w:val="24"/>
      <w:lang w:val="ru-RU" w:eastAsia="ru-RU" w:bidi="ar-SA"/>
    </w:rPr>
  </w:style>
  <w:style w:type="character" w:customStyle="1" w:styleId="410">
    <w:name w:val="Знак Знак41"/>
    <w:basedOn w:val="a2"/>
    <w:uiPriority w:val="99"/>
    <w:rsid w:val="0019114B"/>
    <w:rPr>
      <w:rFonts w:cs="Arial"/>
      <w:b/>
      <w:iCs/>
      <w:caps/>
      <w:sz w:val="24"/>
      <w:lang w:val="ru-RU" w:eastAsia="ru-RU" w:bidi="ar-SA"/>
    </w:rPr>
  </w:style>
  <w:style w:type="character" w:customStyle="1" w:styleId="afff3">
    <w:name w:val="Знак Знак"/>
    <w:basedOn w:val="a2"/>
    <w:uiPriority w:val="99"/>
    <w:rsid w:val="0019114B"/>
    <w:rPr>
      <w:rFonts w:ascii="Tahoma" w:hAnsi="Tahoma" w:cs="Tahoma"/>
      <w:sz w:val="16"/>
      <w:szCs w:val="16"/>
    </w:rPr>
  </w:style>
  <w:style w:type="character" w:customStyle="1" w:styleId="82">
    <w:name w:val="Знак Знак8"/>
    <w:basedOn w:val="a2"/>
    <w:uiPriority w:val="99"/>
    <w:locked/>
    <w:rsid w:val="001840A3"/>
    <w:rPr>
      <w:rFonts w:cs="Arial"/>
      <w:b/>
      <w:iCs/>
      <w:caps/>
      <w:sz w:val="24"/>
      <w:lang w:val="ru-RU" w:eastAsia="ru-RU" w:bidi="ar-SA"/>
    </w:rPr>
  </w:style>
  <w:style w:type="numbering" w:customStyle="1" w:styleId="10">
    <w:name w:val="Текущий список1"/>
    <w:rsid w:val="00246560"/>
    <w:pPr>
      <w:numPr>
        <w:numId w:val="14"/>
      </w:numPr>
    </w:pPr>
  </w:style>
  <w:style w:type="character" w:customStyle="1" w:styleId="18">
    <w:name w:val="Основной текст с отступом Знак1"/>
    <w:aliases w:val="Основной текст 1 Знак,Основной текст с отступом Знак Знак,Основной текст лево Знак,Основной текст лево1 Знак,Iniiaiie oaeno 1 Знак,Body Text 2 Знак"/>
    <w:basedOn w:val="a2"/>
    <w:rsid w:val="00561986"/>
    <w:rPr>
      <w:sz w:val="24"/>
    </w:rPr>
  </w:style>
  <w:style w:type="paragraph" w:styleId="23">
    <w:name w:val="Body Text 2"/>
    <w:basedOn w:val="a1"/>
    <w:link w:val="24"/>
    <w:locked/>
    <w:rsid w:val="00725477"/>
    <w:pPr>
      <w:ind w:firstLine="0"/>
      <w:jc w:val="center"/>
    </w:pPr>
    <w:rPr>
      <w:snapToGrid w:val="0"/>
    </w:rPr>
  </w:style>
  <w:style w:type="character" w:customStyle="1" w:styleId="24">
    <w:name w:val="Основной текст 2 Знак"/>
    <w:basedOn w:val="a2"/>
    <w:link w:val="23"/>
    <w:rsid w:val="00725477"/>
    <w:rPr>
      <w:snapToGrid w:val="0"/>
      <w:sz w:val="24"/>
    </w:rPr>
  </w:style>
  <w:style w:type="paragraph" w:customStyle="1" w:styleId="afff4">
    <w:name w:val="Таблица"/>
    <w:basedOn w:val="a1"/>
    <w:next w:val="a1"/>
    <w:rsid w:val="00725477"/>
    <w:pPr>
      <w:spacing w:line="240" w:lineRule="auto"/>
      <w:ind w:firstLine="0"/>
      <w:jc w:val="center"/>
    </w:pPr>
    <w:rPr>
      <w:rFonts w:ascii="Arial" w:hAnsi="Arial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12">
    <w:name w:val="10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4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Relationship Id="rId22" Type="http://schemas.microsoft.com/office/2007/relationships/stylesWithEffects" Target="stylesWithEffects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40;&#1041;&#1054;&#1063;&#1040;&#1071;\0004%20&#1053;-&#1076;%20&#1057;&#1043;&#1055;%20197%20&#1082;&#1084;\&#1055;&#1088;&#1086;&#1077;&#1082;&#1090;\&#1054;&#1055;&#104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ОПЗ</Template>
  <TotalTime>273</TotalTime>
  <Pages>3</Pages>
  <Words>165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АБК ЛПДС Западный Сургут»</vt:lpstr>
    </vt:vector>
  </TitlesOfParts>
  <Company>ОАО "ТюменГипроТрубоПровод"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АБК ЛПДС Западный Сургут»</dc:title>
  <dc:creator>ADMIN</dc:creator>
  <cp:lastModifiedBy>Sotnikov</cp:lastModifiedBy>
  <cp:revision>35</cp:revision>
  <cp:lastPrinted>2016-06-09T05:46:00Z</cp:lastPrinted>
  <dcterms:created xsi:type="dcterms:W3CDTF">2015-04-01T09:59:00Z</dcterms:created>
  <dcterms:modified xsi:type="dcterms:W3CDTF">2016-06-09T05:58:00Z</dcterms:modified>
</cp:coreProperties>
</file>