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BF7144" w:rsidP="00F1089B">
            <w:pPr>
              <w:jc w:val="center"/>
              <w:rPr>
                <w:b/>
                <w:szCs w:val="28"/>
              </w:rPr>
            </w:pPr>
            <w:hyperlink r:id="rId9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0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987BC6" w:rsidRDefault="00987BC6" w:rsidP="003E1393">
            <w:pPr>
              <w:jc w:val="center"/>
              <w:rPr>
                <w:b/>
                <w:sz w:val="36"/>
                <w:szCs w:val="36"/>
              </w:rPr>
            </w:pPr>
            <w:r w:rsidRPr="00987BC6">
              <w:rPr>
                <w:b/>
                <w:sz w:val="36"/>
                <w:szCs w:val="36"/>
              </w:rPr>
              <w:t xml:space="preserve">ВЛ-110 кВ </w:t>
            </w:r>
            <w:proofErr w:type="spellStart"/>
            <w:r w:rsidRPr="00987BC6">
              <w:rPr>
                <w:b/>
                <w:sz w:val="36"/>
                <w:szCs w:val="36"/>
              </w:rPr>
              <w:t>Красноленинская</w:t>
            </w:r>
            <w:proofErr w:type="spellEnd"/>
            <w:r w:rsidRPr="00987BC6">
              <w:rPr>
                <w:b/>
                <w:sz w:val="36"/>
                <w:szCs w:val="36"/>
              </w:rPr>
              <w:t xml:space="preserve"> – </w:t>
            </w:r>
            <w:proofErr w:type="gramStart"/>
            <w:r w:rsidRPr="00987BC6">
              <w:rPr>
                <w:b/>
                <w:sz w:val="36"/>
                <w:szCs w:val="36"/>
              </w:rPr>
              <w:t>Чистая</w:t>
            </w:r>
            <w:proofErr w:type="gramEnd"/>
            <w:r w:rsidRPr="00987BC6">
              <w:rPr>
                <w:b/>
                <w:sz w:val="36"/>
                <w:szCs w:val="36"/>
              </w:rPr>
              <w:t xml:space="preserve"> 1,2 </w:t>
            </w:r>
          </w:p>
          <w:p w:rsidR="003E1393" w:rsidRDefault="003E1393" w:rsidP="003E1393">
            <w:pPr>
              <w:jc w:val="center"/>
              <w:rPr>
                <w:b/>
                <w:sz w:val="36"/>
                <w:szCs w:val="36"/>
              </w:rPr>
            </w:pPr>
            <w:proofErr w:type="gramStart"/>
            <w:r w:rsidRPr="003E1393">
              <w:rPr>
                <w:b/>
                <w:sz w:val="36"/>
                <w:szCs w:val="36"/>
              </w:rPr>
              <w:t>(пролеты опор №№ 8-9, 11- 25, 27-28, 47-50, 86-88,</w:t>
            </w:r>
            <w:proofErr w:type="gramEnd"/>
          </w:p>
          <w:p w:rsidR="00397813" w:rsidRPr="003E1393" w:rsidRDefault="003E1393" w:rsidP="003E1393">
            <w:pPr>
              <w:jc w:val="center"/>
              <w:rPr>
                <w:b/>
                <w:sz w:val="36"/>
                <w:szCs w:val="36"/>
              </w:rPr>
            </w:pPr>
            <w:proofErr w:type="gramStart"/>
            <w:r w:rsidRPr="003E1393">
              <w:rPr>
                <w:b/>
                <w:sz w:val="36"/>
                <w:szCs w:val="36"/>
              </w:rPr>
              <w:t>93-95, 98-102)</w:t>
            </w:r>
            <w:r w:rsidR="00085242" w:rsidRPr="003E1393">
              <w:rPr>
                <w:b/>
                <w:sz w:val="36"/>
                <w:szCs w:val="36"/>
              </w:rPr>
              <w:t xml:space="preserve"> </w:t>
            </w:r>
            <w:proofErr w:type="gramEnd"/>
          </w:p>
          <w:p w:rsidR="00397813" w:rsidRPr="003E3D71" w:rsidRDefault="00397813" w:rsidP="00DE39E6">
            <w:pPr>
              <w:jc w:val="center"/>
              <w:rPr>
                <w:b/>
                <w:bCs/>
                <w:sz w:val="40"/>
                <w:szCs w:val="40"/>
                <w:highlight w:val="yellow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EB0919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EB0919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EB0919"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CD73D5" w:rsidRDefault="00EB0919" w:rsidP="00FF390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170605-01-Т9-СМ</w:t>
            </w:r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D15C77" w:rsidRDefault="00D15C77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D15C77" w:rsidRDefault="00D15C77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p w:rsidR="00D15C77" w:rsidRPr="00D15C77" w:rsidRDefault="00D15C77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  <w:lang w:val="en-US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</w:t>
            </w:r>
            <w:proofErr w:type="spellEnd"/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</w:t>
            </w:r>
            <w:proofErr w:type="spellEnd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3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3"/>
        <w:rPr>
          <w:rFonts w:ascii="Times New Roman" w:hAnsi="Times New Roman"/>
          <w:b/>
          <w:bCs/>
          <w:highlight w:val="yellow"/>
        </w:rPr>
        <w:sectPr w:rsidR="00397813" w:rsidRPr="003E3D71" w:rsidSect="00DE39E6">
          <w:headerReference w:type="default" r:id="rId11"/>
          <w:footerReference w:type="default" r:id="rId12"/>
          <w:headerReference w:type="first" r:id="rId13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BF7144" w:rsidP="00F1089B">
            <w:pPr>
              <w:jc w:val="center"/>
              <w:rPr>
                <w:b/>
                <w:szCs w:val="28"/>
              </w:rPr>
            </w:pPr>
            <w:hyperlink r:id="rId14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5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BD0AAB" w:rsidRPr="003E1393" w:rsidRDefault="00987BC6" w:rsidP="00BD0AAB">
            <w:pPr>
              <w:jc w:val="center"/>
              <w:rPr>
                <w:b/>
                <w:sz w:val="36"/>
                <w:szCs w:val="36"/>
              </w:rPr>
            </w:pPr>
            <w:r w:rsidRPr="00987BC6">
              <w:rPr>
                <w:b/>
                <w:sz w:val="36"/>
                <w:szCs w:val="36"/>
              </w:rPr>
              <w:t xml:space="preserve">ВЛ-110 кВ </w:t>
            </w:r>
            <w:proofErr w:type="spellStart"/>
            <w:r w:rsidRPr="00987BC6">
              <w:rPr>
                <w:b/>
                <w:sz w:val="36"/>
                <w:szCs w:val="36"/>
              </w:rPr>
              <w:t>Красноленинская</w:t>
            </w:r>
            <w:proofErr w:type="spellEnd"/>
            <w:r w:rsidRPr="00987BC6">
              <w:rPr>
                <w:b/>
                <w:sz w:val="36"/>
                <w:szCs w:val="36"/>
              </w:rPr>
              <w:t xml:space="preserve"> – </w:t>
            </w:r>
            <w:proofErr w:type="gramStart"/>
            <w:r w:rsidRPr="00987BC6">
              <w:rPr>
                <w:b/>
                <w:sz w:val="36"/>
                <w:szCs w:val="36"/>
              </w:rPr>
              <w:t>Чистая</w:t>
            </w:r>
            <w:proofErr w:type="gramEnd"/>
            <w:r w:rsidRPr="00987BC6">
              <w:rPr>
                <w:b/>
                <w:sz w:val="36"/>
                <w:szCs w:val="36"/>
              </w:rPr>
              <w:t xml:space="preserve"> 1,2</w:t>
            </w:r>
          </w:p>
          <w:p w:rsidR="00BD0AAB" w:rsidRDefault="00BD0AAB" w:rsidP="00BD0AAB">
            <w:pPr>
              <w:jc w:val="center"/>
              <w:rPr>
                <w:b/>
                <w:sz w:val="36"/>
                <w:szCs w:val="36"/>
              </w:rPr>
            </w:pPr>
            <w:proofErr w:type="gramStart"/>
            <w:r w:rsidRPr="003E1393">
              <w:rPr>
                <w:b/>
                <w:sz w:val="36"/>
                <w:szCs w:val="36"/>
              </w:rPr>
              <w:t>(пролеты опор №№ 8-9, 11- 25, 27-28, 47-50, 86-88,</w:t>
            </w:r>
            <w:proofErr w:type="gramEnd"/>
          </w:p>
          <w:p w:rsidR="00BD0AAB" w:rsidRPr="00085242" w:rsidRDefault="00BD0AAB" w:rsidP="00BD0AAB">
            <w:pPr>
              <w:jc w:val="center"/>
              <w:rPr>
                <w:b/>
                <w:bCs/>
                <w:sz w:val="40"/>
                <w:szCs w:val="40"/>
              </w:rPr>
            </w:pPr>
            <w:proofErr w:type="gramStart"/>
            <w:r w:rsidRPr="003E1393">
              <w:rPr>
                <w:b/>
                <w:sz w:val="36"/>
                <w:szCs w:val="36"/>
              </w:rPr>
              <w:t>93-95, 98-102)</w:t>
            </w:r>
            <w:proofErr w:type="gramEnd"/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0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EB0919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Pr="00EB0919">
              <w:rPr>
                <w:rFonts w:ascii="Times New Roman" w:hAnsi="Times New Roman"/>
                <w:b/>
                <w:bCs/>
                <w:sz w:val="28"/>
                <w:szCs w:val="28"/>
              </w:rPr>
              <w:t>Смета на строительство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58298D" w:rsidRDefault="00085242" w:rsidP="00FF390F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8298D">
              <w:rPr>
                <w:b/>
                <w:bCs/>
                <w:sz w:val="28"/>
                <w:szCs w:val="28"/>
              </w:rPr>
              <w:t>170605-01-Т9-СМ</w:t>
            </w:r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EB0919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EB0919">
              <w:rPr>
                <w:b/>
                <w:sz w:val="28"/>
                <w:szCs w:val="28"/>
              </w:rPr>
              <w:t>9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3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3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3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</w:p>
        </w:tc>
      </w:tr>
    </w:tbl>
    <w:p w:rsidR="00397813" w:rsidRDefault="00397813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3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</w:t>
            </w:r>
            <w:proofErr w:type="spellEnd"/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</w:t>
            </w:r>
            <w:proofErr w:type="spellEnd"/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3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3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3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614E2C">
          <w:headerReference w:type="first" r:id="rId17"/>
          <w:footerReference w:type="first" r:id="rId18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EB0919" w:rsidP="0007782D">
            <w:pPr>
              <w:pStyle w:val="--8"/>
              <w:jc w:val="center"/>
            </w:pPr>
            <w:r>
              <w:t>170605-01-Т9-СМ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EB0919" w:rsidP="00BD0AAB">
            <w:pPr>
              <w:pStyle w:val="--8"/>
              <w:jc w:val="center"/>
            </w:pPr>
            <w:r>
              <w:t>170605-01-Т9-СМ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4218F0" w:rsidRDefault="00324C44" w:rsidP="00BD0AAB">
            <w:pPr>
              <w:pStyle w:val="a1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A83A05" w:rsidRDefault="00324C44" w:rsidP="00A8606C">
            <w:pPr>
              <w:pStyle w:val="affa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324C44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Default="00FC1B1D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 w:rsidRPr="00FC1B1D">
              <w:rPr>
                <w:rFonts w:cs="Times New Roman"/>
                <w:szCs w:val="24"/>
                <w:lang w:eastAsia="en-US"/>
              </w:rPr>
              <w:t>01-01-01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085242" w:rsidRDefault="00FC1B1D" w:rsidP="00A8606C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FC1B1D">
              <w:rPr>
                <w:bCs/>
                <w:kern w:val="28"/>
                <w:sz w:val="24"/>
                <w:szCs w:val="24"/>
              </w:rPr>
              <w:t>Расчистка трассы от снега и площадка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FC1B1D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 л.</w:t>
            </w:r>
          </w:p>
        </w:tc>
      </w:tr>
      <w:tr w:rsidR="00324C44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Default="00FC1B1D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 w:rsidRPr="00FC1B1D">
              <w:rPr>
                <w:rFonts w:cs="Times New Roman"/>
                <w:szCs w:val="24"/>
                <w:lang w:eastAsia="en-US"/>
              </w:rPr>
              <w:t>02-01-01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085242" w:rsidRDefault="00FC1B1D" w:rsidP="00A8606C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Расширение просек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9F0C06" w:rsidRDefault="00FC1B1D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822F47" w:rsidRPr="004218F0" w:rsidTr="00822F47">
        <w:trPr>
          <w:cantSplit/>
          <w:trHeight w:val="437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F47" w:rsidRDefault="00822F47" w:rsidP="00E56AF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01-01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F47" w:rsidRPr="00085242" w:rsidRDefault="00822F47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базовых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F47" w:rsidRPr="009F0C06" w:rsidRDefault="00822F47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822F47" w:rsidRPr="004218F0" w:rsidTr="00822F47">
        <w:trPr>
          <w:cantSplit/>
          <w:trHeight w:val="401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F47" w:rsidRDefault="00822F47" w:rsidP="00E56AF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С</w:t>
            </w:r>
            <w:r w:rsidRPr="00FC1B1D">
              <w:rPr>
                <w:rFonts w:cs="Times New Roman"/>
                <w:szCs w:val="24"/>
                <w:lang w:eastAsia="en-US"/>
              </w:rPr>
              <w:t>С</w:t>
            </w:r>
            <w:r>
              <w:rPr>
                <w:rFonts w:cs="Times New Roman"/>
                <w:szCs w:val="24"/>
                <w:lang w:eastAsia="en-US"/>
              </w:rPr>
              <w:t>Р</w:t>
            </w:r>
            <w:r w:rsidRPr="00FC1B1D">
              <w:rPr>
                <w:rFonts w:cs="Times New Roman"/>
                <w:szCs w:val="24"/>
                <w:lang w:eastAsia="en-US"/>
              </w:rPr>
              <w:t xml:space="preserve"> 0</w:t>
            </w:r>
            <w:r>
              <w:rPr>
                <w:rFonts w:cs="Times New Roman"/>
                <w:szCs w:val="24"/>
                <w:lang w:eastAsia="en-US"/>
              </w:rPr>
              <w:t>2</w:t>
            </w:r>
            <w:r w:rsidRPr="00FC1B1D">
              <w:rPr>
                <w:rFonts w:cs="Times New Roman"/>
                <w:szCs w:val="24"/>
                <w:lang w:eastAsia="en-US"/>
              </w:rPr>
              <w:t>-01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F47" w:rsidRPr="00085242" w:rsidRDefault="00822F47" w:rsidP="00E56AFB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Сводный сметный расчёт (в текущих ценах)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F47" w:rsidRPr="009F0C06" w:rsidRDefault="00822F47" w:rsidP="00E56AFB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 л.</w:t>
            </w:r>
          </w:p>
        </w:tc>
      </w:tr>
      <w:tr w:rsidR="00324C44" w:rsidRPr="004218F0" w:rsidTr="00AF14D3">
        <w:trPr>
          <w:cantSplit/>
          <w:trHeight w:val="147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AF14D3" w:rsidRDefault="00AF14D3" w:rsidP="00AF14D3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1 к </w:t>
            </w:r>
            <w:r w:rsidR="00822F47">
              <w:rPr>
                <w:rFonts w:cs="Times New Roman"/>
                <w:szCs w:val="24"/>
                <w:lang w:eastAsia="en-US"/>
              </w:rPr>
              <w:t>С</w:t>
            </w:r>
            <w:r w:rsidR="00822F47" w:rsidRPr="00FC1B1D">
              <w:rPr>
                <w:rFonts w:cs="Times New Roman"/>
                <w:szCs w:val="24"/>
                <w:lang w:eastAsia="en-US"/>
              </w:rPr>
              <w:t>С</w:t>
            </w:r>
            <w:r w:rsidR="00822F47">
              <w:rPr>
                <w:rFonts w:cs="Times New Roman"/>
                <w:szCs w:val="24"/>
                <w:lang w:eastAsia="en-US"/>
              </w:rPr>
              <w:t>Р</w:t>
            </w:r>
            <w:r w:rsidR="00822F47" w:rsidRPr="00FC1B1D">
              <w:rPr>
                <w:rFonts w:cs="Times New Roman"/>
                <w:szCs w:val="24"/>
                <w:lang w:eastAsia="en-US"/>
              </w:rPr>
              <w:t xml:space="preserve"> 01-01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730B28" w:rsidRDefault="00AF14D3" w:rsidP="00440345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на доставку работающих от места проживания до места производства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44" w:rsidRPr="00AF14D3" w:rsidRDefault="00AF14D3" w:rsidP="00440345">
            <w:pPr>
              <w:pStyle w:val="a1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AF14D3" w:rsidRPr="004218F0" w:rsidTr="00AF14D3">
        <w:trPr>
          <w:cantSplit/>
          <w:trHeight w:val="119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D3" w:rsidRPr="0085165B" w:rsidRDefault="00AF14D3" w:rsidP="00AF14D3">
            <w:pPr>
              <w:pStyle w:val="--7"/>
              <w:suppressAutoHyphens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bookmarkStart w:id="0" w:name="R1"/>
            <w:r>
              <w:rPr>
                <w:szCs w:val="24"/>
                <w:lang w:eastAsia="en-US"/>
              </w:rPr>
              <w:t xml:space="preserve">Расчет </w:t>
            </w:r>
            <w:r>
              <w:rPr>
                <w:rFonts w:cs="Times New Roman"/>
                <w:szCs w:val="24"/>
                <w:lang w:eastAsia="en-US"/>
              </w:rPr>
              <w:t xml:space="preserve">№ </w:t>
            </w:r>
            <w:r>
              <w:rPr>
                <w:szCs w:val="24"/>
                <w:lang w:eastAsia="en-US"/>
              </w:rPr>
              <w:t xml:space="preserve">2 к </w:t>
            </w:r>
            <w:r w:rsidR="00822F47">
              <w:rPr>
                <w:rFonts w:cs="Times New Roman"/>
                <w:szCs w:val="24"/>
                <w:lang w:eastAsia="en-US"/>
              </w:rPr>
              <w:t>С</w:t>
            </w:r>
            <w:r w:rsidR="00822F47" w:rsidRPr="00FC1B1D">
              <w:rPr>
                <w:rFonts w:cs="Times New Roman"/>
                <w:szCs w:val="24"/>
                <w:lang w:eastAsia="en-US"/>
              </w:rPr>
              <w:t>С</w:t>
            </w:r>
            <w:r w:rsidR="00822F47">
              <w:rPr>
                <w:rFonts w:cs="Times New Roman"/>
                <w:szCs w:val="24"/>
                <w:lang w:eastAsia="en-US"/>
              </w:rPr>
              <w:t>Р</w:t>
            </w:r>
            <w:r w:rsidR="00822F47" w:rsidRPr="00FC1B1D">
              <w:rPr>
                <w:rFonts w:cs="Times New Roman"/>
                <w:szCs w:val="24"/>
                <w:lang w:eastAsia="en-US"/>
              </w:rPr>
              <w:t xml:space="preserve"> 01-01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D3" w:rsidRPr="00AF14D3" w:rsidRDefault="00AF14D3" w:rsidP="00440345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F14D3">
              <w:rPr>
                <w:bCs/>
                <w:kern w:val="28"/>
                <w:sz w:val="24"/>
                <w:szCs w:val="24"/>
              </w:rPr>
              <w:t>Затраты связанные с перебазированием специальной техники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D3" w:rsidRDefault="00AF14D3" w:rsidP="00AF14D3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AF14D3">
              <w:rPr>
                <w:szCs w:val="24"/>
                <w:lang w:eastAsia="en-US"/>
              </w:rPr>
              <w:t>1 л.</w:t>
            </w:r>
          </w:p>
        </w:tc>
      </w:tr>
      <w:tr w:rsidR="00AF14D3" w:rsidRPr="004218F0" w:rsidTr="002C17C8">
        <w:trPr>
          <w:cantSplit/>
          <w:trHeight w:val="292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D3" w:rsidRPr="0085165B" w:rsidRDefault="00AF14D3" w:rsidP="00440345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D3" w:rsidRPr="00730B28" w:rsidRDefault="00AF14D3" w:rsidP="00796D79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4D3" w:rsidRPr="00730B28" w:rsidRDefault="007702F7" w:rsidP="00796D79">
            <w:pPr>
              <w:pStyle w:val="a1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13</w:t>
            </w:r>
            <w:r w:rsidR="00AF14D3">
              <w:rPr>
                <w:b/>
                <w:szCs w:val="24"/>
                <w:lang w:eastAsia="en-US"/>
              </w:rPr>
              <w:t xml:space="preserve"> 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180FC4">
          <w:headerReference w:type="default" r:id="rId19"/>
          <w:footerReference w:type="default" r:id="rId20"/>
          <w:headerReference w:type="first" r:id="rId21"/>
          <w:footerReference w:type="first" r:id="rId22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1" w:name="_Toc456118201"/>
      <w:bookmarkStart w:id="2" w:name="_Toc319919410"/>
      <w:bookmarkStart w:id="3" w:name="_Toc319919099"/>
      <w:bookmarkStart w:id="4" w:name="_Toc316476975"/>
      <w:bookmarkStart w:id="5" w:name="_Toc315878370"/>
      <w:bookmarkStart w:id="6" w:name="_Toc307489150"/>
      <w:bookmarkStart w:id="7" w:name="_Toc302047013"/>
      <w:bookmarkStart w:id="8" w:name="_Toc300211589"/>
      <w:bookmarkEnd w:id="0"/>
      <w:r w:rsidRPr="00EC3727">
        <w:lastRenderedPageBreak/>
        <w:t>Содержание</w:t>
      </w:r>
      <w:bookmarkEnd w:id="1"/>
    </w:p>
    <w:bookmarkEnd w:id="2"/>
    <w:bookmarkEnd w:id="3"/>
    <w:bookmarkEnd w:id="4"/>
    <w:bookmarkEnd w:id="5"/>
    <w:bookmarkEnd w:id="6"/>
    <w:bookmarkEnd w:id="7"/>
    <w:p w:rsidR="00795656" w:rsidRDefault="00BF7144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BF7144">
        <w:rPr>
          <w:b/>
          <w:bCs w:val="0"/>
        </w:rPr>
        <w:fldChar w:fldCharType="begin"/>
      </w:r>
      <w:r w:rsidR="00EC3727">
        <w:rPr>
          <w:b/>
          <w:bCs w:val="0"/>
        </w:rP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 w:rsidRPr="00BF7144">
        <w:rPr>
          <w:b/>
          <w:bCs w:val="0"/>
        </w:rPr>
        <w:fldChar w:fldCharType="separate"/>
      </w:r>
      <w:hyperlink w:anchor="_Toc496609530" w:history="1">
        <w:r w:rsidR="00795656" w:rsidRPr="009A7918">
          <w:rPr>
            <w:rStyle w:val="ac"/>
            <w:noProof/>
          </w:rPr>
          <w:t>1 Пояснительная записка</w:t>
        </w:r>
        <w:r w:rsidR="0079565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4306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95656" w:rsidRDefault="00BF7144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609531" w:history="1">
        <w:r w:rsidR="00795656" w:rsidRPr="009A7918">
          <w:rPr>
            <w:rStyle w:val="ac"/>
            <w:noProof/>
          </w:rPr>
          <w:t>Лист регистрации изменений</w:t>
        </w:r>
        <w:r w:rsidR="0079565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95656">
          <w:rPr>
            <w:noProof/>
            <w:webHidden/>
          </w:rPr>
          <w:instrText xml:space="preserve"> PAGEREF _Toc496609531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4306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B11E9" w:rsidRPr="00332EB9" w:rsidRDefault="00BF7144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9" w:name="_Toc496609530"/>
      <w:r w:rsidR="00795656">
        <w:t>Пояснительная записка</w:t>
      </w:r>
      <w:bookmarkEnd w:id="9"/>
    </w:p>
    <w:bookmarkEnd w:id="8"/>
    <w:p w:rsidR="00795656" w:rsidRDefault="00795656" w:rsidP="00D31332">
      <w:pPr>
        <w:pStyle w:val="--7"/>
      </w:pPr>
      <w:r>
        <w:t>Сметная документация по титулу</w:t>
      </w:r>
      <w:r w:rsidR="00D31332">
        <w:t>:</w:t>
      </w:r>
      <w:r>
        <w:t xml:space="preserve"> «Расширение просек </w:t>
      </w:r>
      <w:proofErr w:type="gramStart"/>
      <w:r>
        <w:t>ВЛ</w:t>
      </w:r>
      <w:proofErr w:type="gramEnd"/>
      <w:r>
        <w:t xml:space="preserve"> 110 кВ до требований ПУЭ 7-е издание филиала </w:t>
      </w:r>
      <w:proofErr w:type="spellStart"/>
      <w:r>
        <w:t>Энергокомплекс</w:t>
      </w:r>
      <w:proofErr w:type="spellEnd"/>
      <w:r>
        <w:t xml:space="preserve"> площадью 90,2 га» </w:t>
      </w:r>
      <w:r w:rsidR="00D31332">
        <w:t>по объекту: «</w:t>
      </w:r>
      <w:r w:rsidR="00987BC6" w:rsidRPr="00987BC6">
        <w:t xml:space="preserve">ВЛ-110 кВ </w:t>
      </w:r>
      <w:proofErr w:type="spellStart"/>
      <w:r w:rsidR="00987BC6" w:rsidRPr="00987BC6">
        <w:t>Красноленинская</w:t>
      </w:r>
      <w:proofErr w:type="spellEnd"/>
      <w:r w:rsidR="00987BC6" w:rsidRPr="00987BC6">
        <w:t xml:space="preserve"> – </w:t>
      </w:r>
      <w:proofErr w:type="gramStart"/>
      <w:r w:rsidR="00987BC6" w:rsidRPr="00987BC6">
        <w:t>Чистая</w:t>
      </w:r>
      <w:proofErr w:type="gramEnd"/>
      <w:r w:rsidR="00987BC6" w:rsidRPr="00987BC6">
        <w:t xml:space="preserve"> 1,2</w:t>
      </w:r>
      <w:r w:rsidR="00D31332">
        <w:t xml:space="preserve"> (пролеты опор №№ 8-9, 11- 25, 27-28, 47-50, 86-88, 93-95, 98-102)» </w:t>
      </w:r>
      <w:r>
        <w:t>выполнен</w:t>
      </w:r>
      <w:r w:rsidR="00D31332">
        <w:t>а</w:t>
      </w:r>
      <w:r>
        <w:t xml:space="preserve"> на основании проектно</w:t>
      </w:r>
      <w:r w:rsidR="00D31332">
        <w:t>й документации в соответствии с</w:t>
      </w:r>
      <w:r>
        <w:t xml:space="preserve"> МДС 81 – 35.2004.  </w:t>
      </w:r>
    </w:p>
    <w:p w:rsidR="00795656" w:rsidRDefault="00795656" w:rsidP="00795656">
      <w:pPr>
        <w:pStyle w:val="--7"/>
      </w:pPr>
      <w:r>
        <w:t xml:space="preserve">Объект строительства расположен в </w:t>
      </w:r>
      <w:r w:rsidR="00010DD0">
        <w:t>Октябрьском</w:t>
      </w:r>
      <w:r>
        <w:t xml:space="preserve"> районе Ханты-Мансийского автономного округа (</w:t>
      </w:r>
      <w:r w:rsidR="00010DD0">
        <w:t>5</w:t>
      </w:r>
      <w:r>
        <w:t xml:space="preserve"> зона), в </w:t>
      </w:r>
      <w:proofErr w:type="gramStart"/>
      <w:r>
        <w:t>районе</w:t>
      </w:r>
      <w:proofErr w:type="gramEnd"/>
      <w:r>
        <w:t xml:space="preserve"> приравненном к районам Крайнего Севера.                </w:t>
      </w:r>
    </w:p>
    <w:p w:rsidR="00795656" w:rsidRDefault="00795656" w:rsidP="00795656">
      <w:pPr>
        <w:pStyle w:val="--7"/>
      </w:pPr>
      <w:r>
        <w:t>Стоимость строительства определена по сборникам ФЕР – 2001</w:t>
      </w:r>
      <w:r w:rsidR="00D15C77" w:rsidRPr="00D15C77">
        <w:t xml:space="preserve"> </w:t>
      </w:r>
      <w:r>
        <w:t>г. (редакция 201</w:t>
      </w:r>
      <w:r w:rsidR="00696729">
        <w:t>7</w:t>
      </w:r>
      <w:r w:rsidR="00D15C77" w:rsidRPr="00D15C77">
        <w:t xml:space="preserve"> </w:t>
      </w:r>
      <w:r>
        <w:t xml:space="preserve">г. </w:t>
      </w:r>
      <w:r w:rsidR="00696729" w:rsidRPr="00696729">
        <w:t>№1039/</w:t>
      </w:r>
      <w:proofErr w:type="spellStart"/>
      <w:proofErr w:type="gramStart"/>
      <w:r w:rsidR="00696729" w:rsidRPr="00696729">
        <w:t>пр</w:t>
      </w:r>
      <w:proofErr w:type="spellEnd"/>
      <w:proofErr w:type="gramEnd"/>
      <w:r w:rsidR="00696729" w:rsidRPr="00696729">
        <w:t xml:space="preserve"> от 30.12.2016</w:t>
      </w:r>
      <w:r>
        <w:t xml:space="preserve">) </w:t>
      </w:r>
      <w:proofErr w:type="spellStart"/>
      <w:r>
        <w:t>базисно-индексным</w:t>
      </w:r>
      <w:proofErr w:type="spellEnd"/>
      <w:r>
        <w:t xml:space="preserve"> методом в ценах на 01.01.2001г. с пересчетом в сводном сметном расчете в текущий уровень цен 3 кв. 2017 г. на основании индексов, согласно письма Минстрой России 35948-ХМ/09 от 05.10.2017 г.:</w:t>
      </w:r>
    </w:p>
    <w:p w:rsidR="00795656" w:rsidRDefault="00795656" w:rsidP="00795656">
      <w:pPr>
        <w:pStyle w:val="--7"/>
      </w:pPr>
      <w:proofErr w:type="spellStart"/>
      <w:r>
        <w:t>Ксмр</w:t>
      </w:r>
      <w:proofErr w:type="spellEnd"/>
      <w:r>
        <w:t xml:space="preserve"> = 8,38</w:t>
      </w:r>
    </w:p>
    <w:p w:rsidR="00795656" w:rsidRPr="00AF14D3" w:rsidRDefault="00010DD0" w:rsidP="00795656">
      <w:pPr>
        <w:pStyle w:val="--7"/>
      </w:pPr>
      <w:proofErr w:type="spellStart"/>
      <w:r>
        <w:t>Кпроч</w:t>
      </w:r>
      <w:proofErr w:type="spellEnd"/>
      <w:r>
        <w:t xml:space="preserve"> = 8,59</w:t>
      </w:r>
    </w:p>
    <w:p w:rsidR="00795656" w:rsidRDefault="00795656" w:rsidP="00795656">
      <w:pPr>
        <w:pStyle w:val="--7"/>
      </w:pPr>
      <w:proofErr w:type="spellStart"/>
      <w:r>
        <w:t>Кпир</w:t>
      </w:r>
      <w:proofErr w:type="spellEnd"/>
      <w:r>
        <w:t xml:space="preserve"> = 3,99</w:t>
      </w:r>
    </w:p>
    <w:p w:rsidR="00795656" w:rsidRDefault="00795656" w:rsidP="00795656">
      <w:pPr>
        <w:pStyle w:val="--7"/>
      </w:pPr>
      <w:r>
        <w:t>В основу определения сметной стоимости приняты:</w:t>
      </w:r>
    </w:p>
    <w:p w:rsidR="00795656" w:rsidRDefault="00795656" w:rsidP="00795656">
      <w:pPr>
        <w:pStyle w:val="--7"/>
      </w:pPr>
      <w:r>
        <w:t>Федеральные единичные расценки для определения стоимости строительных работ в Ханты-Мансийском автономном округе  ФЕР -2001 (</w:t>
      </w:r>
      <w:r w:rsidR="00696729">
        <w:t>редакция 2017</w:t>
      </w:r>
      <w:r w:rsidR="00696729" w:rsidRPr="00D15C77">
        <w:t xml:space="preserve"> </w:t>
      </w:r>
      <w:r w:rsidR="00696729">
        <w:t xml:space="preserve">г. </w:t>
      </w:r>
      <w:r w:rsidR="00696729" w:rsidRPr="00696729">
        <w:t>№1039/</w:t>
      </w:r>
      <w:proofErr w:type="spellStart"/>
      <w:proofErr w:type="gramStart"/>
      <w:r w:rsidR="00696729" w:rsidRPr="00696729">
        <w:t>пр</w:t>
      </w:r>
      <w:proofErr w:type="spellEnd"/>
      <w:proofErr w:type="gramEnd"/>
      <w:r w:rsidR="00696729" w:rsidRPr="00696729">
        <w:t xml:space="preserve"> от 30.12.2016</w:t>
      </w:r>
      <w:r>
        <w:t>).</w:t>
      </w:r>
    </w:p>
    <w:p w:rsidR="00795656" w:rsidRPr="00D15C77" w:rsidRDefault="00795656" w:rsidP="00795656">
      <w:pPr>
        <w:pStyle w:val="--7"/>
      </w:pPr>
      <w:r>
        <w:t xml:space="preserve">Накладные расходы приняты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МДС 81-34.2004 приложение № 4</w:t>
      </w:r>
      <w:r w:rsidR="00D15C77" w:rsidRPr="00D15C77">
        <w:t>.</w:t>
      </w:r>
    </w:p>
    <w:p w:rsidR="00795656" w:rsidRDefault="00795656" w:rsidP="00795656">
      <w:pPr>
        <w:pStyle w:val="--7"/>
      </w:pPr>
      <w:r>
        <w:t xml:space="preserve">Сметная прибыль принята по видам строительных работ в процентах </w:t>
      </w:r>
      <w:proofErr w:type="gramStart"/>
      <w:r>
        <w:t>от</w:t>
      </w:r>
      <w:proofErr w:type="gramEnd"/>
      <w:r>
        <w:t xml:space="preserve"> ФОТ в соответствии с МДС 81-25.2001 приложение № 1</w:t>
      </w:r>
      <w:r w:rsidR="00D15C77" w:rsidRPr="00D15C77">
        <w:t xml:space="preserve"> </w:t>
      </w:r>
      <w:r>
        <w:t>(письмо № АП-5536/06).</w:t>
      </w:r>
    </w:p>
    <w:p w:rsidR="00795656" w:rsidRDefault="00795656" w:rsidP="00795656">
      <w:pPr>
        <w:pStyle w:val="--7"/>
      </w:pPr>
      <w:r>
        <w:t xml:space="preserve">Номенклатура и размеры лимитированных затрат приняты в соответствии с МДС 81-35.2004. </w:t>
      </w:r>
    </w:p>
    <w:p w:rsidR="00795656" w:rsidRDefault="00795656" w:rsidP="00795656">
      <w:pPr>
        <w:pStyle w:val="--7"/>
      </w:pPr>
      <w:r>
        <w:t>Средневзвешенное расстояние перебазировки и перевозки людей взято на основании ПОС</w:t>
      </w:r>
      <w:r w:rsidR="002B5DEC">
        <w:t>.</w:t>
      </w:r>
    </w:p>
    <w:p w:rsidR="00955772" w:rsidRDefault="00795656" w:rsidP="00955772">
      <w:pPr>
        <w:pStyle w:val="--7"/>
        <w:jc w:val="left"/>
      </w:pPr>
      <w:r>
        <w:t>Сметная стоимость в ценах на 01.01.2001</w:t>
      </w:r>
      <w:r w:rsidR="002B5DEC">
        <w:t xml:space="preserve"> </w:t>
      </w:r>
      <w:r>
        <w:t xml:space="preserve">г. составляет – </w:t>
      </w:r>
      <w:r w:rsidR="009471BC">
        <w:t>469,041</w:t>
      </w:r>
      <w:r w:rsidR="0022200E">
        <w:t xml:space="preserve"> тыс. </w:t>
      </w:r>
      <w:r w:rsidR="002B5DEC" w:rsidRPr="002B5DEC">
        <w:t>руб.</w:t>
      </w:r>
      <w:r w:rsidR="0022200E">
        <w:t xml:space="preserve"> в том числе СМР –</w:t>
      </w:r>
      <w:r w:rsidR="009471BC">
        <w:t>380,914</w:t>
      </w:r>
      <w:r w:rsidR="0022200E">
        <w:t xml:space="preserve"> тыс. руб.</w:t>
      </w:r>
      <w:r w:rsidR="00955772">
        <w:t xml:space="preserve"> </w:t>
      </w:r>
    </w:p>
    <w:p w:rsidR="0022200E" w:rsidRDefault="0022200E" w:rsidP="00955772">
      <w:pPr>
        <w:pStyle w:val="--7"/>
        <w:rPr>
          <w:b/>
        </w:rPr>
      </w:pPr>
      <w:r>
        <w:t>Сметная стоимость в ценах на 3 кв. 2017 г. составляет –</w:t>
      </w:r>
      <w:r w:rsidR="00726B7D">
        <w:t>4 375,365</w:t>
      </w:r>
      <w:r>
        <w:t xml:space="preserve"> тыс. </w:t>
      </w:r>
      <w:r w:rsidRPr="002B5DEC">
        <w:t>руб.</w:t>
      </w:r>
      <w:r>
        <w:t xml:space="preserve"> в том числе СМР –</w:t>
      </w:r>
      <w:r w:rsidR="009471BC">
        <w:t>3</w:t>
      </w:r>
      <w:r w:rsidR="00726B7D">
        <w:t> 766,631</w:t>
      </w:r>
      <w:bookmarkStart w:id="10" w:name="_GoBack"/>
      <w:bookmarkEnd w:id="10"/>
      <w:r>
        <w:t xml:space="preserve"> тыс. </w:t>
      </w:r>
      <w:r w:rsidR="00955772">
        <w:t>руб.</w:t>
      </w:r>
      <w:r>
        <w:t xml:space="preserve">  </w:t>
      </w:r>
    </w:p>
    <w:p w:rsidR="0022200E" w:rsidRDefault="0022200E" w:rsidP="002B5DEC">
      <w:pPr>
        <w:pStyle w:val="--7"/>
        <w:jc w:val="left"/>
        <w:rPr>
          <w:position w:val="-12"/>
        </w:rPr>
      </w:pPr>
    </w:p>
    <w:p w:rsidR="00E00FE5" w:rsidRDefault="00E00FE5" w:rsidP="003B0F9F">
      <w:pPr>
        <w:pStyle w:val="--7"/>
        <w:rPr>
          <w:b/>
        </w:rPr>
      </w:pPr>
    </w:p>
    <w:p w:rsidR="00F062AC" w:rsidRDefault="00F062AC">
      <w:pPr>
        <w:rPr>
          <w:rFonts w:cs="Arial"/>
          <w:bCs/>
          <w:kern w:val="28"/>
          <w:sz w:val="24"/>
          <w:szCs w:val="28"/>
        </w:rPr>
      </w:pPr>
      <w:r>
        <w:br w:type="page"/>
      </w: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1" w:name="_Toc457914881"/>
      <w:bookmarkStart w:id="12" w:name="_Toc496609531"/>
      <w:r w:rsidRPr="009661AD">
        <w:lastRenderedPageBreak/>
        <w:t xml:space="preserve">Лист </w:t>
      </w:r>
      <w:r w:rsidRPr="00C125C0">
        <w:rPr>
          <w:rStyle w:val="a9"/>
        </w:rPr>
        <w:t>регистрации</w:t>
      </w:r>
      <w:r w:rsidRPr="009661AD">
        <w:t xml:space="preserve"> изменений</w:t>
      </w:r>
      <w:bookmarkEnd w:id="11"/>
      <w:bookmarkEnd w:id="12"/>
    </w:p>
    <w:tbl>
      <w:tblPr>
        <w:tblStyle w:val="aff0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изменен-ных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заменен-ных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анну-лирован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50624">
      <w:headerReference w:type="default" r:id="rId23"/>
      <w:footerReference w:type="default" r:id="rId24"/>
      <w:headerReference w:type="first" r:id="rId25"/>
      <w:footerReference w:type="first" r:id="rId26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EB7" w:rsidRDefault="00E00EB7">
      <w:r>
        <w:separator/>
      </w:r>
    </w:p>
  </w:endnote>
  <w:endnote w:type="continuationSeparator" w:id="0">
    <w:p w:rsidR="00E00EB7" w:rsidRDefault="00E00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OST type A">
    <w:panose1 w:val="02010401010003040203"/>
    <w:charset w:val="CC"/>
    <w:family w:val="auto"/>
    <w:pitch w:val="variable"/>
    <w:sig w:usb0="000002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BF7144">
          <w:pPr>
            <w:pStyle w:val="a7"/>
            <w:ind w:left="42"/>
          </w:pPr>
          <w:r w:rsidRPr="00BF7144">
            <w:rPr>
              <w:noProof/>
              <w:sz w:val="32"/>
              <w:szCs w:val="32"/>
            </w:rPr>
            <w:pict>
              <v:line id="Прямая соединительная линия 43" o:spid="_x0000_s4111" style="position:absolute;left:0;text-align:left;z-index:251755008;visibility:visibl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</w:pict>
          </w:r>
          <w:r w:rsidRPr="00BF7144">
            <w:rPr>
              <w:noProof/>
              <w:sz w:val="32"/>
              <w:szCs w:val="32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8" o:spid="_x0000_s4110" type="#_x0000_t202" style="position:absolute;left:0;text-align:left;margin-left:-42.65pt;margin-top:-264.5pt;width:42.6pt;height:251.65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<v:textbox>
                  <w:txbxContent>
                    <w:tbl>
                      <w:tblPr>
                        <w:tblW w:w="595" w:type="dxa"/>
                        <w:tblInd w:w="142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/>
                      </w:tblPr>
                      <w:tblGrid>
                        <w:gridCol w:w="282"/>
                        <w:gridCol w:w="313"/>
                      </w:tblGrid>
                      <w:tr w:rsidR="00EC3727" w:rsidRPr="001E7CE0" w:rsidTr="00DE39E6">
                        <w:trPr>
                          <w:cantSplit/>
                          <w:trHeight w:hRule="exact" w:val="1738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proofErr w:type="spellStart"/>
                            <w:r w:rsidRPr="000F3616">
                              <w:t>Взам</w:t>
                            </w:r>
                            <w:proofErr w:type="spellEnd"/>
                            <w:r w:rsidRPr="000F3616">
                              <w:t xml:space="preserve">. 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  <w:tr w:rsidR="00EC3727" w:rsidRPr="001E7CE0" w:rsidTr="00DE39E6">
                        <w:trPr>
                          <w:cantSplit/>
                          <w:trHeight w:hRule="exact" w:val="1709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proofErr w:type="spellStart"/>
                            <w:r w:rsidRPr="000F3616">
                              <w:t>Подп</w:t>
                            </w:r>
                            <w:proofErr w:type="spellEnd"/>
                            <w:r w:rsidRPr="000F3616">
                              <w:t>. и дата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  <w:tr w:rsidR="00EC3727" w:rsidRPr="001E7CE0" w:rsidTr="00DE39E6">
                        <w:trPr>
                          <w:cantSplit/>
                          <w:trHeight w:val="1432"/>
                        </w:trPr>
                        <w:tc>
                          <w:tcPr>
                            <w:tcW w:w="282" w:type="dxa"/>
                            <w:tcBorders>
                              <w:top w:val="single" w:sz="12" w:space="0" w:color="auto"/>
                              <w:left w:val="nil"/>
                              <w:bottom w:val="nil"/>
                              <w:right w:val="nil"/>
                            </w:tcBorders>
                            <w:textDirection w:val="btLr"/>
                          </w:tcPr>
                          <w:p w:rsidR="00EC3727" w:rsidRPr="000F3616" w:rsidRDefault="00EC3727">
                            <w:pPr>
                              <w:ind w:left="113" w:right="113"/>
                              <w:jc w:val="center"/>
                            </w:pPr>
                            <w:r w:rsidRPr="000F3616">
                              <w:t xml:space="preserve">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  <w:r w:rsidRPr="000F3616">
                              <w:t xml:space="preserve"> подл.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EC3727" w:rsidRPr="000F3616" w:rsidRDefault="00EC3727"/>
                        </w:tc>
                      </w:tr>
                    </w:tbl>
                    <w:p w:rsidR="00EC3727" w:rsidRPr="001E7CE0" w:rsidRDefault="00EC3727" w:rsidP="00DE39E6">
                      <w:pPr>
                        <w:rPr>
                          <w:rFonts w:ascii="GOST type A" w:hAnsi="GOST type A"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</w:rPr>
            <w:pict>
              <v:line id="Прямая соединительная линия 53" o:spid="_x0000_s4109" style="position:absolute;left:0;text-align:left;z-index:251752960;visibility:visible;mso-wrap-distance-top:-8e-5mm;mso-wrap-distance-bottom:-8e-5mm;mso-position-horizontal-relative:page;mso-position-vertical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<w10:wrap anchorx="page" anchory="page"/>
              </v:line>
            </w:pic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EC3727" w:rsidRPr="009A6DBF" w:rsidRDefault="00EC3727" w:rsidP="00DE39E6">
          <w:pPr>
            <w:pStyle w:val="a7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-П</w:t>
          </w:r>
          <w:r>
            <w:rPr>
              <w:sz w:val="32"/>
              <w:szCs w:val="32"/>
            </w:rPr>
            <w:t>З</w:t>
          </w:r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</w:pPr>
          <w:r w:rsidRPr="00021308">
            <w:t>Лист</w:t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EC3727" w:rsidRPr="0090259C" w:rsidRDefault="00BF7144" w:rsidP="00DE39E6">
          <w:pPr>
            <w:jc w:val="center"/>
          </w:pPr>
          <w:r>
            <w:fldChar w:fldCharType="begin"/>
          </w:r>
          <w:r w:rsidR="00EC3727">
            <w:instrText xml:space="preserve"> PAGE  \* Arabic  \* MERGEFORMAT </w:instrText>
          </w:r>
          <w:r>
            <w:fldChar w:fldCharType="separate"/>
          </w:r>
          <w:r w:rsidR="00BD0AAB">
            <w:rPr>
              <w:noProof/>
            </w:rPr>
            <w:t>2</w:t>
          </w:r>
          <w:r>
            <w:fldChar w:fldCharType="end"/>
          </w:r>
        </w:p>
      </w:tc>
    </w:tr>
    <w:tr w:rsidR="00EC3727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EC3727" w:rsidRPr="00191094" w:rsidRDefault="00EC3727">
          <w:pPr>
            <w:pStyle w:val="a7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EC3727" w:rsidRPr="00021308" w:rsidRDefault="00EC3727">
          <w:pPr>
            <w:pStyle w:val="a7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EC3727" w:rsidRPr="001E7CE0" w:rsidRDefault="00BF7144" w:rsidP="00DE39E6">
    <w:pPr>
      <w:pStyle w:val="a7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w:pict>
        <v:line id="Прямая соединительная линия 52" o:spid="_x0000_s4108" style="position:absolute;left:0;text-align:left;z-index:251742720;visibility:visible;mso-position-horizontal-relative:text;mso-position-vertical-relative:text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Default="00EC372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160102-Т1-ПЗ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BF7144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="00EC3727"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</w:rPr>
            <w:t>2</w:t>
          </w:r>
          <w:r w:rsidRPr="00180FC4">
            <w:rPr>
              <w:sz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>Формат 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BF7144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BF7144">
      <w:rPr>
        <w:noProof/>
        <w:sz w:val="20"/>
      </w:rPr>
      <w:pict>
        <v:line id="Line 457" o:spid="_x0000_s4105" style="position:absolute;left:0;text-align:left;flip:x;z-index:251690496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<w10:wrap anchorx="page" anchory="page"/>
        </v:line>
      </w:pict>
    </w:r>
    <w:r w:rsidRPr="00BF7144">
      <w:rPr>
        <w:noProof/>
        <w:sz w:val="20"/>
      </w:rPr>
      <w:pict>
        <v:line id="Line 456" o:spid="_x0000_s4104" style="position:absolute;left:0;text-align:left;flip:y;z-index:251689472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BF7144">
      <w:rPr>
        <w:noProof/>
        <w:sz w:val="20"/>
      </w:rPr>
      <w:pict>
        <v:line id="Line 455" o:spid="_x0000_s4103" style="position:absolute;left:0;text-align:left;flip:x;z-index:251688448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BD0AAB" w:rsidP="00EB0919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170605-01-Т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 w:rsidR="00EB0919"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</w:t>
          </w:r>
          <w:r w:rsidR="00EC3727"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gramEnd"/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0604D4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Буровцева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>
                <wp:extent cx="169739" cy="127304"/>
                <wp:effectExtent l="0" t="0" r="1905" b="6350"/>
                <wp:docPr id="8" name="Рисунок 8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0604D4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132080" cy="143538"/>
                <wp:effectExtent l="0" t="0" r="1270" b="8890"/>
                <wp:docPr id="17" name="Рисунок 17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0604D4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0604D4" w:rsidRPr="00AB5A49" w:rsidRDefault="000604D4" w:rsidP="000604D4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0604D4" w:rsidRPr="006D12F7" w:rsidRDefault="00BF714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7702F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fldSimple>
        </w:p>
      </w:tc>
    </w:tr>
    <w:tr w:rsidR="000604D4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71392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604D4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</w:pPr>
        </w:p>
      </w:tc>
    </w:tr>
    <w:tr w:rsidR="000604D4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</w:pPr>
        </w:p>
      </w:tc>
    </w:tr>
    <w:tr w:rsidR="000604D4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604D4" w:rsidRPr="006D12F7" w:rsidRDefault="000604D4" w:rsidP="000604D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604D4" w:rsidRPr="00DE39E6" w:rsidRDefault="000604D4" w:rsidP="000604D4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0604D4" w:rsidRPr="00300201" w:rsidRDefault="000604D4" w:rsidP="000604D4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B0919" w:rsidP="0075062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170605-01-Т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EC3727" w:rsidRPr="00180FC4" w:rsidRDefault="00BF7144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7702F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7702F7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  <w:tr w:rsidR="00EC3727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14E2C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EC3727" w:rsidRPr="00614E2C" w:rsidRDefault="00EC3727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14E2C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pStyle w:val="a5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>Формат 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7420DC" w:rsidRDefault="00EC3727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EC3727" w:rsidRDefault="00BF7144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BF7144">
      <w:rPr>
        <w:noProof/>
        <w:sz w:val="20"/>
      </w:rPr>
      <w:pict>
        <v:line id="_x0000_s4100" style="position:absolute;left:0;text-align:left;flip:x;z-index:251712000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<w10:wrap anchorx="page" anchory="page"/>
        </v:line>
      </w:pict>
    </w:r>
    <w:r w:rsidRPr="00BF7144">
      <w:rPr>
        <w:noProof/>
        <w:sz w:val="20"/>
      </w:rPr>
      <w:pict>
        <v:line id="_x0000_s4099" style="position:absolute;left:0;text-align:left;flip:y;z-index:251710976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BF7144">
      <w:rPr>
        <w:noProof/>
        <w:sz w:val="20"/>
      </w:rPr>
      <w:pict>
        <v:line id="_x0000_s4098" style="position:absolute;left:0;text-align:left;flip:x;z-index:251709952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B0919" w:rsidP="00FF390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170605-01-Т</w:t>
          </w:r>
          <w:r>
            <w:rPr>
              <w:rFonts w:ascii="Times New Roman" w:hAnsi="Times New Roman" w:cs="Times New Roman"/>
              <w:sz w:val="40"/>
              <w:szCs w:val="40"/>
            </w:rPr>
            <w:t>9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СМ</w:t>
          </w:r>
          <w:proofErr w:type="gramStart"/>
          <w:r w:rsidR="00EC3727"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 w:rsidR="00EC3727"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Изм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Буровцева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9734BA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  <w:szCs w:val="16"/>
            </w:rPr>
            <w:drawing>
              <wp:inline distT="0" distB="0" distL="0" distR="0">
                <wp:extent cx="169739" cy="127304"/>
                <wp:effectExtent l="0" t="0" r="1905" b="6350"/>
                <wp:docPr id="5" name="Рисунок 5" descr="D:\ЗАО ПриобьНИПИ\ГОСТы, СНиПы, СП и др\Росписи\Туймишин Е.Л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0" descr="D:\ЗАО ПриобьНИПИ\ГОСТы, СНиПы, СП и др\Росписи\Туймишин Е.Л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248" cy="127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DE39E6" w:rsidRDefault="00EC3727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3D4F21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132080" cy="143538"/>
                <wp:effectExtent l="0" t="0" r="1270" b="8890"/>
                <wp:docPr id="3" name="Рисунок 3" descr="D:\ЗАО ПриобьНИПИ\ГОСТы, СНиПы, СП и др\Росписи\Подпись Узбеков В.Р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59" descr="D:\ЗАО ПриобьНИПИ\ГОСТы, СНиПы, СП и др\Росписи\Подпись Узбеков В.Р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98" cy="144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0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EC3727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EC3727" w:rsidRPr="00AB5A49" w:rsidRDefault="00EC3727" w:rsidP="00457102">
                <w:pPr>
                  <w:pStyle w:val="a7"/>
                  <w:rPr>
                    <w:szCs w:val="24"/>
                  </w:rPr>
                </w:pPr>
                <w:r>
                  <w:rPr>
                    <w:szCs w:val="24"/>
                  </w:rPr>
                  <w:t>1</w:t>
                </w:r>
              </w:p>
            </w:tc>
          </w:tr>
        </w:tbl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BF7144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7702F7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fldSimple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-248920</wp:posOffset>
                </wp:positionH>
                <wp:positionV relativeFrom="paragraph">
                  <wp:posOffset>-254000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EC3727" w:rsidRPr="006D12F7" w:rsidRDefault="00EC3727" w:rsidP="006D12F7">
          <w:pPr>
            <w:tabs>
              <w:tab w:val="center" w:pos="4677"/>
              <w:tab w:val="right" w:pos="9355"/>
            </w:tabs>
          </w:pPr>
        </w:p>
      </w:tc>
    </w:tr>
    <w:tr w:rsidR="00EC3727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6D12F7" w:rsidRDefault="00EC3727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DE39E6" w:rsidRDefault="00EC3727" w:rsidP="00DE39E6">
          <w:pPr>
            <w:pStyle w:val="a5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EC3727" w:rsidRPr="00300201" w:rsidRDefault="00EC3727" w:rsidP="00DE39E6">
          <w:pPr>
            <w:pStyle w:val="a5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EC3727" w:rsidRDefault="00EC3727">
    <w:pPr>
      <w:pStyle w:val="a7"/>
    </w:pPr>
    <w:r>
      <w:rPr>
        <w:noProof/>
      </w:rPr>
      <w:drawing>
        <wp:anchor distT="0" distB="0" distL="114300" distR="114300" simplePos="0" relativeHeight="251756032" behindDoc="0" locked="0" layoutInCell="1" allowOverlap="1">
          <wp:simplePos x="0" y="0"/>
          <wp:positionH relativeFrom="column">
            <wp:posOffset>2040255</wp:posOffset>
          </wp:positionH>
          <wp:positionV relativeFrom="paragraph">
            <wp:posOffset>7847965</wp:posOffset>
          </wp:positionV>
          <wp:extent cx="674370" cy="217170"/>
          <wp:effectExtent l="0" t="0" r="0" b="0"/>
          <wp:wrapNone/>
          <wp:docPr id="2" name="Рисунок 2" descr="Заводчико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Заводчиков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370" cy="217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  <w:p w:rsidR="00EC3727" w:rsidRDefault="00EC372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EB7" w:rsidRDefault="00E00EB7">
      <w:r>
        <w:separator/>
      </w:r>
    </w:p>
  </w:footnote>
  <w:footnote w:type="continuationSeparator" w:id="0">
    <w:p w:rsidR="00E00EB7" w:rsidRDefault="00E00E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1" w:type="dxa"/>
      <w:tblLayout w:type="fixed"/>
      <w:tblLook w:val="0000"/>
    </w:tblPr>
    <w:tblGrid>
      <w:gridCol w:w="10321"/>
    </w:tblGrid>
    <w:tr w:rsidR="00EC3727" w:rsidTr="00DE39E6">
      <w:trPr>
        <w:trHeight w:hRule="exact" w:val="284"/>
      </w:trPr>
      <w:tc>
        <w:tcPr>
          <w:tcW w:w="10321" w:type="dxa"/>
          <w:vAlign w:val="center"/>
        </w:tcPr>
        <w:p w:rsidR="00EC3727" w:rsidRPr="0060277A" w:rsidRDefault="00BF7144" w:rsidP="00DE39E6">
          <w:pPr>
            <w:pStyle w:val="a5"/>
            <w:jc w:val="right"/>
          </w:pPr>
          <w:r>
            <w:rPr>
              <w:noProof/>
            </w:rPr>
            <w:pict>
              <v:line id="Прямая соединительная линия 64" o:spid="_x0000_s4116" style="position:absolute;left:0;text-align:left;z-index:251743744;visibility:visibl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</w:pict>
          </w:r>
          <w:r>
            <w:rPr>
              <w:noProof/>
            </w:rPr>
            <w:pict>
              <v:line id="Прямая соединительная линия 63" o:spid="_x0000_s4115" style="position:absolute;left:0;text-align:left;z-index:251745792;visibility:visibl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</w:pict>
          </w:r>
          <w:r w:rsidRPr="00C5658D">
            <w:fldChar w:fldCharType="begin"/>
          </w:r>
          <w:r w:rsidR="00EC3727" w:rsidRPr="00C5658D">
            <w:instrText xml:space="preserve"> </w:instrText>
          </w:r>
          <w:r w:rsidR="00EC3727" w:rsidRPr="00C5658D">
            <w:rPr>
              <w:lang w:val="en-US"/>
            </w:rPr>
            <w:instrText xml:space="preserve">= </w:instrText>
          </w:r>
          <w:r>
            <w:fldChar w:fldCharType="begin"/>
          </w:r>
          <w:r w:rsidR="00EC3727">
            <w:instrText xml:space="preserve"> PAGE  </w:instrText>
          </w:r>
          <w:r>
            <w:fldChar w:fldCharType="separate"/>
          </w:r>
          <w:r w:rsidR="00BD0AAB">
            <w:rPr>
              <w:noProof/>
            </w:rPr>
            <w:instrText>2</w:instrText>
          </w:r>
          <w:r>
            <w:fldChar w:fldCharType="end"/>
          </w:r>
          <w:r w:rsidR="00EC3727" w:rsidRPr="00C5658D">
            <w:rPr>
              <w:lang w:val="en-US"/>
            </w:rPr>
            <w:instrText xml:space="preserve"> </w:instrText>
          </w:r>
          <w:r w:rsidR="00EC3727">
            <w:rPr>
              <w:lang w:val="en-US"/>
            </w:rPr>
            <w:instrText>+</w:instrText>
          </w:r>
          <w:r w:rsidR="00EC3727">
            <w:instrText xml:space="preserve"> 2</w:instrText>
          </w:r>
          <w:r w:rsidR="00EC3727"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 w:rsidR="00BD0AAB">
            <w:rPr>
              <w:noProof/>
            </w:rPr>
            <w:t>4</w:t>
          </w:r>
          <w:r w:rsidRPr="00C5658D">
            <w:fldChar w:fldCharType="end"/>
          </w:r>
        </w:p>
        <w:p w:rsidR="00EC3727" w:rsidRPr="00021308" w:rsidRDefault="00BF7144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w:pict>
              <v:line id="Прямая соединительная линия 62" o:spid="_x0000_s4114" style="position:absolute;left:0;text-align:left;flip:x;z-index:-251571712;visibility:visibl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</w:pict>
          </w: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</w:p>
        <w:p w:rsidR="00EC3727" w:rsidRPr="00021308" w:rsidRDefault="00EC3727" w:rsidP="00DE39E6">
          <w:pPr>
            <w:pStyle w:val="a5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EC3727" w:rsidRPr="00021308" w:rsidRDefault="00BF7144">
          <w:pPr>
            <w:pStyle w:val="a5"/>
            <w:jc w:val="center"/>
          </w:pPr>
          <w:r>
            <w:rPr>
              <w:noProof/>
            </w:rPr>
            <w:pict>
              <v:line id="Прямая соединительная линия 4" o:spid="_x0000_s4113" style="position:absolute;left:0;text-align:left;z-index:251746816;visibility:visibl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</w:pict>
          </w:r>
          <w:r>
            <w:rPr>
              <w:noProof/>
            </w:rPr>
            <w:pict>
              <v:line id="Прямая соединительная линия 7" o:spid="_x0000_s4112" style="position:absolute;left:0;text-align:left;z-index:251747840;visibility:visibl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</w:pict>
          </w:r>
        </w:p>
      </w:tc>
    </w:tr>
  </w:tbl>
  <w:p w:rsidR="00EC3727" w:rsidRDefault="00EC3727" w:rsidP="00DE39E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Pr="0083146A" w:rsidRDefault="00EC3727" w:rsidP="00DE39E6">
    <w:pPr>
      <w:pStyle w:val="a5"/>
    </w:pPr>
    <w: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727" w:rsidRDefault="00EC3727">
    <w:pPr>
      <w:pStyle w:val="a5"/>
    </w:pPr>
  </w:p>
  <w:p w:rsidR="00EC3727" w:rsidRDefault="00BF7144" w:rsidP="00884426">
    <w:pPr>
      <w:pStyle w:val="a5"/>
      <w:ind w:right="-551" w:hanging="142"/>
    </w:pPr>
    <w:r>
      <w:rPr>
        <w:noProof/>
      </w:rPr>
      <w:pict>
        <v:rect id="Rectangle 465" o:spid="_x0000_s4107" style="position:absolute;margin-left:56.7pt;margin-top:14.2pt;width:524.4pt;height:813.55pt;z-index:251699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BF7144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EC3727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BF7144">
    <w:pPr>
      <w:pStyle w:val="a5"/>
    </w:pPr>
    <w:r>
      <w:rPr>
        <w:noProof/>
      </w:rPr>
      <w:pict>
        <v:line id="_x0000_s4106" style="position:absolute;flip:y;z-index:251716096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A13061" w:rsidRDefault="00BF7144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7702F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7702F7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80FC4" w:rsidRDefault="00BF7144" w:rsidP="00161B5C">
    <w:pPr>
      <w:pStyle w:val="a5"/>
    </w:pPr>
    <w:r>
      <w:rPr>
        <w:noProof/>
      </w:rPr>
      <w:pict>
        <v:rect id="Rectangle 454" o:spid="_x0000_s4102" style="position:absolute;margin-left:56.7pt;margin-top:14.2pt;width:524.4pt;height:813.55pt;z-index:251686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BF7144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7702F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3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+2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7702F7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Default="00BF7144">
    <w:pPr>
      <w:pStyle w:val="a5"/>
    </w:pPr>
    <w:r>
      <w:rPr>
        <w:noProof/>
      </w:rPr>
      <w:pict>
        <v:line id="Line 429" o:spid="_x0000_s4101" style="position:absolute;flip:y;z-index:251714048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Подп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EC3727" w:rsidRPr="00CF6FC2" w:rsidRDefault="00EC3727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EC3727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EC3727" w:rsidRPr="00CF6FC2" w:rsidRDefault="00EC3727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EC3727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EC3727" w:rsidRPr="00CF6FC2" w:rsidRDefault="00EC3727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EC3727" w:rsidRPr="00457102" w:rsidTr="00EB68B7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EC3727" w:rsidRPr="009B341C" w:rsidRDefault="00BF7144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EC3727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7702F7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EC3727">
            <w:rPr>
              <w:sz w:val="24"/>
              <w:szCs w:val="24"/>
            </w:rPr>
            <w:instrText>+2</w:instrText>
          </w:r>
          <w:r w:rsidR="00EC3727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7702F7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EC3727" w:rsidRPr="00161B5C" w:rsidRDefault="00BF7144" w:rsidP="00161B5C">
    <w:pPr>
      <w:pStyle w:val="a5"/>
    </w:pPr>
    <w:r>
      <w:rPr>
        <w:noProof/>
      </w:rPr>
      <w:pict>
        <v:rect id="Rectangle 466" o:spid="_x0000_s4097" style="position:absolute;margin-left:56.7pt;margin-top:14.2pt;width:524.4pt;height:813.55pt;z-index:251701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4D2D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5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812A6D"/>
    <w:multiLevelType w:val="hybridMultilevel"/>
    <w:tmpl w:val="C88C15BE"/>
    <w:lvl w:ilvl="0" w:tplc="617A1A3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5666446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8">
    <w:nsid w:val="29F00F02"/>
    <w:multiLevelType w:val="hybridMultilevel"/>
    <w:tmpl w:val="074EA8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B5E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72E29D2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CAF4431"/>
    <w:multiLevelType w:val="multilevel"/>
    <w:tmpl w:val="71C88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58B3B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9767F23"/>
    <w:multiLevelType w:val="multilevel"/>
    <w:tmpl w:val="9276438A"/>
    <w:lvl w:ilvl="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>
    <w:nsid w:val="4ECD6091"/>
    <w:multiLevelType w:val="multilevel"/>
    <w:tmpl w:val="BFEA070C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7">
    <w:nsid w:val="506F6AC9"/>
    <w:multiLevelType w:val="multilevel"/>
    <w:tmpl w:val="9FC0F374"/>
    <w:lvl w:ilvl="0">
      <w:start w:val="1"/>
      <w:numFmt w:val="decimal"/>
      <w:lvlText w:val="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Restart w:val="0"/>
      <w:suff w:val="space"/>
      <w:lvlText w:val="Рисунок %1.%3 -"/>
      <w:lvlJc w:val="left"/>
      <w:pPr>
        <w:ind w:left="5324" w:hanging="504"/>
      </w:pPr>
      <w:rPr>
        <w:rFonts w:hint="default"/>
      </w:rPr>
    </w:lvl>
    <w:lvl w:ilvl="3">
      <w:start w:val="1"/>
      <w:numFmt w:val="decimal"/>
      <w:lvlRestart w:val="1"/>
      <w:lvlText w:val="Таблица %1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lvlRestart w:val="3"/>
      <w:suff w:val="space"/>
      <w:lvlText w:val="%1.%2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A2622E4"/>
    <w:multiLevelType w:val="hybridMultilevel"/>
    <w:tmpl w:val="6E2E58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FFC03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013CF8"/>
    <w:multiLevelType w:val="multilevel"/>
    <w:tmpl w:val="0E460CB8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ascii="Times New Roman" w:eastAsia="Times New Roman" w:hAnsi="Times New Roman" w:cs="Arial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lvlRestart w:val="0"/>
      <w:suff w:val="space"/>
      <w:lvlText w:val="Таблица %1.%4 - "/>
      <w:lvlJc w:val="left"/>
      <w:pPr>
        <w:ind w:left="0" w:firstLine="851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lvlRestart w:val="0"/>
      <w:suff w:val="space"/>
      <w:lvlText w:val="Рисунок %1.%5"/>
      <w:lvlJc w:val="left"/>
      <w:pPr>
        <w:ind w:left="1794" w:hanging="108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794" w:hanging="108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154" w:hanging="1440"/>
      </w:p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</w:lvl>
  </w:abstractNum>
  <w:abstractNum w:abstractNumId="21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2">
    <w:nsid w:val="69EB3BB9"/>
    <w:multiLevelType w:val="hybridMultilevel"/>
    <w:tmpl w:val="B9628934"/>
    <w:lvl w:ilvl="0" w:tplc="E22E7E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01F2906"/>
    <w:multiLevelType w:val="hybridMultilevel"/>
    <w:tmpl w:val="C60C3CBE"/>
    <w:lvl w:ilvl="0" w:tplc="280A50B6"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72BC649A"/>
    <w:multiLevelType w:val="hybridMultilevel"/>
    <w:tmpl w:val="245C28FE"/>
    <w:lvl w:ilvl="0" w:tplc="D1F0644C">
      <w:start w:val="1"/>
      <w:numFmt w:val="decimal"/>
      <w:lvlText w:val="%1."/>
      <w:lvlJc w:val="left"/>
      <w:pPr>
        <w:ind w:left="1214" w:hanging="360"/>
      </w:pPr>
    </w:lvl>
    <w:lvl w:ilvl="1" w:tplc="04190019">
      <w:start w:val="1"/>
      <w:numFmt w:val="lowerLetter"/>
      <w:lvlText w:val="%2."/>
      <w:lvlJc w:val="left"/>
      <w:pPr>
        <w:ind w:left="1934" w:hanging="360"/>
      </w:pPr>
    </w:lvl>
    <w:lvl w:ilvl="2" w:tplc="0419001B">
      <w:start w:val="1"/>
      <w:numFmt w:val="lowerRoman"/>
      <w:lvlText w:val="%3."/>
      <w:lvlJc w:val="right"/>
      <w:pPr>
        <w:ind w:left="2654" w:hanging="180"/>
      </w:pPr>
    </w:lvl>
    <w:lvl w:ilvl="3" w:tplc="0419000F">
      <w:start w:val="1"/>
      <w:numFmt w:val="decimal"/>
      <w:lvlText w:val="%4."/>
      <w:lvlJc w:val="left"/>
      <w:pPr>
        <w:ind w:left="3374" w:hanging="360"/>
      </w:pPr>
    </w:lvl>
    <w:lvl w:ilvl="4" w:tplc="04190019">
      <w:start w:val="1"/>
      <w:numFmt w:val="lowerLetter"/>
      <w:lvlText w:val="%5."/>
      <w:lvlJc w:val="left"/>
      <w:pPr>
        <w:ind w:left="4094" w:hanging="360"/>
      </w:pPr>
    </w:lvl>
    <w:lvl w:ilvl="5" w:tplc="0419001B">
      <w:start w:val="1"/>
      <w:numFmt w:val="lowerRoman"/>
      <w:lvlText w:val="%6."/>
      <w:lvlJc w:val="right"/>
      <w:pPr>
        <w:ind w:left="4814" w:hanging="180"/>
      </w:pPr>
    </w:lvl>
    <w:lvl w:ilvl="6" w:tplc="0419000F">
      <w:start w:val="1"/>
      <w:numFmt w:val="decimal"/>
      <w:lvlText w:val="%7."/>
      <w:lvlJc w:val="left"/>
      <w:pPr>
        <w:ind w:left="5534" w:hanging="360"/>
      </w:pPr>
    </w:lvl>
    <w:lvl w:ilvl="7" w:tplc="04190019">
      <w:start w:val="1"/>
      <w:numFmt w:val="lowerLetter"/>
      <w:lvlText w:val="%8."/>
      <w:lvlJc w:val="left"/>
      <w:pPr>
        <w:ind w:left="6254" w:hanging="360"/>
      </w:pPr>
    </w:lvl>
    <w:lvl w:ilvl="8" w:tplc="0419001B">
      <w:start w:val="1"/>
      <w:numFmt w:val="lowerRoman"/>
      <w:lvlText w:val="%9."/>
      <w:lvlJc w:val="right"/>
      <w:pPr>
        <w:ind w:left="6974" w:hanging="180"/>
      </w:pPr>
    </w:lvl>
  </w:abstractNum>
  <w:abstractNum w:abstractNumId="25">
    <w:nsid w:val="7CCD05E4"/>
    <w:multiLevelType w:val="hybridMultilevel"/>
    <w:tmpl w:val="CD360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1"/>
  </w:num>
  <w:num w:numId="5">
    <w:abstractNumId w:val="1"/>
  </w:num>
  <w:num w:numId="6">
    <w:abstractNumId w:val="3"/>
  </w:num>
  <w:num w:numId="7">
    <w:abstractNumId w:val="13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8"/>
  </w:num>
  <w:num w:numId="16">
    <w:abstractNumId w:val="19"/>
  </w:num>
  <w:num w:numId="17">
    <w:abstractNumId w:val="12"/>
  </w:num>
  <w:num w:numId="18">
    <w:abstractNumId w:val="14"/>
  </w:num>
  <w:num w:numId="19">
    <w:abstractNumId w:val="2"/>
  </w:num>
  <w:num w:numId="20">
    <w:abstractNumId w:val="11"/>
  </w:num>
  <w:num w:numId="21">
    <w:abstractNumId w:val="10"/>
  </w:num>
  <w:num w:numId="22">
    <w:abstractNumId w:val="15"/>
  </w:num>
  <w:num w:numId="23">
    <w:abstractNumId w:val="3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lvlText w:val="%1.%3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0" w:firstLine="851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lvlText w:val="Рисунок %1.%5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lvlText w:val="Таблица %1.%6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1.%7)"/>
        <w:lvlJc w:val="left"/>
        <w:pPr>
          <w:ind w:left="0" w:firstLine="851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851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851"/>
        </w:pPr>
        <w:rPr>
          <w:rFonts w:cs="Times New Roman" w:hint="default"/>
        </w:rPr>
      </w:lvl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17"/>
  </w:num>
  <w:num w:numId="43">
    <w:abstractNumId w:val="23"/>
  </w:num>
  <w:num w:numId="44">
    <w:abstractNumId w:val="24"/>
  </w:num>
  <w:num w:numId="45">
    <w:abstractNumId w:val="22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0DD0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40165"/>
    <w:rsid w:val="000403C9"/>
    <w:rsid w:val="000409FA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04D4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275A"/>
    <w:rsid w:val="000742D7"/>
    <w:rsid w:val="00074713"/>
    <w:rsid w:val="00075DA4"/>
    <w:rsid w:val="00076678"/>
    <w:rsid w:val="0007782D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681"/>
    <w:rsid w:val="001356CD"/>
    <w:rsid w:val="00136AC2"/>
    <w:rsid w:val="001419FB"/>
    <w:rsid w:val="0014281B"/>
    <w:rsid w:val="001448C7"/>
    <w:rsid w:val="00147D6F"/>
    <w:rsid w:val="0015088B"/>
    <w:rsid w:val="00150E35"/>
    <w:rsid w:val="00153A0D"/>
    <w:rsid w:val="00154919"/>
    <w:rsid w:val="00155EA1"/>
    <w:rsid w:val="0015641B"/>
    <w:rsid w:val="00157A74"/>
    <w:rsid w:val="00160040"/>
    <w:rsid w:val="00161004"/>
    <w:rsid w:val="00161B5C"/>
    <w:rsid w:val="001642F4"/>
    <w:rsid w:val="001649D3"/>
    <w:rsid w:val="00166889"/>
    <w:rsid w:val="00172113"/>
    <w:rsid w:val="001724A5"/>
    <w:rsid w:val="00173ACC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7162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0C0F"/>
    <w:rsid w:val="001F149E"/>
    <w:rsid w:val="001F1A5F"/>
    <w:rsid w:val="001F1BDD"/>
    <w:rsid w:val="001F1F8C"/>
    <w:rsid w:val="001F2AC3"/>
    <w:rsid w:val="001F5221"/>
    <w:rsid w:val="001F6C00"/>
    <w:rsid w:val="001F7660"/>
    <w:rsid w:val="001F77FD"/>
    <w:rsid w:val="001F7CB3"/>
    <w:rsid w:val="001F7D4C"/>
    <w:rsid w:val="0020045A"/>
    <w:rsid w:val="00200550"/>
    <w:rsid w:val="002041D4"/>
    <w:rsid w:val="0020598F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200E"/>
    <w:rsid w:val="002242C0"/>
    <w:rsid w:val="00224C3F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9017E"/>
    <w:rsid w:val="002901FE"/>
    <w:rsid w:val="00290AB9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5DEC"/>
    <w:rsid w:val="002B6931"/>
    <w:rsid w:val="002B7A78"/>
    <w:rsid w:val="002C0576"/>
    <w:rsid w:val="002C17C8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7AA"/>
    <w:rsid w:val="00321141"/>
    <w:rsid w:val="00322B89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722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45C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98"/>
    <w:rsid w:val="003D2097"/>
    <w:rsid w:val="003D3545"/>
    <w:rsid w:val="003D405A"/>
    <w:rsid w:val="003D4F21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3897"/>
    <w:rsid w:val="003E3D71"/>
    <w:rsid w:val="003E4E75"/>
    <w:rsid w:val="003E638C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1B14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FD8"/>
    <w:rsid w:val="00416945"/>
    <w:rsid w:val="00416FF2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67F7B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86D"/>
    <w:rsid w:val="0053218F"/>
    <w:rsid w:val="00532C59"/>
    <w:rsid w:val="0053569B"/>
    <w:rsid w:val="00535AA2"/>
    <w:rsid w:val="005414C8"/>
    <w:rsid w:val="00543C91"/>
    <w:rsid w:val="005467F7"/>
    <w:rsid w:val="0054748A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298D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3FDD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208E1"/>
    <w:rsid w:val="00624219"/>
    <w:rsid w:val="00624AF8"/>
    <w:rsid w:val="00624E4F"/>
    <w:rsid w:val="00625CA6"/>
    <w:rsid w:val="00626E8E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306F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6729"/>
    <w:rsid w:val="006968CA"/>
    <w:rsid w:val="00696D19"/>
    <w:rsid w:val="00696FA2"/>
    <w:rsid w:val="006A05C9"/>
    <w:rsid w:val="006A63CC"/>
    <w:rsid w:val="006B16B2"/>
    <w:rsid w:val="006B1AAD"/>
    <w:rsid w:val="006B2C38"/>
    <w:rsid w:val="006B30B0"/>
    <w:rsid w:val="006B3C1C"/>
    <w:rsid w:val="006B792C"/>
    <w:rsid w:val="006B79DB"/>
    <w:rsid w:val="006C0AD1"/>
    <w:rsid w:val="006C1242"/>
    <w:rsid w:val="006C31A3"/>
    <w:rsid w:val="006C3684"/>
    <w:rsid w:val="006C3B93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E7014"/>
    <w:rsid w:val="006E727B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A84"/>
    <w:rsid w:val="00713963"/>
    <w:rsid w:val="00714436"/>
    <w:rsid w:val="00714A2E"/>
    <w:rsid w:val="0071513C"/>
    <w:rsid w:val="00715594"/>
    <w:rsid w:val="007164FE"/>
    <w:rsid w:val="00723173"/>
    <w:rsid w:val="007232C6"/>
    <w:rsid w:val="00723BB5"/>
    <w:rsid w:val="00725675"/>
    <w:rsid w:val="00725A0E"/>
    <w:rsid w:val="00726B7D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66"/>
    <w:rsid w:val="007528FC"/>
    <w:rsid w:val="00753C56"/>
    <w:rsid w:val="00755D36"/>
    <w:rsid w:val="00756548"/>
    <w:rsid w:val="00756685"/>
    <w:rsid w:val="00757237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2F7"/>
    <w:rsid w:val="007709AF"/>
    <w:rsid w:val="00775C3A"/>
    <w:rsid w:val="007775F0"/>
    <w:rsid w:val="007778B1"/>
    <w:rsid w:val="00780313"/>
    <w:rsid w:val="007805CD"/>
    <w:rsid w:val="00781A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95656"/>
    <w:rsid w:val="007A1184"/>
    <w:rsid w:val="007A3036"/>
    <w:rsid w:val="007A56A7"/>
    <w:rsid w:val="007B0696"/>
    <w:rsid w:val="007B1631"/>
    <w:rsid w:val="007B24CD"/>
    <w:rsid w:val="007B6CE2"/>
    <w:rsid w:val="007C04EF"/>
    <w:rsid w:val="007C0967"/>
    <w:rsid w:val="007C0A68"/>
    <w:rsid w:val="007C10F6"/>
    <w:rsid w:val="007C1399"/>
    <w:rsid w:val="007C17ED"/>
    <w:rsid w:val="007C1FC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50E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DA4"/>
    <w:rsid w:val="008106F0"/>
    <w:rsid w:val="008117A8"/>
    <w:rsid w:val="00812D8A"/>
    <w:rsid w:val="00812E8B"/>
    <w:rsid w:val="008142C4"/>
    <w:rsid w:val="00815AB0"/>
    <w:rsid w:val="0081717F"/>
    <w:rsid w:val="00820591"/>
    <w:rsid w:val="00820F1C"/>
    <w:rsid w:val="00822F47"/>
    <w:rsid w:val="0082434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F2653"/>
    <w:rsid w:val="008F2853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71BC"/>
    <w:rsid w:val="00947487"/>
    <w:rsid w:val="00951189"/>
    <w:rsid w:val="00953290"/>
    <w:rsid w:val="00953FF8"/>
    <w:rsid w:val="009540B6"/>
    <w:rsid w:val="00954502"/>
    <w:rsid w:val="00954D22"/>
    <w:rsid w:val="0095577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4BA"/>
    <w:rsid w:val="00973823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87BC6"/>
    <w:rsid w:val="00990613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4E93"/>
    <w:rsid w:val="009A6727"/>
    <w:rsid w:val="009A6882"/>
    <w:rsid w:val="009A6EE9"/>
    <w:rsid w:val="009A6F9B"/>
    <w:rsid w:val="009A744B"/>
    <w:rsid w:val="009A7F51"/>
    <w:rsid w:val="009B1A8E"/>
    <w:rsid w:val="009B1D21"/>
    <w:rsid w:val="009B3179"/>
    <w:rsid w:val="009B341C"/>
    <w:rsid w:val="009B495B"/>
    <w:rsid w:val="009B536B"/>
    <w:rsid w:val="009B78CC"/>
    <w:rsid w:val="009C1BC7"/>
    <w:rsid w:val="009C2100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3C5"/>
    <w:rsid w:val="009D466C"/>
    <w:rsid w:val="009D501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5E55"/>
    <w:rsid w:val="00A01271"/>
    <w:rsid w:val="00A019B4"/>
    <w:rsid w:val="00A01D6E"/>
    <w:rsid w:val="00A01E9F"/>
    <w:rsid w:val="00A04675"/>
    <w:rsid w:val="00A04A22"/>
    <w:rsid w:val="00A05DE7"/>
    <w:rsid w:val="00A060DC"/>
    <w:rsid w:val="00A067D1"/>
    <w:rsid w:val="00A10362"/>
    <w:rsid w:val="00A120C7"/>
    <w:rsid w:val="00A12339"/>
    <w:rsid w:val="00A12400"/>
    <w:rsid w:val="00A13061"/>
    <w:rsid w:val="00A14138"/>
    <w:rsid w:val="00A142D7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A7"/>
    <w:rsid w:val="00A36E65"/>
    <w:rsid w:val="00A372A4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F1A"/>
    <w:rsid w:val="00AA6B33"/>
    <w:rsid w:val="00AA6EDB"/>
    <w:rsid w:val="00AA740E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14D3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35D19"/>
    <w:rsid w:val="00B36706"/>
    <w:rsid w:val="00B37A02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A8"/>
    <w:rsid w:val="00B53311"/>
    <w:rsid w:val="00B53518"/>
    <w:rsid w:val="00B5373B"/>
    <w:rsid w:val="00B541BC"/>
    <w:rsid w:val="00B54924"/>
    <w:rsid w:val="00B54D9D"/>
    <w:rsid w:val="00B5650F"/>
    <w:rsid w:val="00B56A92"/>
    <w:rsid w:val="00B57610"/>
    <w:rsid w:val="00B6020D"/>
    <w:rsid w:val="00B62425"/>
    <w:rsid w:val="00B62C9C"/>
    <w:rsid w:val="00B63088"/>
    <w:rsid w:val="00B63141"/>
    <w:rsid w:val="00B63EA1"/>
    <w:rsid w:val="00B66CF6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77904"/>
    <w:rsid w:val="00B80558"/>
    <w:rsid w:val="00B81D08"/>
    <w:rsid w:val="00B82188"/>
    <w:rsid w:val="00B85E14"/>
    <w:rsid w:val="00B85FE0"/>
    <w:rsid w:val="00B863D1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144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611"/>
    <w:rsid w:val="00C337D8"/>
    <w:rsid w:val="00C41884"/>
    <w:rsid w:val="00C424EF"/>
    <w:rsid w:val="00C45D8F"/>
    <w:rsid w:val="00C466FA"/>
    <w:rsid w:val="00C5014F"/>
    <w:rsid w:val="00C51D61"/>
    <w:rsid w:val="00C5216A"/>
    <w:rsid w:val="00C52A01"/>
    <w:rsid w:val="00C533C2"/>
    <w:rsid w:val="00C552D8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79D3"/>
    <w:rsid w:val="00CC25A6"/>
    <w:rsid w:val="00CC29FE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5C77"/>
    <w:rsid w:val="00D16090"/>
    <w:rsid w:val="00D167E8"/>
    <w:rsid w:val="00D22377"/>
    <w:rsid w:val="00D22AAA"/>
    <w:rsid w:val="00D23ED8"/>
    <w:rsid w:val="00D2421D"/>
    <w:rsid w:val="00D25B4C"/>
    <w:rsid w:val="00D276E3"/>
    <w:rsid w:val="00D30E25"/>
    <w:rsid w:val="00D31332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3A62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C70D0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F8A"/>
    <w:rsid w:val="00DE333E"/>
    <w:rsid w:val="00DE39E6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EB7"/>
    <w:rsid w:val="00E00FE5"/>
    <w:rsid w:val="00E01EB7"/>
    <w:rsid w:val="00E0247A"/>
    <w:rsid w:val="00E0303E"/>
    <w:rsid w:val="00E03979"/>
    <w:rsid w:val="00E03DBF"/>
    <w:rsid w:val="00E062CD"/>
    <w:rsid w:val="00E06A5B"/>
    <w:rsid w:val="00E07872"/>
    <w:rsid w:val="00E129C9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2404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0919"/>
    <w:rsid w:val="00EB136D"/>
    <w:rsid w:val="00EB14F0"/>
    <w:rsid w:val="00EB25AE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1B1D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F09FE"/>
    <w:rsid w:val="00FF390F"/>
    <w:rsid w:val="00FF5096"/>
    <w:rsid w:val="00FF7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rsid w:val="006E4496"/>
  </w:style>
  <w:style w:type="paragraph" w:styleId="1">
    <w:name w:val="heading 1"/>
    <w:basedOn w:val="a0"/>
    <w:next w:val="a1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0"/>
    <w:next w:val="a0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uiPriority w:val="99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1">
    <w:name w:val="toc 1"/>
    <w:basedOn w:val="a0"/>
    <w:next w:val="20"/>
    <w:autoRedefine/>
    <w:uiPriority w:val="39"/>
    <w:qFormat/>
    <w:rsid w:val="0039564B"/>
    <w:pPr>
      <w:tabs>
        <w:tab w:val="left" w:pos="400"/>
        <w:tab w:val="right" w:leader="dot" w:pos="10054"/>
      </w:tabs>
      <w:spacing w:line="360" w:lineRule="auto"/>
      <w:ind w:firstLine="851"/>
      <w:jc w:val="both"/>
    </w:pPr>
    <w:rPr>
      <w:bCs/>
      <w:sz w:val="24"/>
      <w:szCs w:val="28"/>
    </w:rPr>
  </w:style>
  <w:style w:type="paragraph" w:styleId="21">
    <w:name w:val="toc 2"/>
    <w:basedOn w:val="a0"/>
    <w:next w:val="a0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e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">
    <w:name w:val="Emphasis"/>
    <w:basedOn w:val="a2"/>
    <w:rsid w:val="00C45D8F"/>
    <w:rPr>
      <w:i/>
    </w:rPr>
  </w:style>
  <w:style w:type="paragraph" w:customStyle="1" w:styleId="af0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2"/>
      </w:numPr>
    </w:pPr>
    <w:rPr>
      <w:sz w:val="24"/>
    </w:rPr>
  </w:style>
  <w:style w:type="paragraph" w:styleId="af1">
    <w:name w:val="Title"/>
    <w:basedOn w:val="a0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2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3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4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5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6">
    <w:name w:val="List"/>
    <w:basedOn w:val="a0"/>
    <w:rsid w:val="00C45D8F"/>
    <w:pPr>
      <w:ind w:left="283" w:hanging="283"/>
    </w:pPr>
  </w:style>
  <w:style w:type="paragraph" w:styleId="af7">
    <w:name w:val="Date"/>
    <w:basedOn w:val="a0"/>
    <w:next w:val="a0"/>
    <w:rsid w:val="00C45D8F"/>
  </w:style>
  <w:style w:type="character" w:styleId="af8">
    <w:name w:val="FollowedHyperlink"/>
    <w:basedOn w:val="a2"/>
    <w:rsid w:val="00C45D8F"/>
    <w:rPr>
      <w:color w:val="800080"/>
      <w:u w:val="single"/>
    </w:rPr>
  </w:style>
  <w:style w:type="paragraph" w:customStyle="1" w:styleId="af9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9"/>
    <w:rsid w:val="00AB45E1"/>
    <w:pPr>
      <w:ind w:firstLine="0"/>
    </w:pPr>
  </w:style>
  <w:style w:type="paragraph" w:customStyle="1" w:styleId="afa">
    <w:name w:val="Гост А"/>
    <w:basedOn w:val="12"/>
    <w:rsid w:val="00AB45E1"/>
    <w:rPr>
      <w:rFonts w:ascii="GOST type A" w:hAnsi="GOST type A"/>
      <w:i/>
    </w:rPr>
  </w:style>
  <w:style w:type="paragraph" w:customStyle="1" w:styleId="afb">
    <w:name w:val="Гост Б"/>
    <w:basedOn w:val="12"/>
    <w:rsid w:val="00AB45E1"/>
    <w:rPr>
      <w:rFonts w:ascii="GOST type B" w:hAnsi="GOST type B"/>
      <w:i/>
    </w:rPr>
  </w:style>
  <w:style w:type="paragraph" w:customStyle="1" w:styleId="afc">
    <w:name w:val="Рисунок"/>
    <w:basedOn w:val="12"/>
    <w:next w:val="af9"/>
    <w:rsid w:val="00AB45E1"/>
    <w:pPr>
      <w:spacing w:line="240" w:lineRule="auto"/>
    </w:pPr>
    <w:rPr>
      <w:sz w:val="24"/>
    </w:rPr>
  </w:style>
  <w:style w:type="paragraph" w:customStyle="1" w:styleId="afd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e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0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1">
    <w:name w:val="Strong"/>
    <w:basedOn w:val="a2"/>
    <w:rsid w:val="00D71A85"/>
    <w:rPr>
      <w:b/>
      <w:bCs/>
    </w:rPr>
  </w:style>
  <w:style w:type="paragraph" w:customStyle="1" w:styleId="aff2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3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4">
    <w:name w:val="annotation reference"/>
    <w:basedOn w:val="a2"/>
    <w:rsid w:val="0000243F"/>
    <w:rPr>
      <w:sz w:val="16"/>
      <w:szCs w:val="16"/>
    </w:rPr>
  </w:style>
  <w:style w:type="paragraph" w:styleId="aff5">
    <w:name w:val="annotation text"/>
    <w:basedOn w:val="a0"/>
    <w:link w:val="aff6"/>
    <w:rsid w:val="0000243F"/>
  </w:style>
  <w:style w:type="character" w:customStyle="1" w:styleId="aff6">
    <w:name w:val="Текст примечания Знак"/>
    <w:basedOn w:val="a2"/>
    <w:link w:val="aff5"/>
    <w:rsid w:val="0000243F"/>
  </w:style>
  <w:style w:type="paragraph" w:styleId="aff7">
    <w:name w:val="annotation subject"/>
    <w:basedOn w:val="aff5"/>
    <w:next w:val="aff5"/>
    <w:link w:val="aff8"/>
    <w:rsid w:val="0000243F"/>
    <w:rPr>
      <w:b/>
      <w:bCs/>
    </w:rPr>
  </w:style>
  <w:style w:type="character" w:customStyle="1" w:styleId="aff8">
    <w:name w:val="Тема примечания Знак"/>
    <w:basedOn w:val="aff6"/>
    <w:link w:val="aff7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4">
    <w:name w:val="Сетка таблицы1"/>
    <w:basedOn w:val="a3"/>
    <w:next w:val="aff0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0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0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0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9">
    <w:name w:val="Абзац списка Знак"/>
    <w:aliases w:val="Маркировка тире Знак,Абзац с отступом Знак"/>
    <w:basedOn w:val="a2"/>
    <w:link w:val="affa"/>
    <w:uiPriority w:val="34"/>
    <w:locked/>
    <w:rsid w:val="00F45720"/>
  </w:style>
  <w:style w:type="paragraph" w:styleId="affa">
    <w:name w:val="List Paragraph"/>
    <w:aliases w:val="Маркировка тире,Абзац с отступом"/>
    <w:basedOn w:val="a0"/>
    <w:link w:val="aff9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0"/>
    <w:next w:val="a0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0"/>
    <w:next w:val="a0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0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0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0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0"/>
    <w:next w:val="a0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b">
    <w:name w:val="TOC Heading"/>
    <w:basedOn w:val="1"/>
    <w:next w:val="a0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0"/>
    <w:next w:val="--7"/>
    <w:link w:val="15"/>
    <w:rsid w:val="0033495D"/>
    <w:pPr>
      <w:framePr w:hSpace="180" w:wrap="around" w:vAnchor="text" w:hAnchor="text" w:x="284" w:y="1"/>
      <w:numPr>
        <w:numId w:val="9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2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2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0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2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0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0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/>
    </w:rPr>
  </w:style>
  <w:style w:type="character" w:customStyle="1" w:styleId="38">
    <w:name w:val="Стиль3 Знак"/>
    <w:link w:val="37"/>
    <w:rsid w:val="003B0F9F"/>
    <w:rPr>
      <w:sz w:val="24"/>
      <w:szCs w:val="24"/>
      <w:lang/>
    </w:rPr>
  </w:style>
  <w:style w:type="paragraph" w:customStyle="1" w:styleId="affc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0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d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e">
    <w:name w:val="Подпись рисунка"/>
    <w:basedOn w:val="a0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">
    <w:name w:val="Заголовок подраздела"/>
    <w:basedOn w:val="a0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0">
    <w:name w:val="Заголовок таблицы"/>
    <w:basedOn w:val="--7"/>
    <w:qFormat/>
    <w:rsid w:val="007D483E"/>
    <w:pPr>
      <w:ind w:left="851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info@ec35.ru" TargetMode="Externa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yperlink" Target="mailto:info@ec35.ru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e-mail:" TargetMode="External"/><Relationship Id="rId14" Type="http://schemas.openxmlformats.org/officeDocument/2006/relationships/hyperlink" Target="mailto:e-mail:" TargetMode="Externa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5.emf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19A82-EBDF-4EFA-AF27-BD270EFAB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533</TotalTime>
  <Pages>6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Priobnipi</cp:lastModifiedBy>
  <cp:revision>66</cp:revision>
  <cp:lastPrinted>2017-10-30T13:41:00Z</cp:lastPrinted>
  <dcterms:created xsi:type="dcterms:W3CDTF">2017-08-21T13:19:00Z</dcterms:created>
  <dcterms:modified xsi:type="dcterms:W3CDTF">2018-02-20T10:23:00Z</dcterms:modified>
</cp:coreProperties>
</file>