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49"/>
        <w:gridCol w:w="7255"/>
      </w:tblGrid>
      <w:tr w:rsidR="00E21BC4" w:rsidRPr="00085242" w:rsidTr="0075232C">
        <w:trPr>
          <w:trHeight w:val="475"/>
        </w:trPr>
        <w:tc>
          <w:tcPr>
            <w:tcW w:w="3049" w:type="dxa"/>
            <w:vMerge w:val="restart"/>
            <w:shd w:val="clear" w:color="auto" w:fill="auto"/>
            <w:vAlign w:val="center"/>
            <w:hideMark/>
          </w:tcPr>
          <w:p w:rsidR="00E21BC4" w:rsidRPr="00085242" w:rsidRDefault="0075232C" w:rsidP="00EB53E6">
            <w:pPr>
              <w:pStyle w:val="--7"/>
              <w:ind w:firstLine="0"/>
            </w:pPr>
            <w:r w:rsidRPr="00085242">
              <w:rPr>
                <w:noProof/>
              </w:rPr>
              <w:drawing>
                <wp:inline distT="0" distB="0" distL="0" distR="0">
                  <wp:extent cx="1558290" cy="61214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3049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547C73" w:rsidP="00F1089B">
            <w:pPr>
              <w:jc w:val="center"/>
              <w:rPr>
                <w:b/>
                <w:szCs w:val="28"/>
              </w:rPr>
            </w:pPr>
            <w:hyperlink r:id="rId9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0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E21BC4" w:rsidRPr="00085242" w:rsidTr="00E21BC4">
        <w:trPr>
          <w:trHeight w:val="475"/>
        </w:trPr>
        <w:tc>
          <w:tcPr>
            <w:tcW w:w="10304" w:type="dxa"/>
            <w:gridSpan w:val="2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0"/>
        <w:gridCol w:w="459"/>
        <w:gridCol w:w="8652"/>
      </w:tblGrid>
      <w:tr w:rsidR="00085242" w:rsidRPr="003E3D71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3E1393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W w:w="10456" w:type="dxa"/>
        <w:tblLook w:val="04A0"/>
      </w:tblPr>
      <w:tblGrid>
        <w:gridCol w:w="10456"/>
      </w:tblGrid>
      <w:tr w:rsidR="00397813" w:rsidRPr="003E3D71" w:rsidTr="00DE39E6">
        <w:trPr>
          <w:trHeight w:val="1092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gramEnd"/>
            <w:r w:rsidRPr="003E1393">
              <w:rPr>
                <w:b/>
                <w:sz w:val="36"/>
                <w:szCs w:val="36"/>
              </w:rPr>
              <w:t xml:space="preserve"> 110 кВ до требований ПУЭ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</w:p>
          <w:p w:rsidR="00CB5DD8" w:rsidRPr="00CB5DD8" w:rsidRDefault="00CB5DD8" w:rsidP="00CB5DD8">
            <w:pPr>
              <w:jc w:val="center"/>
              <w:rPr>
                <w:b/>
                <w:sz w:val="36"/>
                <w:szCs w:val="36"/>
              </w:rPr>
            </w:pPr>
            <w:r w:rsidRPr="00CB5DD8">
              <w:rPr>
                <w:b/>
                <w:sz w:val="36"/>
                <w:szCs w:val="36"/>
              </w:rPr>
              <w:t xml:space="preserve">ВЛ-110 кВ </w:t>
            </w:r>
            <w:proofErr w:type="spellStart"/>
            <w:r w:rsidRPr="00CB5DD8">
              <w:rPr>
                <w:b/>
                <w:sz w:val="36"/>
                <w:szCs w:val="36"/>
              </w:rPr>
              <w:t>Красноленинская</w:t>
            </w:r>
            <w:proofErr w:type="spellEnd"/>
            <w:r w:rsidRPr="00CB5DD8">
              <w:rPr>
                <w:b/>
                <w:sz w:val="36"/>
                <w:szCs w:val="36"/>
              </w:rPr>
              <w:t xml:space="preserve"> – </w:t>
            </w:r>
            <w:proofErr w:type="gramStart"/>
            <w:r w:rsidRPr="00CB5DD8">
              <w:rPr>
                <w:b/>
                <w:sz w:val="36"/>
                <w:szCs w:val="36"/>
              </w:rPr>
              <w:t>Чистая</w:t>
            </w:r>
            <w:proofErr w:type="gramEnd"/>
            <w:r w:rsidRPr="00CB5DD8">
              <w:rPr>
                <w:b/>
                <w:sz w:val="36"/>
                <w:szCs w:val="36"/>
              </w:rPr>
              <w:t xml:space="preserve"> 1,2</w:t>
            </w:r>
          </w:p>
          <w:p w:rsidR="00397813" w:rsidRPr="002C20B9" w:rsidRDefault="00CB5DD8" w:rsidP="00CB5DD8">
            <w:pPr>
              <w:jc w:val="center"/>
              <w:rPr>
                <w:b/>
                <w:sz w:val="36"/>
                <w:szCs w:val="36"/>
              </w:rPr>
            </w:pPr>
            <w:r w:rsidRPr="00CB5DD8">
              <w:rPr>
                <w:b/>
                <w:sz w:val="36"/>
                <w:szCs w:val="36"/>
              </w:rPr>
              <w:t>(пролеты опор №№ 8-9, 11- 25, 27-28, 47-50, 86-88, 93-95, 98-102)</w:t>
            </w:r>
          </w:p>
          <w:p w:rsidR="00AD68B1" w:rsidRPr="002C20B9" w:rsidRDefault="00AD68B1" w:rsidP="00AD68B1">
            <w:pPr>
              <w:jc w:val="center"/>
              <w:rPr>
                <w:b/>
                <w:sz w:val="36"/>
                <w:szCs w:val="36"/>
              </w:rPr>
            </w:pPr>
          </w:p>
          <w:p w:rsidR="00AD68B1" w:rsidRPr="002C20B9" w:rsidRDefault="00AD68B1" w:rsidP="00AD68B1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397813" w:rsidRPr="003E3D71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3E3D71" w:rsidRDefault="00085242" w:rsidP="00397813">
            <w:pPr>
              <w:jc w:val="center"/>
              <w:rPr>
                <w:b/>
                <w:sz w:val="40"/>
                <w:szCs w:val="40"/>
                <w:highlight w:val="yellow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1"/>
      </w:tblGrid>
      <w:tr w:rsidR="00397813" w:rsidRPr="003E3D71" w:rsidTr="00DE39E6">
        <w:trPr>
          <w:trHeight w:val="754"/>
        </w:trPr>
        <w:tc>
          <w:tcPr>
            <w:tcW w:w="10461" w:type="dxa"/>
            <w:vAlign w:val="center"/>
          </w:tcPr>
          <w:p w:rsidR="00397813" w:rsidRPr="00CD73D5" w:rsidRDefault="00397813" w:rsidP="00B05F10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B05F1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0E3832" w:rsidRPr="000E3832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и  конструктивные  решения  линейного объекта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085242" w:rsidRPr="003E3D71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0E3832" w:rsidRDefault="003E1393" w:rsidP="00CB5DD8">
            <w:pPr>
              <w:jc w:val="center"/>
              <w:rPr>
                <w:b/>
                <w:bCs/>
                <w:sz w:val="28"/>
                <w:szCs w:val="28"/>
              </w:rPr>
            </w:pPr>
            <w:r w:rsidRPr="003E1393">
              <w:rPr>
                <w:b/>
                <w:bCs/>
                <w:sz w:val="28"/>
                <w:szCs w:val="28"/>
              </w:rPr>
              <w:t>170605-0</w:t>
            </w:r>
            <w:r w:rsidR="00CB5DD8">
              <w:rPr>
                <w:b/>
                <w:bCs/>
                <w:sz w:val="28"/>
                <w:szCs w:val="28"/>
              </w:rPr>
              <w:t>1</w:t>
            </w:r>
            <w:r w:rsidRPr="003E1393">
              <w:rPr>
                <w:b/>
                <w:bCs/>
                <w:sz w:val="28"/>
                <w:szCs w:val="28"/>
              </w:rPr>
              <w:t>-Т</w:t>
            </w:r>
            <w:r w:rsidR="000E3832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E1393">
              <w:rPr>
                <w:b/>
                <w:bCs/>
                <w:sz w:val="28"/>
                <w:szCs w:val="28"/>
              </w:rPr>
              <w:t>-</w:t>
            </w:r>
            <w:r w:rsidR="000E3832">
              <w:rPr>
                <w:b/>
                <w:bCs/>
                <w:sz w:val="28"/>
                <w:szCs w:val="28"/>
              </w:rPr>
              <w:t>ТКР</w:t>
            </w:r>
          </w:p>
        </w:tc>
      </w:tr>
      <w:tr w:rsidR="00085242" w:rsidRPr="003E3D71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0E3832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0E3832">
              <w:rPr>
                <w:b/>
                <w:sz w:val="28"/>
                <w:szCs w:val="28"/>
              </w:rPr>
              <w:t>3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tbl>
      <w:tblPr>
        <w:tblW w:w="0" w:type="auto"/>
        <w:tblInd w:w="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1134"/>
        <w:gridCol w:w="851"/>
      </w:tblGrid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E03DBF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</w:t>
            </w:r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E2335B" w:rsidRDefault="00E2335B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Pr="003E3D71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085242" w:rsidRDefault="00397813" w:rsidP="00397813">
      <w:pPr>
        <w:pStyle w:val="aff4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242">
        <w:rPr>
          <w:rFonts w:ascii="Times New Roman" w:hAnsi="Times New Roman"/>
          <w:b/>
          <w:bCs/>
        </w:rPr>
        <w:t>201</w:t>
      </w:r>
      <w:r w:rsidR="00085242" w:rsidRPr="00085242">
        <w:rPr>
          <w:rFonts w:ascii="Times New Roman" w:hAnsi="Times New Roman"/>
          <w:b/>
          <w:bCs/>
        </w:rPr>
        <w:t>7</w:t>
      </w:r>
    </w:p>
    <w:p w:rsidR="00397813" w:rsidRPr="003E3D71" w:rsidRDefault="00397813" w:rsidP="00397813">
      <w:pPr>
        <w:pStyle w:val="aff4"/>
        <w:rPr>
          <w:rFonts w:ascii="Times New Roman" w:hAnsi="Times New Roman"/>
          <w:b/>
          <w:bCs/>
          <w:highlight w:val="yellow"/>
        </w:rPr>
        <w:sectPr w:rsidR="00397813" w:rsidRPr="003E3D71" w:rsidSect="007A489A">
          <w:headerReference w:type="default" r:id="rId11"/>
          <w:footerReference w:type="default" r:id="rId12"/>
          <w:headerReference w:type="first" r:id="rId13"/>
          <w:pgSz w:w="11907" w:h="16840" w:code="9"/>
          <w:pgMar w:top="741" w:right="567" w:bottom="284" w:left="1134" w:header="284" w:footer="284" w:gutter="0"/>
          <w:pgNumType w:start="2"/>
          <w:cols w:space="720"/>
          <w:titlePg/>
          <w:docGrid w:linePitch="272"/>
        </w:sectPr>
      </w:pPr>
    </w:p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22"/>
        <w:gridCol w:w="6952"/>
      </w:tblGrid>
      <w:tr w:rsidR="00E21BC4" w:rsidRPr="00085242" w:rsidTr="00E21BC4">
        <w:trPr>
          <w:trHeight w:val="475"/>
        </w:trPr>
        <w:tc>
          <w:tcPr>
            <w:tcW w:w="2922" w:type="dxa"/>
            <w:vMerge w:val="restart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jc w:val="center"/>
              <w:rPr>
                <w:b/>
                <w:bCs/>
                <w:sz w:val="28"/>
                <w:szCs w:val="28"/>
              </w:rPr>
            </w:pPr>
            <w:r w:rsidRPr="0008524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558290" cy="61214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2922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547C73" w:rsidP="00F1089B">
            <w:pPr>
              <w:jc w:val="center"/>
              <w:rPr>
                <w:b/>
                <w:szCs w:val="28"/>
              </w:rPr>
            </w:pPr>
            <w:hyperlink r:id="rId14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5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397813" w:rsidRPr="00085242" w:rsidTr="00E21BC4">
        <w:trPr>
          <w:trHeight w:val="475"/>
        </w:trPr>
        <w:tc>
          <w:tcPr>
            <w:tcW w:w="9874" w:type="dxa"/>
            <w:gridSpan w:val="2"/>
            <w:shd w:val="clear" w:color="auto" w:fill="auto"/>
            <w:vAlign w:val="center"/>
            <w:hideMark/>
          </w:tcPr>
          <w:p w:rsidR="00397813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0"/>
        <w:gridCol w:w="459"/>
        <w:gridCol w:w="8652"/>
      </w:tblGrid>
      <w:tr w:rsidR="00085242" w:rsidRPr="00085242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C6308D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085242" w:rsidRDefault="00397813" w:rsidP="00397813">
      <w:pPr>
        <w:suppressAutoHyphens/>
        <w:spacing w:line="360" w:lineRule="auto"/>
        <w:ind w:left="142"/>
        <w:contextualSpacing/>
        <w:rPr>
          <w:b/>
        </w:rPr>
      </w:pPr>
    </w:p>
    <w:tbl>
      <w:tblPr>
        <w:tblW w:w="10456" w:type="dxa"/>
        <w:tblLook w:val="04A0"/>
      </w:tblPr>
      <w:tblGrid>
        <w:gridCol w:w="10456"/>
      </w:tblGrid>
      <w:tr w:rsidR="00397813" w:rsidRPr="00085242" w:rsidTr="00BD0AAB">
        <w:trPr>
          <w:trHeight w:val="2956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P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gramEnd"/>
            <w:r w:rsidRPr="003E1393">
              <w:rPr>
                <w:b/>
                <w:sz w:val="36"/>
                <w:szCs w:val="36"/>
              </w:rPr>
              <w:t xml:space="preserve"> 110 кВ до требований ПУЭ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97813" w:rsidRPr="00085242" w:rsidRDefault="00397813" w:rsidP="00DE39E6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B5DD8" w:rsidRPr="00CB5DD8" w:rsidRDefault="00CB5DD8" w:rsidP="00CB5DD8">
            <w:pPr>
              <w:jc w:val="center"/>
              <w:rPr>
                <w:b/>
                <w:sz w:val="36"/>
                <w:szCs w:val="36"/>
              </w:rPr>
            </w:pPr>
            <w:r w:rsidRPr="00CB5DD8">
              <w:rPr>
                <w:b/>
                <w:sz w:val="36"/>
                <w:szCs w:val="36"/>
              </w:rPr>
              <w:t xml:space="preserve">ВЛ-110 кВ </w:t>
            </w:r>
            <w:proofErr w:type="spellStart"/>
            <w:r w:rsidRPr="00CB5DD8">
              <w:rPr>
                <w:b/>
                <w:sz w:val="36"/>
                <w:szCs w:val="36"/>
              </w:rPr>
              <w:t>Красноленинская</w:t>
            </w:r>
            <w:proofErr w:type="spellEnd"/>
            <w:r w:rsidRPr="00CB5DD8">
              <w:rPr>
                <w:b/>
                <w:sz w:val="36"/>
                <w:szCs w:val="36"/>
              </w:rPr>
              <w:t xml:space="preserve"> – </w:t>
            </w:r>
            <w:proofErr w:type="gramStart"/>
            <w:r w:rsidRPr="00CB5DD8">
              <w:rPr>
                <w:b/>
                <w:sz w:val="36"/>
                <w:szCs w:val="36"/>
              </w:rPr>
              <w:t>Чистая</w:t>
            </w:r>
            <w:proofErr w:type="gramEnd"/>
            <w:r w:rsidRPr="00CB5DD8">
              <w:rPr>
                <w:b/>
                <w:sz w:val="36"/>
                <w:szCs w:val="36"/>
              </w:rPr>
              <w:t xml:space="preserve"> 1,2</w:t>
            </w:r>
          </w:p>
          <w:p w:rsidR="00BD0AAB" w:rsidRPr="00085242" w:rsidRDefault="00CB5DD8" w:rsidP="00CB5DD8">
            <w:pPr>
              <w:jc w:val="center"/>
              <w:rPr>
                <w:b/>
                <w:bCs/>
                <w:sz w:val="40"/>
                <w:szCs w:val="40"/>
              </w:rPr>
            </w:pPr>
            <w:r w:rsidRPr="00CB5DD8">
              <w:rPr>
                <w:b/>
                <w:sz w:val="36"/>
                <w:szCs w:val="36"/>
              </w:rPr>
              <w:t>(пролеты опор №№ 8-9, 11- 25, 27-28, 47-50, 86-88, 93-95, 98-102)</w:t>
            </w:r>
          </w:p>
        </w:tc>
      </w:tr>
      <w:tr w:rsidR="00397813" w:rsidRPr="00085242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085242" w:rsidRDefault="00397813" w:rsidP="00DE39E6">
            <w:pPr>
              <w:jc w:val="center"/>
              <w:rPr>
                <w:b/>
                <w:sz w:val="40"/>
                <w:szCs w:val="40"/>
              </w:rPr>
            </w:pPr>
            <w:r w:rsidRPr="00085242"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p w:rsidR="00BD0AAB" w:rsidRPr="00085242" w:rsidRDefault="00BD0AAB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1"/>
      </w:tblGrid>
      <w:tr w:rsidR="00397813" w:rsidRPr="00085242" w:rsidTr="00DE39E6">
        <w:trPr>
          <w:trHeight w:val="754"/>
        </w:trPr>
        <w:tc>
          <w:tcPr>
            <w:tcW w:w="10461" w:type="dxa"/>
            <w:vAlign w:val="center"/>
          </w:tcPr>
          <w:p w:rsidR="00397813" w:rsidRDefault="00093EB8" w:rsidP="00DE39E6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B05F1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0E3832" w:rsidRPr="000E3832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и  конструктивные  решения  линейного объекта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BD0AAB" w:rsidRPr="00085242" w:rsidRDefault="00BD0AAB" w:rsidP="00DE39E6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5242" w:rsidRPr="00085242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085242" w:rsidRDefault="007F3622" w:rsidP="00CB5DD8">
            <w:pPr>
              <w:jc w:val="center"/>
              <w:rPr>
                <w:bCs/>
                <w:sz w:val="28"/>
                <w:szCs w:val="28"/>
              </w:rPr>
            </w:pPr>
            <w:r w:rsidRPr="003E1393">
              <w:rPr>
                <w:b/>
                <w:bCs/>
                <w:sz w:val="28"/>
                <w:szCs w:val="28"/>
              </w:rPr>
              <w:t>170605-0</w:t>
            </w:r>
            <w:r w:rsidR="00CB5DD8">
              <w:rPr>
                <w:b/>
                <w:bCs/>
                <w:sz w:val="28"/>
                <w:szCs w:val="28"/>
              </w:rPr>
              <w:t>1</w:t>
            </w:r>
            <w:r w:rsidRPr="003E1393">
              <w:rPr>
                <w:b/>
                <w:bCs/>
                <w:sz w:val="28"/>
                <w:szCs w:val="28"/>
              </w:rPr>
              <w:t>-Т</w:t>
            </w:r>
            <w:r w:rsidR="000E3832">
              <w:rPr>
                <w:b/>
                <w:bCs/>
                <w:sz w:val="28"/>
                <w:szCs w:val="28"/>
              </w:rPr>
              <w:t>3</w:t>
            </w:r>
            <w:r w:rsidRPr="003E1393">
              <w:rPr>
                <w:b/>
                <w:bCs/>
                <w:sz w:val="28"/>
                <w:szCs w:val="28"/>
              </w:rPr>
              <w:t>-</w:t>
            </w:r>
            <w:r w:rsidR="00085242">
              <w:rPr>
                <w:noProof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341630</wp:posOffset>
                  </wp:positionV>
                  <wp:extent cx="4848225" cy="3058160"/>
                  <wp:effectExtent l="0" t="0" r="9525" b="8890"/>
                  <wp:wrapNone/>
                  <wp:docPr id="28" name="Рисунок 28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305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E3832">
              <w:rPr>
                <w:b/>
                <w:bCs/>
                <w:sz w:val="28"/>
                <w:szCs w:val="28"/>
              </w:rPr>
              <w:t>ТКР</w:t>
            </w:r>
          </w:p>
        </w:tc>
      </w:tr>
      <w:tr w:rsidR="00085242" w:rsidRPr="00085242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0E3832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0E3832">
              <w:rPr>
                <w:b/>
                <w:sz w:val="28"/>
                <w:szCs w:val="28"/>
              </w:rPr>
              <w:t>3</w:t>
            </w:r>
          </w:p>
        </w:tc>
      </w:tr>
    </w:tbl>
    <w:p w:rsidR="00397813" w:rsidRPr="00085242" w:rsidRDefault="00397813" w:rsidP="00397813">
      <w:pPr>
        <w:tabs>
          <w:tab w:val="left" w:pos="6096"/>
        </w:tabs>
        <w:spacing w:before="120" w:after="120" w:line="360" w:lineRule="auto"/>
        <w:jc w:val="center"/>
        <w:rPr>
          <w:bCs/>
        </w:rPr>
      </w:pPr>
    </w:p>
    <w:tbl>
      <w:tblPr>
        <w:tblW w:w="10456" w:type="dxa"/>
        <w:tblInd w:w="234" w:type="dxa"/>
        <w:tblLook w:val="04A0"/>
      </w:tblPr>
      <w:tblGrid>
        <w:gridCol w:w="4977"/>
        <w:gridCol w:w="5479"/>
      </w:tblGrid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Pr="00E276CA" w:rsidRDefault="00085242" w:rsidP="00C6308D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5242" w:rsidRDefault="00085242" w:rsidP="00C6308D">
            <w:pPr>
              <w:pStyle w:val="aff4"/>
              <w:spacing w:line="240" w:lineRule="auto"/>
              <w:jc w:val="left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29" name="Рисунок 29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9" w:type="dxa"/>
            <w:shd w:val="clear" w:color="auto" w:fill="auto"/>
          </w:tcPr>
          <w:p w:rsidR="00085242" w:rsidRPr="00E276CA" w:rsidRDefault="00085242" w:rsidP="00085242">
            <w:pPr>
              <w:pStyle w:val="aff4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С.А. Муравьев</w:t>
            </w:r>
          </w:p>
        </w:tc>
      </w:tr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Default="00085242" w:rsidP="00C6308D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479" w:type="dxa"/>
            <w:shd w:val="clear" w:color="auto" w:fill="auto"/>
          </w:tcPr>
          <w:p w:rsidR="00085242" w:rsidRDefault="00085242" w:rsidP="00085242">
            <w:pPr>
              <w:pStyle w:val="aff4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</w:p>
        </w:tc>
      </w:tr>
    </w:tbl>
    <w:p w:rsidR="00397813" w:rsidRDefault="00397813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Default="00085242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Pr="00085242" w:rsidRDefault="00085242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tbl>
      <w:tblPr>
        <w:tblW w:w="0" w:type="auto"/>
        <w:tblInd w:w="3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1134"/>
        <w:gridCol w:w="851"/>
      </w:tblGrid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397813" w:rsidRPr="00085242" w:rsidRDefault="00397813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397813" w:rsidRDefault="00397813" w:rsidP="00397813">
      <w:pPr>
        <w:pStyle w:val="aff4"/>
        <w:jc w:val="center"/>
      </w:pPr>
      <w:r w:rsidRPr="00085242">
        <w:rPr>
          <w:rFonts w:ascii="Times New Roman" w:hAnsi="Times New Roman"/>
          <w:b/>
          <w:bCs/>
        </w:rPr>
        <w:t>201</w:t>
      </w:r>
      <w:r w:rsidR="00085242">
        <w:rPr>
          <w:rFonts w:ascii="Times New Roman" w:hAnsi="Times New Roman"/>
          <w:b/>
          <w:bCs/>
        </w:rPr>
        <w:t>7</w:t>
      </w:r>
    </w:p>
    <w:p w:rsidR="00397813" w:rsidRDefault="00397813" w:rsidP="00397813">
      <w:pPr>
        <w:suppressAutoHyphens/>
        <w:spacing w:line="360" w:lineRule="auto"/>
        <w:jc w:val="both"/>
        <w:rPr>
          <w:sz w:val="24"/>
          <w:szCs w:val="24"/>
        </w:rPr>
      </w:pPr>
    </w:p>
    <w:p w:rsidR="00E963BA" w:rsidRPr="004218F0" w:rsidRDefault="00E963BA" w:rsidP="0032631C">
      <w:pPr>
        <w:spacing w:line="360" w:lineRule="auto"/>
        <w:rPr>
          <w:bCs/>
          <w:color w:val="FF0000"/>
          <w:sz w:val="28"/>
          <w:szCs w:val="28"/>
        </w:rPr>
        <w:sectPr w:rsidR="00E963BA" w:rsidRPr="004218F0" w:rsidSect="007A489A">
          <w:headerReference w:type="first" r:id="rId17"/>
          <w:footerReference w:type="first" r:id="rId18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1"/>
        <w:gridCol w:w="5384"/>
        <w:gridCol w:w="1700"/>
      </w:tblGrid>
      <w:tr w:rsidR="004218F0" w:rsidRPr="004218F0" w:rsidTr="002C17C8">
        <w:trPr>
          <w:cantSplit/>
          <w:trHeight w:val="851"/>
          <w:tblHeader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/>
              <w:jc w:val="center"/>
              <w:rPr>
                <w:b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7F3622" w:rsidP="00EF4E40">
            <w:pPr>
              <w:pStyle w:val="--8"/>
              <w:jc w:val="center"/>
            </w:pPr>
            <w:r w:rsidRPr="007F3622">
              <w:t>170605-0</w:t>
            </w:r>
            <w:r w:rsidR="00EF4E40">
              <w:t>1</w:t>
            </w:r>
            <w:r w:rsidRPr="007F3622">
              <w:t>-Т</w:t>
            </w:r>
            <w:r w:rsidR="000E3832">
              <w:t>3</w:t>
            </w:r>
            <w:r w:rsidRPr="007F3622">
              <w:t>-</w:t>
            </w:r>
            <w:r w:rsidR="000E3832">
              <w:t>ТКР</w:t>
            </w:r>
            <w:proofErr w:type="gramStart"/>
            <w:r w:rsidR="003E3D71">
              <w:t>.</w:t>
            </w:r>
            <w:r w:rsidR="00DA5FBB" w:rsidRPr="0085165B">
              <w:t>С</w:t>
            </w:r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8"/>
              <w:jc w:val="both"/>
            </w:pPr>
            <w:r w:rsidRPr="0085165B">
              <w:t>Содержание тома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85165B" w:rsidRDefault="00DA5FBB" w:rsidP="00F45720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7"/>
              <w:suppressAutoHyphens/>
              <w:spacing w:line="240" w:lineRule="auto"/>
              <w:ind w:firstLine="0"/>
              <w:rPr>
                <w:rFonts w:cs="Times New Roman"/>
                <w:b/>
                <w:szCs w:val="24"/>
                <w:u w:val="single"/>
                <w:lang w:eastAsia="en-US"/>
              </w:rPr>
            </w:pPr>
            <w:r w:rsidRPr="0085165B">
              <w:rPr>
                <w:rFonts w:cs="Times New Roman"/>
                <w:b/>
                <w:szCs w:val="24"/>
                <w:u w:val="single"/>
                <w:lang w:eastAsia="en-US"/>
              </w:rPr>
              <w:t>Текстовая часть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4218F0" w:rsidRDefault="00DA5FBB" w:rsidP="00F4572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093EB8" w:rsidP="00EF4E40">
            <w:pPr>
              <w:pStyle w:val="--8"/>
              <w:jc w:val="center"/>
            </w:pPr>
            <w:r w:rsidRPr="007F3622">
              <w:t>170605-0</w:t>
            </w:r>
            <w:r w:rsidR="00EF4E40">
              <w:t>1</w:t>
            </w:r>
            <w:r w:rsidRPr="007F3622">
              <w:t>-Т</w:t>
            </w:r>
            <w:r w:rsidR="000E3832">
              <w:t>3</w:t>
            </w:r>
            <w:r w:rsidRPr="007F3622">
              <w:t>-</w:t>
            </w:r>
            <w:r w:rsidR="000E3832">
              <w:t>ТКР</w:t>
            </w:r>
            <w:proofErr w:type="gramStart"/>
            <w:r w:rsidR="003E3D71">
              <w:t>.Т</w:t>
            </w:r>
            <w:proofErr w:type="gramEnd"/>
            <w:r w:rsidR="003E3D71">
              <w:t>Ч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9B495B" w:rsidP="00C022CA">
            <w:pPr>
              <w:pStyle w:val="--8"/>
              <w:jc w:val="both"/>
            </w:pPr>
            <w:r w:rsidRPr="0085165B">
              <w:t>Пояснительная записка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4218F0" w:rsidRDefault="009B495B" w:rsidP="00F4572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0E3832" w:rsidRPr="004218F0" w:rsidTr="000E3832">
        <w:trPr>
          <w:cantSplit/>
          <w:trHeight w:val="417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4218F0" w:rsidRDefault="000E3832" w:rsidP="00B05F1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</w:rPr>
            </w:pPr>
            <w:bookmarkStart w:id="0" w:name="R1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A83A05" w:rsidRDefault="000E3832" w:rsidP="00B05F10">
            <w:pPr>
              <w:pStyle w:val="affb"/>
              <w:tabs>
                <w:tab w:val="left" w:pos="269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83A05">
              <w:rPr>
                <w:b/>
                <w:sz w:val="24"/>
                <w:szCs w:val="24"/>
                <w:u w:val="single"/>
                <w:lang w:eastAsia="en-US"/>
              </w:rPr>
              <w:t>Приложения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9F0C06" w:rsidRDefault="000E3832" w:rsidP="00B05F10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0E3832" w:rsidRPr="004218F0" w:rsidTr="00A14C52">
        <w:trPr>
          <w:cantSplit/>
          <w:trHeight w:val="49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6C6EEF" w:rsidRDefault="000E3832" w:rsidP="00B05F10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 w:rsidRPr="006C6EEF">
              <w:rPr>
                <w:rFonts w:cs="Times New Roman"/>
                <w:szCs w:val="24"/>
                <w:lang w:eastAsia="en-US"/>
              </w:rPr>
              <w:t>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6C6EEF" w:rsidRDefault="00A14C52" w:rsidP="006C6EEF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A14C52">
              <w:rPr>
                <w:bCs/>
                <w:kern w:val="28"/>
                <w:sz w:val="24"/>
                <w:szCs w:val="24"/>
              </w:rPr>
              <w:t xml:space="preserve">Обзорная схема расположения участков расширения </w:t>
            </w:r>
            <w:proofErr w:type="gramStart"/>
            <w:r w:rsidRPr="00A14C52">
              <w:rPr>
                <w:bCs/>
                <w:kern w:val="28"/>
                <w:sz w:val="24"/>
                <w:szCs w:val="24"/>
              </w:rPr>
              <w:t>ВЛ</w:t>
            </w:r>
            <w:proofErr w:type="gramEnd"/>
            <w:r w:rsidRPr="00A14C52">
              <w:rPr>
                <w:bCs/>
                <w:kern w:val="28"/>
                <w:sz w:val="24"/>
                <w:szCs w:val="24"/>
              </w:rPr>
              <w:t xml:space="preserve"> 110 кВ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6C6EEF" w:rsidRDefault="00A14C52" w:rsidP="00B05F10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 л.</w:t>
            </w:r>
          </w:p>
        </w:tc>
      </w:tr>
      <w:tr w:rsidR="00A14C52" w:rsidRPr="004218F0" w:rsidTr="00A14C52">
        <w:trPr>
          <w:cantSplit/>
          <w:trHeight w:val="160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C52" w:rsidRPr="006C6EEF" w:rsidRDefault="00A14C52" w:rsidP="00A14C52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Б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C52" w:rsidRDefault="00A14C52" w:rsidP="00A14C52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 xml:space="preserve">Схема расположения участка </w:t>
            </w:r>
            <w:r w:rsidRPr="00A14C52">
              <w:rPr>
                <w:bCs/>
                <w:kern w:val="28"/>
                <w:sz w:val="24"/>
                <w:szCs w:val="24"/>
              </w:rPr>
              <w:t>разрубке на плане лесонасаждений</w:t>
            </w:r>
            <w:r>
              <w:rPr>
                <w:bCs/>
                <w:kern w:val="28"/>
                <w:sz w:val="24"/>
                <w:szCs w:val="24"/>
              </w:rPr>
              <w:t xml:space="preserve"> </w:t>
            </w:r>
            <w:r w:rsidRPr="00A14C52">
              <w:rPr>
                <w:bCs/>
                <w:kern w:val="28"/>
                <w:sz w:val="24"/>
                <w:szCs w:val="24"/>
              </w:rPr>
              <w:t>лесничества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C52" w:rsidRDefault="00A14C52" w:rsidP="00A14C52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 л.</w:t>
            </w:r>
          </w:p>
        </w:tc>
      </w:tr>
      <w:tr w:rsidR="00A14C52" w:rsidRPr="004218F0" w:rsidTr="00A14C52">
        <w:trPr>
          <w:cantSplit/>
          <w:trHeight w:val="493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C52" w:rsidRPr="006C6EEF" w:rsidRDefault="00A14C52" w:rsidP="00A14C52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C52" w:rsidRPr="006C6EEF" w:rsidRDefault="00A14C52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М</w:t>
            </w:r>
            <w:r w:rsidRPr="00134229">
              <w:rPr>
                <w:bCs/>
                <w:kern w:val="28"/>
                <w:sz w:val="24"/>
                <w:szCs w:val="24"/>
              </w:rPr>
              <w:t>атериальн</w:t>
            </w:r>
            <w:r>
              <w:rPr>
                <w:bCs/>
                <w:kern w:val="28"/>
                <w:sz w:val="24"/>
                <w:szCs w:val="24"/>
              </w:rPr>
              <w:t>ая</w:t>
            </w:r>
            <w:r w:rsidRPr="00134229">
              <w:rPr>
                <w:bCs/>
                <w:kern w:val="28"/>
                <w:sz w:val="24"/>
                <w:szCs w:val="24"/>
              </w:rPr>
              <w:t xml:space="preserve"> оценк</w:t>
            </w:r>
            <w:r>
              <w:rPr>
                <w:bCs/>
                <w:kern w:val="28"/>
                <w:sz w:val="24"/>
                <w:szCs w:val="24"/>
              </w:rPr>
              <w:t xml:space="preserve">а </w:t>
            </w:r>
            <w:r w:rsidRPr="00134229">
              <w:rPr>
                <w:bCs/>
                <w:kern w:val="28"/>
                <w:sz w:val="24"/>
                <w:szCs w:val="24"/>
              </w:rPr>
              <w:t>лесосеки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C52" w:rsidRPr="006C6EEF" w:rsidRDefault="0042135A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</w:t>
            </w:r>
            <w:r w:rsidR="00A14C52">
              <w:rPr>
                <w:szCs w:val="24"/>
                <w:lang w:eastAsia="en-US"/>
              </w:rPr>
              <w:t xml:space="preserve"> </w:t>
            </w:r>
            <w:r w:rsidR="00A14C52" w:rsidRPr="006C6EEF">
              <w:rPr>
                <w:szCs w:val="24"/>
                <w:lang w:eastAsia="en-US"/>
              </w:rPr>
              <w:t>л.</w:t>
            </w:r>
          </w:p>
        </w:tc>
      </w:tr>
      <w:tr w:rsidR="00A14C52" w:rsidRPr="004218F0" w:rsidTr="000E3832">
        <w:trPr>
          <w:cantSplit/>
          <w:trHeight w:val="406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C52" w:rsidRPr="0085165B" w:rsidRDefault="00A14C52" w:rsidP="00B05F10">
            <w:pPr>
              <w:pStyle w:val="--7"/>
              <w:suppressAutoHyphens/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C52" w:rsidRPr="00730B28" w:rsidRDefault="00A14C52" w:rsidP="00B05F10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730B28">
              <w:rPr>
                <w:b/>
                <w:bCs/>
                <w:kern w:val="28"/>
                <w:sz w:val="24"/>
                <w:szCs w:val="24"/>
                <w:u w:val="single"/>
              </w:rPr>
              <w:t>Общее количество листов, включенных в том: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C52" w:rsidRPr="00730B28" w:rsidRDefault="00A14C52" w:rsidP="0042135A">
            <w:pPr>
              <w:pStyle w:val="a2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1</w:t>
            </w:r>
            <w:r w:rsidR="0042135A">
              <w:rPr>
                <w:b/>
                <w:szCs w:val="24"/>
                <w:lang w:eastAsia="en-US"/>
              </w:rPr>
              <w:t xml:space="preserve">1 </w:t>
            </w:r>
            <w:r w:rsidRPr="00DB2179">
              <w:rPr>
                <w:b/>
                <w:szCs w:val="24"/>
                <w:lang w:eastAsia="en-US"/>
              </w:rPr>
              <w:t>л.</w:t>
            </w:r>
          </w:p>
        </w:tc>
      </w:tr>
    </w:tbl>
    <w:p w:rsidR="00180FC4" w:rsidRPr="004218F0" w:rsidRDefault="00180FC4" w:rsidP="004107BE">
      <w:pPr>
        <w:spacing w:line="360" w:lineRule="auto"/>
        <w:rPr>
          <w:bCs/>
          <w:color w:val="FF0000"/>
          <w:sz w:val="28"/>
          <w:szCs w:val="28"/>
        </w:rPr>
      </w:pPr>
    </w:p>
    <w:p w:rsidR="009B341C" w:rsidRPr="004218F0" w:rsidRDefault="00085242" w:rsidP="004107BE">
      <w:pPr>
        <w:spacing w:line="360" w:lineRule="auto"/>
        <w:rPr>
          <w:bCs/>
          <w:color w:val="FF0000"/>
          <w:sz w:val="28"/>
          <w:szCs w:val="28"/>
        </w:rPr>
        <w:sectPr w:rsidR="009B341C" w:rsidRPr="004218F0" w:rsidSect="007A489A">
          <w:headerReference w:type="default" r:id="rId19"/>
          <w:footerReference w:type="default" r:id="rId20"/>
          <w:headerReference w:type="first" r:id="rId21"/>
          <w:footerReference w:type="first" r:id="rId22"/>
          <w:pgSz w:w="11907" w:h="16840" w:code="9"/>
          <w:pgMar w:top="426" w:right="851" w:bottom="426" w:left="1276" w:header="510" w:footer="907" w:gutter="0"/>
          <w:pgNumType w:start="1"/>
          <w:cols w:space="720"/>
          <w:titlePg/>
          <w:docGrid w:linePitch="272"/>
        </w:sectPr>
      </w:pPr>
      <w:r>
        <w:rPr>
          <w:bCs/>
          <w:color w:val="FF0000"/>
          <w:sz w:val="28"/>
          <w:szCs w:val="28"/>
        </w:rPr>
        <w:t xml:space="preserve"> </w:t>
      </w:r>
    </w:p>
    <w:p w:rsidR="00F45720" w:rsidRPr="00EC3727" w:rsidRDefault="00F45720" w:rsidP="00766166">
      <w:pPr>
        <w:pStyle w:val="--0"/>
      </w:pPr>
      <w:bookmarkStart w:id="1" w:name="_Toc456118201"/>
      <w:bookmarkStart w:id="2" w:name="_Toc319919410"/>
      <w:bookmarkStart w:id="3" w:name="_Toc319919099"/>
      <w:bookmarkStart w:id="4" w:name="_Toc316476975"/>
      <w:bookmarkStart w:id="5" w:name="_Toc315878370"/>
      <w:bookmarkStart w:id="6" w:name="_Toc307489150"/>
      <w:bookmarkStart w:id="7" w:name="_Toc302047013"/>
      <w:bookmarkStart w:id="8" w:name="_Toc300211589"/>
      <w:bookmarkEnd w:id="0"/>
      <w:r w:rsidRPr="00EC3727">
        <w:lastRenderedPageBreak/>
        <w:t>Содержание</w:t>
      </w:r>
      <w:bookmarkEnd w:id="1"/>
    </w:p>
    <w:bookmarkEnd w:id="2"/>
    <w:bookmarkEnd w:id="3"/>
    <w:bookmarkEnd w:id="4"/>
    <w:bookmarkEnd w:id="5"/>
    <w:bookmarkEnd w:id="6"/>
    <w:bookmarkEnd w:id="7"/>
    <w:p w:rsidR="00536EA5" w:rsidRDefault="00547C7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547C73">
        <w:fldChar w:fldCharType="begin"/>
      </w:r>
      <w:r w:rsidR="00EC3727">
        <w:instrText xml:space="preserve"> TOC \h \z \t "Заголовок 1;1;Заголовок 2;2;Заголовок 3;3;Цитата;1;-=Заголовок раздела=-;1;-=Заголовок подраздела=-;1;-=Заголовок подраздела уровень 3=-;1;Стиль -=Заголовок раздела=- + все прописные;1;-=Заголовок подраздела уровень 4=-;1;Заголовок раздела;1" </w:instrText>
      </w:r>
      <w:r w:rsidRPr="00547C73">
        <w:fldChar w:fldCharType="separate"/>
      </w:r>
      <w:hyperlink w:anchor="_Toc496543149" w:history="1">
        <w:r w:rsidR="00536EA5" w:rsidRPr="00472C41">
          <w:rPr>
            <w:rStyle w:val="ad"/>
            <w:noProof/>
          </w:rPr>
          <w:t>1 ОБЩАЯ ЧАСТЬ. ИСХОДНЫЕ ДАННЫЕ</w:t>
        </w:r>
        <w:r w:rsidR="00536E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A29B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36EA5" w:rsidRDefault="00547C7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0" w:history="1">
        <w:r w:rsidR="00536EA5" w:rsidRPr="00472C41">
          <w:rPr>
            <w:rStyle w:val="ad"/>
            <w:noProof/>
          </w:rPr>
          <w:t>2 СБОР И ОБРАБОТКА ИСХОДНЫХ ДАННЫХ</w:t>
        </w:r>
        <w:r w:rsidR="00536E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A29B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36EA5" w:rsidRDefault="00547C7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1" w:history="1">
        <w:r w:rsidR="00536EA5" w:rsidRPr="00472C41">
          <w:rPr>
            <w:rStyle w:val="ad"/>
            <w:noProof/>
          </w:rPr>
          <w:t>3 КОМПЛЕКС РАБОТ ПО ОПРЕДЕЛЕНИЮ ШИРИНЫ ПРОСЕКИ ВЛ И ОБЪЕМОВ ВЫРУБАЕМОЙ ДРЕВЕСИНЫ</w:t>
        </w:r>
        <w:r w:rsidR="00536E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A29B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36EA5" w:rsidRDefault="00547C7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2" w:history="1">
        <w:r w:rsidR="00536EA5" w:rsidRPr="00472C41">
          <w:rPr>
            <w:rStyle w:val="ad"/>
            <w:noProof/>
          </w:rPr>
          <w:t>Лист регистрации изменений</w:t>
        </w:r>
        <w:r w:rsidR="00536E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A29B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B11E9" w:rsidRPr="00332EB9" w:rsidRDefault="00547C73" w:rsidP="00766166">
      <w:pPr>
        <w:pStyle w:val="--1"/>
      </w:pPr>
      <w:r>
        <w:rPr>
          <w:rFonts w:eastAsia="Times New Roman"/>
          <w:bCs/>
          <w:kern w:val="0"/>
          <w:szCs w:val="28"/>
        </w:rPr>
        <w:lastRenderedPageBreak/>
        <w:fldChar w:fldCharType="end"/>
      </w:r>
      <w:bookmarkStart w:id="9" w:name="_Toc496543149"/>
      <w:r w:rsidR="0004334E">
        <w:t>ОБЩАЯ ЧАСТЬ. ИСХОДНЫЕ ДАННЫЕ</w:t>
      </w:r>
      <w:bookmarkEnd w:id="9"/>
    </w:p>
    <w:p w:rsidR="00C55435" w:rsidRDefault="00C55435" w:rsidP="00CB5DD8">
      <w:pPr>
        <w:pStyle w:val="--7"/>
      </w:pPr>
      <w:r>
        <w:t xml:space="preserve">Раздел </w:t>
      </w:r>
      <w:r w:rsidR="00B05F10">
        <w:t>т</w:t>
      </w:r>
      <w:r w:rsidR="00B05F10" w:rsidRPr="00B05F10">
        <w:t>ехнологические и  конструктивные  решения  линейного объекта</w:t>
      </w:r>
      <w:r>
        <w:t xml:space="preserve"> разработан в целях расширения просек линий электропередач филиала АО «</w:t>
      </w:r>
      <w:proofErr w:type="spellStart"/>
      <w:r>
        <w:t>Тюменьэнерго</w:t>
      </w:r>
      <w:proofErr w:type="spellEnd"/>
      <w:r>
        <w:t xml:space="preserve">» </w:t>
      </w:r>
      <w:proofErr w:type="spellStart"/>
      <w:r>
        <w:t>Энергокомплекс</w:t>
      </w:r>
      <w:proofErr w:type="spellEnd"/>
      <w:r>
        <w:t xml:space="preserve">  по объекту: «Расширение просек </w:t>
      </w:r>
      <w:proofErr w:type="gramStart"/>
      <w:r>
        <w:t>ВЛ</w:t>
      </w:r>
      <w:proofErr w:type="gramEnd"/>
      <w:r>
        <w:t xml:space="preserve"> 110 кВ до требований ПУЭ 7-е издания филиала </w:t>
      </w:r>
      <w:proofErr w:type="spellStart"/>
      <w:r>
        <w:t>Энергокомплекс</w:t>
      </w:r>
      <w:proofErr w:type="spellEnd"/>
      <w:r>
        <w:t xml:space="preserve"> площадью 90.2 га» </w:t>
      </w:r>
      <w:r w:rsidR="005369FD">
        <w:t>«</w:t>
      </w:r>
      <w:r w:rsidR="00CB5DD8">
        <w:t xml:space="preserve">ВЛ-110 кВ </w:t>
      </w:r>
      <w:proofErr w:type="spellStart"/>
      <w:r w:rsidR="00CB5DD8">
        <w:t>Красноленинская</w:t>
      </w:r>
      <w:proofErr w:type="spellEnd"/>
      <w:r w:rsidR="00CB5DD8">
        <w:t xml:space="preserve"> – Чистая 1,2 (пролеты опор №№ 8-9, 11- 25, 27-28, 47-50, 86-88, 93-95, 98-102)</w:t>
      </w:r>
      <w:r w:rsidR="005369FD">
        <w:t>»</w:t>
      </w:r>
      <w:r w:rsidR="005369FD" w:rsidRPr="005369FD">
        <w:t xml:space="preserve"> </w:t>
      </w:r>
      <w:r>
        <w:t>на основании:</w:t>
      </w:r>
    </w:p>
    <w:p w:rsidR="00B05F10" w:rsidRDefault="00B05F10" w:rsidP="00B05F10">
      <w:pPr>
        <w:pStyle w:val="--7"/>
        <w:ind w:left="1418" w:hanging="567"/>
      </w:pPr>
      <w:r>
        <w:t xml:space="preserve">- </w:t>
      </w:r>
      <w:r>
        <w:tab/>
        <w:t xml:space="preserve">Требований Постановления Правительства Российской Федерации </w:t>
      </w:r>
      <w:r>
        <w:rPr>
          <w:rFonts w:cs="Times New Roman"/>
        </w:rPr>
        <w:t>№</w:t>
      </w:r>
      <w:r>
        <w:t xml:space="preserve"> 160                            от 24 февраля 2009 года;</w:t>
      </w:r>
    </w:p>
    <w:p w:rsidR="00C55435" w:rsidRDefault="00C55435" w:rsidP="00C55435">
      <w:pPr>
        <w:pStyle w:val="--7"/>
      </w:pPr>
      <w:r>
        <w:t>-</w:t>
      </w:r>
      <w:r>
        <w:tab/>
        <w:t>Требований «Правил устройства электроустановок» (7-е издание);</w:t>
      </w:r>
    </w:p>
    <w:p w:rsidR="00C55435" w:rsidRDefault="00C55435" w:rsidP="00C55435">
      <w:pPr>
        <w:pStyle w:val="--7"/>
      </w:pPr>
      <w:r>
        <w:t>-</w:t>
      </w:r>
      <w:r>
        <w:tab/>
        <w:t>Инвестиционной программы АО «</w:t>
      </w:r>
      <w:proofErr w:type="spellStart"/>
      <w:r>
        <w:t>Тюменьэнерго</w:t>
      </w:r>
      <w:proofErr w:type="spellEnd"/>
      <w:r>
        <w:t xml:space="preserve">». </w:t>
      </w:r>
    </w:p>
    <w:p w:rsidR="00896716" w:rsidRPr="00BB11E9" w:rsidRDefault="00896716" w:rsidP="00BB11E9">
      <w:pPr>
        <w:pStyle w:val="a2"/>
      </w:pPr>
    </w:p>
    <w:p w:rsidR="00896716" w:rsidRPr="00332EB9" w:rsidRDefault="00B05F10" w:rsidP="00766166">
      <w:pPr>
        <w:pStyle w:val="--1"/>
      </w:pPr>
      <w:bookmarkStart w:id="10" w:name="_Toc496543150"/>
      <w:r>
        <w:lastRenderedPageBreak/>
        <w:t>СБОР И ОБРАБОТКА ИСХОДНЫХ ДАННЫХ</w:t>
      </w:r>
      <w:bookmarkEnd w:id="10"/>
    </w:p>
    <w:p w:rsidR="00B05F10" w:rsidRDefault="00B05F10" w:rsidP="00B05F10">
      <w:pPr>
        <w:pStyle w:val="a2"/>
      </w:pPr>
      <w:r>
        <w:t>В ходе сбора исходных данных были получены сведения из государственного лесного реестра, а также космические снимки.</w:t>
      </w:r>
    </w:p>
    <w:p w:rsidR="00B05F10" w:rsidRPr="008920F2" w:rsidRDefault="0042135A" w:rsidP="0042135A">
      <w:pPr>
        <w:pStyle w:val="a2"/>
        <w:rPr>
          <w:rFonts w:eastAsia="Microsoft YaHei"/>
          <w:color w:val="000000"/>
        </w:rPr>
      </w:pPr>
      <w:proofErr w:type="gramStart"/>
      <w:r>
        <w:t xml:space="preserve">Согласно выписке из государственного лесного реестра: </w:t>
      </w:r>
      <w:r w:rsidRPr="00B05F10">
        <w:rPr>
          <w:rFonts w:eastAsia="Microsoft YaHei"/>
          <w:color w:val="000000"/>
        </w:rPr>
        <w:t xml:space="preserve">объект находится в </w:t>
      </w:r>
      <w:r w:rsidRPr="00CB5DD8">
        <w:rPr>
          <w:rFonts w:eastAsia="Microsoft YaHei"/>
          <w:color w:val="000000"/>
        </w:rPr>
        <w:t xml:space="preserve">Октябрьском районе, </w:t>
      </w:r>
      <w:proofErr w:type="spellStart"/>
      <w:r w:rsidRPr="00CB5DD8">
        <w:rPr>
          <w:rFonts w:eastAsia="Microsoft YaHei"/>
          <w:color w:val="000000"/>
        </w:rPr>
        <w:t>ХМАО-Югры</w:t>
      </w:r>
      <w:proofErr w:type="spellEnd"/>
      <w:r w:rsidRPr="00CB5DD8">
        <w:rPr>
          <w:rFonts w:eastAsia="Microsoft YaHei"/>
          <w:color w:val="000000"/>
        </w:rPr>
        <w:t xml:space="preserve">, территориальном отделе Октябрьский, </w:t>
      </w:r>
      <w:proofErr w:type="spellStart"/>
      <w:r w:rsidRPr="00CB5DD8">
        <w:rPr>
          <w:rFonts w:eastAsia="Microsoft YaHei"/>
          <w:color w:val="000000"/>
        </w:rPr>
        <w:t>Ендырс</w:t>
      </w:r>
      <w:r>
        <w:rPr>
          <w:rFonts w:eastAsia="Microsoft YaHei"/>
          <w:color w:val="000000"/>
        </w:rPr>
        <w:t>кое</w:t>
      </w:r>
      <w:proofErr w:type="spellEnd"/>
      <w:r>
        <w:rPr>
          <w:rFonts w:eastAsia="Microsoft YaHei"/>
          <w:color w:val="000000"/>
        </w:rPr>
        <w:t xml:space="preserve"> участковое лесничество, </w:t>
      </w:r>
      <w:proofErr w:type="spellStart"/>
      <w:r>
        <w:rPr>
          <w:rFonts w:eastAsia="Microsoft YaHei"/>
          <w:color w:val="000000"/>
        </w:rPr>
        <w:t>Енды</w:t>
      </w:r>
      <w:r w:rsidRPr="00CB5DD8">
        <w:rPr>
          <w:rFonts w:eastAsia="Microsoft YaHei"/>
          <w:color w:val="000000"/>
        </w:rPr>
        <w:t>рское</w:t>
      </w:r>
      <w:proofErr w:type="spellEnd"/>
      <w:r w:rsidRPr="00CB5DD8">
        <w:rPr>
          <w:rFonts w:eastAsia="Microsoft YaHei"/>
          <w:color w:val="000000"/>
        </w:rPr>
        <w:t xml:space="preserve"> урочище на территории пр</w:t>
      </w:r>
      <w:r>
        <w:rPr>
          <w:rFonts w:eastAsia="Microsoft YaHei"/>
          <w:color w:val="000000"/>
        </w:rPr>
        <w:t xml:space="preserve">олетов опор №№8-9,11-25 и в </w:t>
      </w:r>
      <w:proofErr w:type="spellStart"/>
      <w:r>
        <w:rPr>
          <w:rFonts w:eastAsia="Microsoft YaHei"/>
          <w:color w:val="000000"/>
        </w:rPr>
        <w:t>Енды</w:t>
      </w:r>
      <w:r w:rsidRPr="00CB5DD8">
        <w:rPr>
          <w:rFonts w:eastAsia="Microsoft YaHei"/>
          <w:color w:val="000000"/>
        </w:rPr>
        <w:t>рском</w:t>
      </w:r>
      <w:proofErr w:type="spellEnd"/>
      <w:r w:rsidRPr="00CB5DD8">
        <w:rPr>
          <w:rFonts w:eastAsia="Microsoft YaHei"/>
          <w:color w:val="000000"/>
        </w:rPr>
        <w:t xml:space="preserve"> участковом лесничестве, </w:t>
      </w:r>
      <w:proofErr w:type="spellStart"/>
      <w:r w:rsidRPr="00CB5DD8">
        <w:rPr>
          <w:rFonts w:eastAsia="Microsoft YaHei"/>
          <w:color w:val="000000"/>
        </w:rPr>
        <w:t>Лорбинском</w:t>
      </w:r>
      <w:proofErr w:type="spellEnd"/>
      <w:r w:rsidRPr="00CB5DD8">
        <w:rPr>
          <w:rFonts w:eastAsia="Microsoft YaHei"/>
          <w:color w:val="000000"/>
        </w:rPr>
        <w:t xml:space="preserve"> урочище в пределах пролетов опор №№27-28,47-50,86-88,93-95,98-102, объект находится в лесных кварталах №№ 21,22,63,131,132, транспортировка техники осуществляется по дорогам общего пользования с твёрдым покрытием, на расстоянии</w:t>
      </w:r>
      <w:proofErr w:type="gramEnd"/>
      <w:r>
        <w:rPr>
          <w:rFonts w:eastAsia="Microsoft YaHei"/>
          <w:color w:val="000000"/>
        </w:rPr>
        <w:t xml:space="preserve"> </w:t>
      </w:r>
      <w:r w:rsidRPr="00CB5DD8">
        <w:rPr>
          <w:rFonts w:eastAsia="Microsoft YaHei"/>
          <w:color w:val="000000"/>
        </w:rPr>
        <w:t>102</w:t>
      </w:r>
      <w:r>
        <w:rPr>
          <w:rFonts w:eastAsia="Microsoft YaHei"/>
          <w:color w:val="000000"/>
        </w:rPr>
        <w:t xml:space="preserve"> </w:t>
      </w:r>
      <w:r w:rsidRPr="00CB5DD8">
        <w:rPr>
          <w:rFonts w:eastAsia="Microsoft YaHei"/>
          <w:color w:val="000000"/>
        </w:rPr>
        <w:t xml:space="preserve">км от </w:t>
      </w:r>
      <w:proofErr w:type="spellStart"/>
      <w:r w:rsidRPr="00CB5DD8">
        <w:rPr>
          <w:rFonts w:eastAsia="Microsoft YaHei"/>
          <w:color w:val="000000"/>
        </w:rPr>
        <w:t>г</w:t>
      </w:r>
      <w:proofErr w:type="gramStart"/>
      <w:r w:rsidRPr="00CB5DD8">
        <w:rPr>
          <w:rFonts w:eastAsia="Microsoft YaHei"/>
          <w:color w:val="000000"/>
        </w:rPr>
        <w:t>.Н</w:t>
      </w:r>
      <w:proofErr w:type="gramEnd"/>
      <w:r w:rsidRPr="00CB5DD8">
        <w:rPr>
          <w:rFonts w:eastAsia="Microsoft YaHei"/>
          <w:color w:val="000000"/>
        </w:rPr>
        <w:t>ягань</w:t>
      </w:r>
      <w:proofErr w:type="spellEnd"/>
      <w:r w:rsidRPr="00CB5DD8">
        <w:rPr>
          <w:rFonts w:eastAsia="Microsoft YaHei"/>
          <w:color w:val="000000"/>
        </w:rPr>
        <w:t>. В</w:t>
      </w:r>
      <w:r>
        <w:rPr>
          <w:rFonts w:eastAsia="Microsoft YaHei"/>
          <w:color w:val="000000"/>
        </w:rPr>
        <w:t>Л</w:t>
      </w:r>
      <w:r w:rsidRPr="00CB5DD8">
        <w:rPr>
          <w:rFonts w:eastAsia="Microsoft YaHei"/>
          <w:color w:val="000000"/>
        </w:rPr>
        <w:t xml:space="preserve"> пересекает р</w:t>
      </w:r>
      <w:proofErr w:type="gramStart"/>
      <w:r w:rsidRPr="00CB5DD8">
        <w:rPr>
          <w:rFonts w:eastAsia="Microsoft YaHei"/>
          <w:color w:val="000000"/>
        </w:rPr>
        <w:t>.Б</w:t>
      </w:r>
      <w:proofErr w:type="gramEnd"/>
      <w:r w:rsidRPr="00CB5DD8">
        <w:rPr>
          <w:rFonts w:eastAsia="Microsoft YaHei"/>
          <w:color w:val="000000"/>
        </w:rPr>
        <w:t xml:space="preserve">ольшой Тап, </w:t>
      </w:r>
      <w:proofErr w:type="spellStart"/>
      <w:r w:rsidRPr="00CB5DD8">
        <w:rPr>
          <w:rFonts w:eastAsia="Microsoft YaHei"/>
          <w:color w:val="000000"/>
        </w:rPr>
        <w:t>р.Выхьтопья</w:t>
      </w:r>
      <w:proofErr w:type="spellEnd"/>
      <w:r w:rsidRPr="00CB5DD8">
        <w:rPr>
          <w:rFonts w:eastAsia="Microsoft YaHei"/>
          <w:color w:val="000000"/>
        </w:rPr>
        <w:t xml:space="preserve">, </w:t>
      </w:r>
      <w:proofErr w:type="spellStart"/>
      <w:r w:rsidRPr="00CB5DD8">
        <w:rPr>
          <w:rFonts w:eastAsia="Microsoft YaHei"/>
          <w:color w:val="000000"/>
        </w:rPr>
        <w:t>р.Яхля</w:t>
      </w:r>
      <w:proofErr w:type="spellEnd"/>
      <w:r w:rsidRPr="00CB5DD8">
        <w:rPr>
          <w:rFonts w:eastAsia="Microsoft YaHei"/>
          <w:color w:val="000000"/>
        </w:rPr>
        <w:t>.</w:t>
      </w:r>
      <w:r>
        <w:rPr>
          <w:rFonts w:eastAsia="Microsoft YaHei"/>
          <w:color w:val="000000"/>
        </w:rPr>
        <w:t xml:space="preserve"> </w:t>
      </w:r>
      <w:r w:rsidR="00A14C52">
        <w:rPr>
          <w:rFonts w:eastAsia="Microsoft YaHei"/>
          <w:color w:val="000000"/>
        </w:rPr>
        <w:t>(Приложение А)</w:t>
      </w:r>
      <w:r w:rsidR="00CB5DD8" w:rsidRPr="00CB5DD8">
        <w:rPr>
          <w:rFonts w:eastAsia="Microsoft YaHei"/>
          <w:color w:val="000000"/>
        </w:rPr>
        <w:t>.</w:t>
      </w:r>
    </w:p>
    <w:p w:rsidR="00B35524" w:rsidRDefault="00B35524" w:rsidP="00B35524">
      <w:pPr>
        <w:pStyle w:val="a2"/>
      </w:pPr>
      <w:r>
        <w:t xml:space="preserve">В качестве цифровой топографической основы для выполнения работ использовались  цифровые </w:t>
      </w:r>
      <w:r w:rsidR="00DB2179">
        <w:t>лесоустроительные карты</w:t>
      </w:r>
      <w:r w:rsidR="00A14C52" w:rsidRPr="00A14C52">
        <w:t xml:space="preserve"> (</w:t>
      </w:r>
      <w:r w:rsidR="00A14C52">
        <w:t>Приложение Б)</w:t>
      </w:r>
      <w:r>
        <w:t xml:space="preserve">. </w:t>
      </w:r>
    </w:p>
    <w:p w:rsidR="00B35524" w:rsidRDefault="00B35524" w:rsidP="00B35524">
      <w:pPr>
        <w:pStyle w:val="a2"/>
      </w:pPr>
    </w:p>
    <w:p w:rsidR="00B35524" w:rsidRPr="00CB5DD8" w:rsidRDefault="00B35524" w:rsidP="00B35524">
      <w:pPr>
        <w:pStyle w:val="a2"/>
      </w:pPr>
      <w:r w:rsidRPr="00CB5DD8">
        <w:tab/>
      </w:r>
    </w:p>
    <w:p w:rsidR="00BF3AEA" w:rsidRPr="00332EB9" w:rsidRDefault="00CC4187" w:rsidP="00CC4187">
      <w:pPr>
        <w:pStyle w:val="--1"/>
      </w:pPr>
      <w:bookmarkStart w:id="11" w:name="_Toc496543151"/>
      <w:r w:rsidRPr="00CC4187">
        <w:lastRenderedPageBreak/>
        <w:t xml:space="preserve">КОМПЛЕКС РАБОТ ПО ОПРЕДЕЛЕНИЮ ШИРИНЫ ПРОСЕКИ </w:t>
      </w:r>
      <w:proofErr w:type="gramStart"/>
      <w:r w:rsidRPr="00CC4187">
        <w:t>ВЛ</w:t>
      </w:r>
      <w:proofErr w:type="gramEnd"/>
      <w:r w:rsidRPr="00CC4187">
        <w:t xml:space="preserve"> И ОБЪЕМОВ ВЫРУБАЕМОЙ ДРЕВЕСИНЫ</w:t>
      </w:r>
      <w:bookmarkEnd w:id="11"/>
    </w:p>
    <w:p w:rsidR="00CC4187" w:rsidRPr="00B841A9" w:rsidRDefault="00CC4187" w:rsidP="00CC4187">
      <w:pPr>
        <w:pStyle w:val="a2"/>
      </w:pPr>
      <w:r>
        <w:t>Ширина охранной зоны определялась от оси трассы согласно</w:t>
      </w:r>
      <w:r w:rsidRPr="005009F5">
        <w:t xml:space="preserve"> Постановлени</w:t>
      </w:r>
      <w:r>
        <w:t>ю</w:t>
      </w:r>
      <w:r w:rsidRPr="005009F5">
        <w:t xml:space="preserve"> Правительства Российской Федерации № 160</w:t>
      </w:r>
      <w:r>
        <w:t xml:space="preserve"> </w:t>
      </w:r>
      <w:r w:rsidRPr="005009F5">
        <w:t>от 24 февраля 2009 года</w:t>
      </w:r>
      <w:r>
        <w:t xml:space="preserve"> и максимальному расстоянию между крайними проводами </w:t>
      </w:r>
      <w:proofErr w:type="gramStart"/>
      <w:r>
        <w:t>ВЛ</w:t>
      </w:r>
      <w:proofErr w:type="gramEnd"/>
      <w:r>
        <w:t>, согласно техническому паспорту</w:t>
      </w:r>
      <w:r w:rsidRPr="00B841A9">
        <w:t>.</w:t>
      </w:r>
    </w:p>
    <w:p w:rsidR="00B841A9" w:rsidRDefault="00B841A9" w:rsidP="00CC4187">
      <w:pPr>
        <w:pStyle w:val="a2"/>
      </w:pPr>
      <w:r w:rsidRPr="00B841A9">
        <w:t>Ширина охранной зоны «</w:t>
      </w:r>
      <w:r w:rsidR="00CB5DD8">
        <w:t xml:space="preserve">ВЛ-110 кВ </w:t>
      </w:r>
      <w:proofErr w:type="spellStart"/>
      <w:r w:rsidR="00CB5DD8">
        <w:t>Красноленинская</w:t>
      </w:r>
      <w:proofErr w:type="spellEnd"/>
      <w:r w:rsidR="00CB5DD8">
        <w:t xml:space="preserve"> – Чистая 1,2 (пролеты опор №№ 8-9, 11- 25, 27-28, 47-50, 86-88, 93-95, 98-102)</w:t>
      </w:r>
      <w:r w:rsidRPr="00B841A9">
        <w:t xml:space="preserve">» </w:t>
      </w:r>
      <w:r w:rsidR="00CB5DD8">
        <w:t xml:space="preserve">составляет 24,6 м </w:t>
      </w:r>
      <w:r>
        <w:t>при условии вырубки угрожающих деревьев.</w:t>
      </w:r>
    </w:p>
    <w:p w:rsidR="00CC4187" w:rsidRDefault="00CC4187" w:rsidP="00CC4187">
      <w:pPr>
        <w:pStyle w:val="a2"/>
      </w:pPr>
      <w:r>
        <w:t xml:space="preserve">После </w:t>
      </w:r>
      <w:r w:rsidRPr="00DB2179">
        <w:t xml:space="preserve">определения ширины просеки составлялся расчет объемов по </w:t>
      </w:r>
      <w:r w:rsidR="00DB2179" w:rsidRPr="00DB2179">
        <w:t xml:space="preserve">её </w:t>
      </w:r>
      <w:r w:rsidRPr="00DB2179">
        <w:t>расширению</w:t>
      </w:r>
      <w:r w:rsidR="00DB2179" w:rsidRPr="00DB2179">
        <w:t xml:space="preserve"> (таблица 1)</w:t>
      </w:r>
      <w:r w:rsidRPr="00DB2179">
        <w:t xml:space="preserve">, </w:t>
      </w:r>
      <w:r w:rsidR="00DB2179" w:rsidRPr="00DB2179">
        <w:t>а также была проведен</w:t>
      </w:r>
      <w:r w:rsidR="00DB2179">
        <w:t>а</w:t>
      </w:r>
      <w:r w:rsidRPr="00DB2179">
        <w:t xml:space="preserve"> материальн</w:t>
      </w:r>
      <w:r w:rsidR="00DB2179" w:rsidRPr="00DB2179">
        <w:t>ая</w:t>
      </w:r>
      <w:r w:rsidRPr="00DB2179">
        <w:t xml:space="preserve"> оценк</w:t>
      </w:r>
      <w:r w:rsidR="00DB2179" w:rsidRPr="00DB2179">
        <w:t>а</w:t>
      </w:r>
      <w:r w:rsidRPr="00DB2179">
        <w:t xml:space="preserve"> лесосеки</w:t>
      </w:r>
      <w:r w:rsidR="00134229" w:rsidRPr="00DB2179">
        <w:t xml:space="preserve"> (приложение</w:t>
      </w:r>
      <w:r w:rsidR="00DB2179" w:rsidRPr="00DB2179">
        <w:t xml:space="preserve"> </w:t>
      </w:r>
      <w:r w:rsidR="00A14C52">
        <w:t>В</w:t>
      </w:r>
      <w:r w:rsidR="00134229" w:rsidRPr="00DB2179">
        <w:t>)</w:t>
      </w:r>
      <w:r w:rsidRPr="00DB2179">
        <w:t>.</w:t>
      </w:r>
    </w:p>
    <w:p w:rsidR="009462C7" w:rsidRDefault="009462C7" w:rsidP="009462C7">
      <w:pPr>
        <w:pStyle w:val="a2"/>
        <w:ind w:firstLine="0"/>
        <w:jc w:val="center"/>
      </w:pPr>
      <w:r>
        <w:t xml:space="preserve">Таблица </w:t>
      </w:r>
      <w:r w:rsidR="00DB2179">
        <w:t>1</w:t>
      </w:r>
      <w:r>
        <w:t xml:space="preserve"> – О</w:t>
      </w:r>
      <w:r w:rsidRPr="009462C7">
        <w:t>бъем</w:t>
      </w:r>
      <w:r>
        <w:t xml:space="preserve">ы </w:t>
      </w:r>
      <w:r w:rsidRPr="009462C7">
        <w:t xml:space="preserve">по расширению просеки </w:t>
      </w:r>
      <w:proofErr w:type="gramStart"/>
      <w:r w:rsidRPr="009462C7">
        <w:t>ВЛ</w:t>
      </w:r>
      <w:proofErr w:type="gramEnd"/>
    </w:p>
    <w:tbl>
      <w:tblPr>
        <w:tblW w:w="10187" w:type="dxa"/>
        <w:tblInd w:w="93" w:type="dxa"/>
        <w:tblLook w:val="04A0"/>
      </w:tblPr>
      <w:tblGrid>
        <w:gridCol w:w="842"/>
        <w:gridCol w:w="1725"/>
        <w:gridCol w:w="848"/>
        <w:gridCol w:w="971"/>
        <w:gridCol w:w="1032"/>
        <w:gridCol w:w="971"/>
        <w:gridCol w:w="971"/>
        <w:gridCol w:w="885"/>
        <w:gridCol w:w="971"/>
        <w:gridCol w:w="971"/>
      </w:tblGrid>
      <w:tr w:rsidR="002C20B9" w:rsidRPr="002C20B9" w:rsidTr="002C20B9">
        <w:trPr>
          <w:trHeight w:val="289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0B9" w:rsidRPr="002C20B9" w:rsidRDefault="002C20B9" w:rsidP="002C20B9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bookmarkStart w:id="12" w:name="_Toc457914881"/>
            <w:bookmarkEnd w:id="8"/>
            <w:r w:rsidRPr="002C20B9">
              <w:rPr>
                <w:b/>
                <w:bCs/>
                <w:sz w:val="22"/>
                <w:szCs w:val="22"/>
              </w:rPr>
              <w:t>Опоры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0B9" w:rsidRPr="002C20B9" w:rsidRDefault="002C20B9" w:rsidP="002C20B9">
            <w:pPr>
              <w:ind w:left="-84" w:right="-75"/>
              <w:jc w:val="center"/>
              <w:rPr>
                <w:b/>
                <w:bCs/>
                <w:sz w:val="22"/>
                <w:szCs w:val="22"/>
              </w:rPr>
            </w:pPr>
            <w:r w:rsidRPr="002C20B9">
              <w:rPr>
                <w:b/>
                <w:bCs/>
                <w:sz w:val="22"/>
                <w:szCs w:val="22"/>
              </w:rPr>
              <w:t xml:space="preserve">Протяжённость пролётов, </w:t>
            </w:r>
            <w:proofErr w:type="gramStart"/>
            <w:r w:rsidRPr="002C20B9">
              <w:rPr>
                <w:b/>
                <w:bCs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0B9" w:rsidRPr="002C20B9" w:rsidRDefault="002C20B9" w:rsidP="002C20B9">
            <w:pPr>
              <w:jc w:val="center"/>
              <w:rPr>
                <w:b/>
                <w:bCs/>
                <w:sz w:val="22"/>
                <w:szCs w:val="22"/>
              </w:rPr>
            </w:pPr>
            <w:r w:rsidRPr="002C20B9">
              <w:rPr>
                <w:b/>
                <w:bCs/>
                <w:sz w:val="22"/>
                <w:szCs w:val="22"/>
              </w:rPr>
              <w:t xml:space="preserve">Площадь ширины охранной зоны, </w:t>
            </w:r>
            <w:proofErr w:type="gramStart"/>
            <w:r w:rsidRPr="002C20B9">
              <w:rPr>
                <w:b/>
                <w:bCs/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20B9" w:rsidRPr="002C20B9" w:rsidRDefault="002C20B9" w:rsidP="002C20B9">
            <w:pPr>
              <w:jc w:val="center"/>
              <w:rPr>
                <w:b/>
                <w:bCs/>
                <w:sz w:val="22"/>
                <w:szCs w:val="22"/>
              </w:rPr>
            </w:pPr>
            <w:r w:rsidRPr="002C20B9">
              <w:rPr>
                <w:b/>
                <w:bCs/>
                <w:sz w:val="22"/>
                <w:szCs w:val="22"/>
              </w:rPr>
              <w:t>Площадь для рубки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0B9" w:rsidRPr="002C20B9" w:rsidRDefault="002C20B9" w:rsidP="002C20B9">
            <w:pPr>
              <w:jc w:val="center"/>
              <w:rPr>
                <w:b/>
                <w:bCs/>
                <w:sz w:val="22"/>
                <w:szCs w:val="22"/>
              </w:rPr>
            </w:pPr>
            <w:r w:rsidRPr="002C20B9">
              <w:rPr>
                <w:b/>
                <w:bCs/>
                <w:sz w:val="22"/>
                <w:szCs w:val="22"/>
              </w:rPr>
              <w:t>Объем рубки, куб.м.</w:t>
            </w:r>
          </w:p>
        </w:tc>
      </w:tr>
      <w:tr w:rsidR="002C20B9" w:rsidRPr="002C20B9" w:rsidTr="002C20B9">
        <w:trPr>
          <w:trHeight w:val="600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B9" w:rsidRPr="002C20B9" w:rsidRDefault="002C20B9" w:rsidP="002C20B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B9" w:rsidRPr="002C20B9" w:rsidRDefault="002C20B9" w:rsidP="002C20B9">
            <w:pPr>
              <w:ind w:left="-84"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0B9" w:rsidRPr="002C20B9" w:rsidRDefault="002C20B9" w:rsidP="002C20B9">
            <w:pPr>
              <w:ind w:left="-141" w:right="-110"/>
              <w:jc w:val="center"/>
              <w:rPr>
                <w:b/>
                <w:bCs/>
                <w:sz w:val="22"/>
                <w:szCs w:val="22"/>
              </w:rPr>
            </w:pPr>
            <w:r w:rsidRPr="002C20B9">
              <w:rPr>
                <w:b/>
                <w:bCs/>
                <w:sz w:val="22"/>
                <w:szCs w:val="22"/>
              </w:rPr>
              <w:t>Общая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0B9" w:rsidRPr="002C20B9" w:rsidRDefault="002C20B9" w:rsidP="002C20B9">
            <w:pPr>
              <w:ind w:left="-47" w:right="-53"/>
              <w:jc w:val="center"/>
              <w:rPr>
                <w:b/>
                <w:bCs/>
                <w:sz w:val="22"/>
                <w:szCs w:val="22"/>
              </w:rPr>
            </w:pPr>
            <w:r w:rsidRPr="002C20B9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0B9" w:rsidRPr="002C20B9" w:rsidRDefault="002C20B9" w:rsidP="002C20B9">
            <w:pPr>
              <w:jc w:val="center"/>
              <w:rPr>
                <w:b/>
                <w:bCs/>
                <w:sz w:val="22"/>
                <w:szCs w:val="22"/>
              </w:rPr>
            </w:pPr>
            <w:r w:rsidRPr="002C20B9">
              <w:rPr>
                <w:b/>
                <w:bCs/>
                <w:sz w:val="22"/>
                <w:szCs w:val="22"/>
              </w:rPr>
              <w:t>Правая сторона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0B9" w:rsidRPr="002C20B9" w:rsidRDefault="002C20B9" w:rsidP="002C20B9">
            <w:pPr>
              <w:ind w:left="-46"/>
              <w:jc w:val="center"/>
              <w:rPr>
                <w:b/>
                <w:bCs/>
                <w:sz w:val="22"/>
                <w:szCs w:val="22"/>
              </w:rPr>
            </w:pPr>
            <w:r w:rsidRPr="002C20B9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0B9" w:rsidRPr="002C20B9" w:rsidRDefault="002C20B9" w:rsidP="002C20B9">
            <w:pPr>
              <w:ind w:left="-29" w:right="-54"/>
              <w:jc w:val="center"/>
              <w:rPr>
                <w:b/>
                <w:bCs/>
                <w:sz w:val="22"/>
                <w:szCs w:val="22"/>
              </w:rPr>
            </w:pPr>
            <w:r w:rsidRPr="002C20B9">
              <w:rPr>
                <w:b/>
                <w:bCs/>
                <w:sz w:val="22"/>
                <w:szCs w:val="22"/>
              </w:rPr>
              <w:t>Правая сторона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0B9" w:rsidRPr="002C20B9" w:rsidRDefault="002C20B9" w:rsidP="002C20B9">
            <w:pPr>
              <w:ind w:left="-159" w:right="-148"/>
              <w:jc w:val="center"/>
              <w:rPr>
                <w:b/>
                <w:bCs/>
                <w:sz w:val="22"/>
                <w:szCs w:val="22"/>
              </w:rPr>
            </w:pPr>
            <w:r w:rsidRPr="002C20B9">
              <w:rPr>
                <w:b/>
                <w:bCs/>
                <w:sz w:val="22"/>
                <w:szCs w:val="22"/>
              </w:rPr>
              <w:t>Общая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0B9" w:rsidRPr="002C20B9" w:rsidRDefault="002C20B9" w:rsidP="002C20B9">
            <w:pPr>
              <w:ind w:left="-68"/>
              <w:jc w:val="center"/>
              <w:rPr>
                <w:b/>
                <w:bCs/>
                <w:sz w:val="22"/>
                <w:szCs w:val="22"/>
              </w:rPr>
            </w:pPr>
            <w:r w:rsidRPr="002C20B9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0B9" w:rsidRPr="002C20B9" w:rsidRDefault="002C20B9" w:rsidP="002C20B9">
            <w:pPr>
              <w:ind w:left="-68"/>
              <w:jc w:val="center"/>
              <w:rPr>
                <w:b/>
                <w:bCs/>
                <w:sz w:val="22"/>
                <w:szCs w:val="22"/>
              </w:rPr>
            </w:pPr>
            <w:r w:rsidRPr="002C20B9">
              <w:rPr>
                <w:b/>
                <w:bCs/>
                <w:sz w:val="22"/>
                <w:szCs w:val="22"/>
              </w:rPr>
              <w:t>Правая сторона</w:t>
            </w:r>
          </w:p>
        </w:tc>
      </w:tr>
      <w:tr w:rsidR="00BD1CA4" w:rsidRPr="002C20B9" w:rsidTr="00BD1CA4">
        <w:trPr>
          <w:trHeight w:val="30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93" w:right="-143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8-9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188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0,9194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0,4597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0,4597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0,1786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0,1786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0,3572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43</w:t>
            </w:r>
          </w:p>
        </w:tc>
      </w:tr>
      <w:tr w:rsidR="00BD1CA4" w:rsidRPr="002C20B9" w:rsidTr="00BD1CA4">
        <w:trPr>
          <w:trHeight w:val="81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93" w:right="-143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11-25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4440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21,7560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10,878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10,878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5,0197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5,1060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10,1257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534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797</w:t>
            </w:r>
          </w:p>
        </w:tc>
      </w:tr>
      <w:tr w:rsidR="00BD1CA4" w:rsidRPr="002C20B9" w:rsidTr="00BD1CA4">
        <w:trPr>
          <w:trHeight w:val="30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93" w:right="-143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27-28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340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1,6656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0,8328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0,8328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0,3910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0,3910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0,7820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27</w:t>
            </w:r>
          </w:p>
        </w:tc>
      </w:tr>
      <w:tr w:rsidR="00BD1CA4" w:rsidRPr="002C20B9" w:rsidTr="00BD1CA4">
        <w:trPr>
          <w:trHeight w:val="30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93" w:right="-143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47-50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980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4,8020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2,401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2,401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0,6860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0,3430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1,0290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26</w:t>
            </w:r>
          </w:p>
        </w:tc>
      </w:tr>
      <w:tr w:rsidR="00BD1CA4" w:rsidRPr="002C20B9" w:rsidTr="00BD1CA4">
        <w:trPr>
          <w:trHeight w:val="30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93" w:right="-143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86-88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653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3,1998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1,5999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1,5999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0,6857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0,2939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0,9796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39</w:t>
            </w:r>
          </w:p>
        </w:tc>
      </w:tr>
      <w:tr w:rsidR="00BD1CA4" w:rsidRPr="002C20B9" w:rsidTr="00BD1CA4">
        <w:trPr>
          <w:trHeight w:val="30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93" w:right="-143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93-95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653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3,1998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1,5999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1,5999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0,5491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0,5491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85</w:t>
            </w:r>
          </w:p>
        </w:tc>
      </w:tr>
      <w:tr w:rsidR="00BD1CA4" w:rsidRPr="002C20B9" w:rsidTr="00BD1CA4">
        <w:trPr>
          <w:trHeight w:val="30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93" w:right="-143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98-102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1205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5,9070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2,9535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2,9535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0,9870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0,9038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sz w:val="22"/>
                <w:szCs w:val="22"/>
              </w:rPr>
            </w:pPr>
            <w:r w:rsidRPr="002C20B9">
              <w:rPr>
                <w:sz w:val="22"/>
                <w:szCs w:val="22"/>
              </w:rPr>
              <w:t>1,8908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149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ind w:left="-84" w:right="-139"/>
              <w:jc w:val="center"/>
              <w:rPr>
                <w:sz w:val="22"/>
                <w:szCs w:val="22"/>
              </w:rPr>
            </w:pPr>
            <w:r w:rsidRPr="00BD1CA4">
              <w:rPr>
                <w:sz w:val="22"/>
                <w:szCs w:val="22"/>
              </w:rPr>
              <w:t>142</w:t>
            </w:r>
          </w:p>
        </w:tc>
      </w:tr>
      <w:tr w:rsidR="00BD1CA4" w:rsidRPr="002C20B9" w:rsidTr="00BD1CA4">
        <w:trPr>
          <w:trHeight w:val="30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bookmarkStart w:id="13" w:name="_GoBack" w:colFirst="0" w:colLast="9"/>
            <w:r w:rsidRPr="002C20B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b/>
                <w:sz w:val="22"/>
                <w:szCs w:val="22"/>
              </w:rPr>
            </w:pPr>
            <w:r w:rsidRPr="002C20B9">
              <w:rPr>
                <w:b/>
                <w:sz w:val="22"/>
                <w:szCs w:val="22"/>
              </w:rPr>
              <w:t>41,4496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b/>
                <w:sz w:val="22"/>
                <w:szCs w:val="22"/>
              </w:rPr>
            </w:pPr>
            <w:r w:rsidRPr="002C20B9">
              <w:rPr>
                <w:b/>
                <w:sz w:val="22"/>
                <w:szCs w:val="22"/>
              </w:rPr>
              <w:t>20,7248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b/>
                <w:sz w:val="22"/>
                <w:szCs w:val="22"/>
              </w:rPr>
            </w:pPr>
            <w:r w:rsidRPr="002C20B9">
              <w:rPr>
                <w:b/>
                <w:sz w:val="22"/>
                <w:szCs w:val="22"/>
              </w:rPr>
              <w:t>20,7248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b/>
                <w:sz w:val="22"/>
                <w:szCs w:val="22"/>
              </w:rPr>
            </w:pPr>
            <w:r w:rsidRPr="002C20B9">
              <w:rPr>
                <w:b/>
                <w:sz w:val="22"/>
                <w:szCs w:val="22"/>
              </w:rPr>
              <w:t>7,9480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b/>
                <w:sz w:val="22"/>
                <w:szCs w:val="22"/>
              </w:rPr>
            </w:pPr>
            <w:r w:rsidRPr="002C20B9">
              <w:rPr>
                <w:b/>
                <w:sz w:val="22"/>
                <w:szCs w:val="22"/>
              </w:rPr>
              <w:t>7,7654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2C20B9" w:rsidRDefault="00BD1CA4" w:rsidP="002C20B9">
            <w:pPr>
              <w:ind w:left="-84" w:right="-139"/>
              <w:jc w:val="center"/>
              <w:rPr>
                <w:b/>
                <w:sz w:val="22"/>
                <w:szCs w:val="22"/>
              </w:rPr>
            </w:pPr>
            <w:r w:rsidRPr="002C20B9">
              <w:rPr>
                <w:b/>
                <w:sz w:val="22"/>
                <w:szCs w:val="22"/>
              </w:rPr>
              <w:t>15,7134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jc w:val="center"/>
              <w:rPr>
                <w:b/>
                <w:sz w:val="22"/>
                <w:szCs w:val="22"/>
              </w:rPr>
            </w:pPr>
            <w:r w:rsidRPr="00BD1CA4">
              <w:rPr>
                <w:b/>
                <w:sz w:val="22"/>
                <w:szCs w:val="22"/>
              </w:rPr>
              <w:t>866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CA4" w:rsidRPr="00BD1CA4" w:rsidRDefault="00BD1CA4" w:rsidP="00BD1CA4">
            <w:pPr>
              <w:jc w:val="center"/>
              <w:rPr>
                <w:b/>
                <w:sz w:val="22"/>
                <w:szCs w:val="22"/>
              </w:rPr>
            </w:pPr>
            <w:r w:rsidRPr="00BD1CA4">
              <w:rPr>
                <w:b/>
                <w:sz w:val="22"/>
                <w:szCs w:val="22"/>
              </w:rPr>
              <w:t>1159</w:t>
            </w:r>
          </w:p>
        </w:tc>
      </w:tr>
    </w:tbl>
    <w:bookmarkEnd w:id="13"/>
    <w:p w:rsidR="009915F5" w:rsidRPr="002C20B9" w:rsidRDefault="002C20B9" w:rsidP="002C20B9">
      <w:pPr>
        <w:pStyle w:val="--7"/>
        <w:spacing w:before="120"/>
        <w:ind w:firstLine="709"/>
        <w:jc w:val="left"/>
      </w:pPr>
      <w:r w:rsidRPr="002C20B9">
        <w:rPr>
          <w:i/>
          <w:u w:val="single"/>
        </w:rPr>
        <w:t>Примечание:</w:t>
      </w:r>
      <w:r>
        <w:t xml:space="preserve"> сдача древесины происходит по ликвидному запасу согласно МДО.</w:t>
      </w:r>
    </w:p>
    <w:p w:rsidR="009B563E" w:rsidRDefault="009B563E" w:rsidP="009B563E">
      <w:pPr>
        <w:pStyle w:val="--7"/>
        <w:ind w:firstLine="0"/>
      </w:pPr>
    </w:p>
    <w:p w:rsidR="009B563E" w:rsidRDefault="009B563E" w:rsidP="009B563E">
      <w:pPr>
        <w:pStyle w:val="--7"/>
        <w:ind w:firstLine="0"/>
      </w:pPr>
    </w:p>
    <w:p w:rsidR="009B563E" w:rsidRDefault="009B563E" w:rsidP="009915F5">
      <w:pPr>
        <w:pStyle w:val="--7"/>
        <w:ind w:firstLine="0"/>
        <w:jc w:val="center"/>
      </w:pPr>
    </w:p>
    <w:p w:rsidR="00807AC1" w:rsidRPr="00503BD7" w:rsidRDefault="00807AC1" w:rsidP="00807AC1">
      <w:pPr>
        <w:pStyle w:val="--7"/>
        <w:ind w:firstLine="0"/>
        <w:jc w:val="center"/>
      </w:pPr>
    </w:p>
    <w:p w:rsidR="0010174C" w:rsidRDefault="00F062AC" w:rsidP="00766166">
      <w:pPr>
        <w:pStyle w:val="--1"/>
        <w:numPr>
          <w:ilvl w:val="0"/>
          <w:numId w:val="0"/>
        </w:numPr>
        <w:ind w:left="851"/>
      </w:pPr>
      <w:bookmarkStart w:id="14" w:name="_Toc496543152"/>
      <w:r w:rsidRPr="009661AD">
        <w:lastRenderedPageBreak/>
        <w:t xml:space="preserve">Лист </w:t>
      </w:r>
      <w:r w:rsidRPr="00C125C0">
        <w:rPr>
          <w:rStyle w:val="aa"/>
        </w:rPr>
        <w:t>регистрации</w:t>
      </w:r>
      <w:r w:rsidRPr="009661AD">
        <w:t xml:space="preserve"> изменений</w:t>
      </w:r>
      <w:bookmarkEnd w:id="12"/>
      <w:bookmarkEnd w:id="14"/>
    </w:p>
    <w:tbl>
      <w:tblPr>
        <w:tblStyle w:val="aff1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0174C" w:rsidTr="00F1089B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0174C" w:rsidTr="00F1089B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</w:p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0174C" w:rsidTr="00F1089B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изменен-ных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заменен-ных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анну-лирован</w:t>
            </w:r>
            <w:proofErr w:type="spellEnd"/>
            <w:proofErr w:type="gram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440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Pr="00440345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</w:tbl>
    <w:p w:rsidR="0010174C" w:rsidRPr="0010174C" w:rsidRDefault="0010174C" w:rsidP="0010174C">
      <w:pPr>
        <w:pStyle w:val="--7"/>
        <w:ind w:left="-170" w:firstLine="0"/>
        <w:jc w:val="left"/>
        <w:rPr>
          <w:lang w:eastAsia="ar-SA"/>
        </w:rPr>
      </w:pPr>
    </w:p>
    <w:sectPr w:rsidR="0010174C" w:rsidRPr="0010174C" w:rsidSect="007A489A">
      <w:headerReference w:type="default" r:id="rId23"/>
      <w:footerReference w:type="default" r:id="rId24"/>
      <w:headerReference w:type="first" r:id="rId25"/>
      <w:footerReference w:type="first" r:id="rId26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AA2" w:rsidRDefault="009B6AA2">
      <w:r>
        <w:separator/>
      </w:r>
    </w:p>
  </w:endnote>
  <w:endnote w:type="continuationSeparator" w:id="0">
    <w:p w:rsidR="009B6AA2" w:rsidRDefault="009B6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OST type A">
    <w:altName w:val="Arial"/>
    <w:panose1 w:val="02010401010003040203"/>
    <w:charset w:val="CC"/>
    <w:family w:val="swiss"/>
    <w:pitch w:val="variable"/>
    <w:sig w:usb0="00000003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60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392"/>
      <w:gridCol w:w="571"/>
      <w:gridCol w:w="567"/>
      <w:gridCol w:w="709"/>
      <w:gridCol w:w="850"/>
      <w:gridCol w:w="567"/>
      <w:gridCol w:w="5954"/>
      <w:gridCol w:w="850"/>
    </w:tblGrid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547C73">
          <w:pPr>
            <w:pStyle w:val="a8"/>
            <w:ind w:left="42"/>
          </w:pPr>
          <w:r w:rsidRPr="00547C73">
            <w:rPr>
              <w:noProof/>
              <w:sz w:val="32"/>
              <w:szCs w:val="32"/>
            </w:rPr>
            <w:pict>
              <v:line id="Прямая соединительная линия 43" o:spid="_x0000_s4111" style="position:absolute;left:0;text-align:left;z-index:251755008;visibility:visible" from="-29.7pt,-258.2pt" to="-29.7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" strokeweight="1.5pt"/>
            </w:pict>
          </w:r>
          <w:r w:rsidRPr="00547C73">
            <w:rPr>
              <w:noProof/>
              <w:sz w:val="32"/>
              <w:szCs w:val="32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8" o:spid="_x0000_s4110" type="#_x0000_t202" style="position:absolute;left:0;text-align:left;margin-left:-42.65pt;margin-top:-264.5pt;width:42.6pt;height:251.65pt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YwgIAALs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" filled="f" stroked="f">
                <v:textbox>
                  <w:txbxContent>
                    <w:tbl>
                      <w:tblPr>
                        <w:tblW w:w="595" w:type="dxa"/>
                        <w:tblInd w:w="142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/>
                      </w:tblPr>
                      <w:tblGrid>
                        <w:gridCol w:w="282"/>
                        <w:gridCol w:w="313"/>
                      </w:tblGrid>
                      <w:tr w:rsidR="00B05F10" w:rsidRPr="001E7CE0" w:rsidTr="00DE39E6">
                        <w:trPr>
                          <w:cantSplit/>
                          <w:trHeight w:hRule="exact" w:val="1738"/>
                        </w:trPr>
                        <w:tc>
                          <w:tcPr>
                            <w:tcW w:w="282" w:type="dxa"/>
                            <w:tcBorders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textDirection w:val="btLr"/>
                          </w:tcPr>
                          <w:p w:rsidR="00B05F10" w:rsidRPr="000F3616" w:rsidRDefault="00B05F10">
                            <w:pPr>
                              <w:ind w:left="113" w:right="113"/>
                              <w:jc w:val="center"/>
                            </w:pPr>
                            <w:r w:rsidRPr="000F3616">
                              <w:t xml:space="preserve">Взам. инв. </w:t>
                            </w:r>
                            <w:r w:rsidRPr="000F3616">
                              <w:rPr>
                                <w:lang w:val="en-US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B05F10" w:rsidRPr="000F3616" w:rsidRDefault="00B05F10"/>
                        </w:tc>
                      </w:tr>
                      <w:tr w:rsidR="00B05F10" w:rsidRPr="001E7CE0" w:rsidTr="00DE39E6">
                        <w:trPr>
                          <w:cantSplit/>
                          <w:trHeight w:hRule="exact" w:val="1709"/>
                        </w:trPr>
                        <w:tc>
                          <w:tcPr>
                            <w:tcW w:w="282" w:type="dxa"/>
                            <w:tcBorders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textDirection w:val="btLr"/>
                          </w:tcPr>
                          <w:p w:rsidR="00B05F10" w:rsidRPr="000F3616" w:rsidRDefault="00B05F10">
                            <w:pPr>
                              <w:ind w:left="113" w:right="113"/>
                              <w:jc w:val="center"/>
                            </w:pPr>
                            <w:r w:rsidRPr="000F3616">
                              <w:t>Подп. и дата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B05F10" w:rsidRPr="000F3616" w:rsidRDefault="00B05F10"/>
                        </w:tc>
                      </w:tr>
                      <w:tr w:rsidR="00B05F10" w:rsidRPr="001E7CE0" w:rsidTr="00DE39E6">
                        <w:trPr>
                          <w:cantSplit/>
                          <w:trHeight w:val="1432"/>
                        </w:trPr>
                        <w:tc>
                          <w:tcPr>
                            <w:tcW w:w="282" w:type="dxa"/>
                            <w:tcBorders>
                              <w:top w:val="single" w:sz="12" w:space="0" w:color="auto"/>
                              <w:left w:val="nil"/>
                              <w:bottom w:val="nil"/>
                              <w:right w:val="nil"/>
                            </w:tcBorders>
                            <w:textDirection w:val="btLr"/>
                          </w:tcPr>
                          <w:p w:rsidR="00B05F10" w:rsidRPr="000F3616" w:rsidRDefault="00B05F10">
                            <w:pPr>
                              <w:ind w:left="113" w:right="113"/>
                              <w:jc w:val="center"/>
                            </w:pPr>
                            <w:r w:rsidRPr="000F3616">
                              <w:t xml:space="preserve">Инв. </w:t>
                            </w:r>
                            <w:r w:rsidRPr="000F3616">
                              <w:rPr>
                                <w:lang w:val="en-US"/>
                              </w:rPr>
                              <w:t>N</w:t>
                            </w:r>
                            <w:r w:rsidRPr="000F3616">
                              <w:t xml:space="preserve"> подл.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top w:val="single" w:sz="12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B05F10" w:rsidRPr="000F3616" w:rsidRDefault="00B05F10"/>
                        </w:tc>
                      </w:tr>
                    </w:tbl>
                    <w:p w:rsidR="00B05F10" w:rsidRPr="001E7CE0" w:rsidRDefault="00B05F10" w:rsidP="00DE39E6">
                      <w:pPr>
                        <w:rPr>
                          <w:rFonts w:ascii="GOST type A" w:hAnsi="GOST type A"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</w:rPr>
            <w:pict>
              <v:line id="Прямая соединительная линия 53" o:spid="_x0000_s4109" style="position:absolute;left:0;text-align:left;z-index:251752960;visibility:visible;mso-wrap-distance-top:-8e-5mm;mso-wrap-distance-bottom:-8e-5mm;mso-position-horizontal-relative:page;mso-position-vertical-relative:page" from="47.95pt,597.3pt" to="67.8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" strokeweight="2.25pt">
                <w10:wrap anchorx="page" anchory="page"/>
              </v:line>
            </w:pict>
          </w:r>
        </w:p>
      </w:tc>
      <w:tc>
        <w:tcPr>
          <w:tcW w:w="571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 w:right="-110"/>
          </w:pPr>
        </w:p>
      </w:tc>
      <w:tc>
        <w:tcPr>
          <w:tcW w:w="709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 w:right="-110"/>
          </w:pPr>
        </w:p>
      </w:tc>
      <w:tc>
        <w:tcPr>
          <w:tcW w:w="850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B05F10" w:rsidRPr="009A6DBF" w:rsidRDefault="00B05F10" w:rsidP="00DE39E6">
          <w:pPr>
            <w:pStyle w:val="a8"/>
            <w:rPr>
              <w:sz w:val="40"/>
              <w:szCs w:val="40"/>
            </w:rPr>
          </w:pPr>
          <w:r w:rsidRPr="00E23BE7">
            <w:rPr>
              <w:sz w:val="32"/>
              <w:szCs w:val="32"/>
            </w:rPr>
            <w:t>150502-2</w:t>
          </w:r>
          <w:r>
            <w:rPr>
              <w:sz w:val="32"/>
              <w:szCs w:val="32"/>
            </w:rPr>
            <w:t>02</w:t>
          </w:r>
          <w:r w:rsidRPr="00E23BE7">
            <w:rPr>
              <w:sz w:val="32"/>
              <w:szCs w:val="32"/>
            </w:rPr>
            <w:t>-П</w:t>
          </w:r>
          <w:r>
            <w:rPr>
              <w:sz w:val="32"/>
              <w:szCs w:val="32"/>
            </w:rPr>
            <w:t>З</w:t>
          </w:r>
        </w:p>
      </w:tc>
      <w:tc>
        <w:tcPr>
          <w:tcW w:w="85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B05F10" w:rsidRPr="00021308" w:rsidRDefault="00B05F10">
          <w:pPr>
            <w:pStyle w:val="a8"/>
          </w:pPr>
          <w:r w:rsidRPr="00021308">
            <w:t>Лист</w:t>
          </w:r>
        </w:p>
      </w:tc>
    </w:tr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/>
          </w:pP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/>
          </w:pP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 w:val="restart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B05F10" w:rsidRPr="0090259C" w:rsidRDefault="00547C73" w:rsidP="00DE39E6">
          <w:pPr>
            <w:jc w:val="center"/>
          </w:pPr>
          <w:r>
            <w:fldChar w:fldCharType="begin"/>
          </w:r>
          <w:r w:rsidR="00B05F10">
            <w:instrText xml:space="preserve"> PAGE  \* Arabic  \* MERGEFORMAT </w:instrText>
          </w:r>
          <w:r>
            <w:fldChar w:fldCharType="separate"/>
          </w:r>
          <w:r w:rsidR="00B05F10">
            <w:rPr>
              <w:noProof/>
            </w:rPr>
            <w:t>2</w:t>
          </w:r>
          <w:r>
            <w:fldChar w:fldCharType="end"/>
          </w:r>
        </w:p>
      </w:tc>
    </w:tr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proofErr w:type="spellStart"/>
          <w:r w:rsidRPr="00191094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56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Кол</w:t>
          </w:r>
          <w:proofErr w:type="gramStart"/>
          <w:r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142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142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№ док</w:t>
          </w:r>
          <w:r>
            <w:rPr>
              <w:sz w:val="16"/>
              <w:szCs w:val="16"/>
            </w:rPr>
            <w:t>.</w:t>
          </w: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Дата</w:t>
          </w: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</w:tr>
  </w:tbl>
  <w:p w:rsidR="00B05F10" w:rsidRPr="001E7CE0" w:rsidRDefault="00547C73" w:rsidP="00DE39E6">
    <w:pPr>
      <w:pStyle w:val="a8"/>
      <w:rPr>
        <w:rFonts w:ascii="GOST type A" w:hAnsi="GOST type A"/>
        <w:i/>
        <w:sz w:val="28"/>
        <w:szCs w:val="28"/>
      </w:rPr>
    </w:pPr>
    <w:r>
      <w:rPr>
        <w:rFonts w:ascii="GOST type A" w:hAnsi="GOST type A"/>
        <w:i/>
        <w:noProof/>
        <w:sz w:val="28"/>
        <w:szCs w:val="28"/>
      </w:rPr>
      <w:pict>
        <v:line id="Прямая соединительная линия 52" o:spid="_x0000_s4108" style="position:absolute;left:0;text-align:left;z-index:251742720;visibility:visible;mso-position-horizontal-relative:text;mso-position-vertical-relative:text" from="-35.3pt,1pt" to="51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" strokeweight="1.5pt"/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F10" w:rsidRDefault="00B05F1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1D246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180FC4">
            <w:rPr>
              <w:rFonts w:ascii="Times New Roman" w:hAnsi="Times New Roman" w:cs="Times New Roman"/>
              <w:sz w:val="40"/>
              <w:szCs w:val="40"/>
            </w:rPr>
            <w:t>160102-Т1-ПЗ</w:t>
          </w:r>
          <w:proofErr w:type="gramStart"/>
          <w:r w:rsidRPr="00180FC4">
            <w:rPr>
              <w:rFonts w:ascii="Times New Roman" w:hAnsi="Times New Roman" w:cs="Times New Roman"/>
              <w:sz w:val="40"/>
              <w:szCs w:val="40"/>
            </w:rPr>
            <w:t>.С</w:t>
          </w:r>
          <w:proofErr w:type="gram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B05F10" w:rsidRPr="00180FC4" w:rsidRDefault="00547C73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="00B05F10"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 w:rsidR="00B35524">
            <w:rPr>
              <w:rFonts w:ascii="Times New Roman" w:hAnsi="Times New Roman" w:cs="Times New Roman"/>
              <w:noProof/>
              <w:sz w:val="24"/>
            </w:rPr>
            <w:t>5</w:t>
          </w:r>
          <w:r w:rsidRPr="00180FC4">
            <w:rPr>
              <w:sz w:val="24"/>
            </w:rPr>
            <w:fldChar w:fldCharType="end"/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>Формат 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B05F10" w:rsidRDefault="00547C73">
    <w:pPr>
      <w:pStyle w:val="a8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 w:rsidRPr="00547C73">
      <w:rPr>
        <w:noProof/>
        <w:sz w:val="20"/>
      </w:rPr>
      <w:pict>
        <v:line id="Line 457" o:spid="_x0000_s4105" style="position:absolute;left:0;text-align:left;flip:x;z-index:251690496;visibility:visible;mso-position-horizontal-relative:page;mso-position-vertical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7GHQIAADY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7Gmuxh0CAAA2BAAADgAAAAAAAAAAAAAAAAAuAgAAZHJzL2Uyb0RvYy54bWxQSwEC&#10;LQAUAAYACAAAACEA5J5UIt4AAAAKAQAADwAAAAAAAAAAAAAAAAB3BAAAZHJzL2Rvd25yZXYueG1s&#10;UEsFBgAAAAAEAAQA8wAAAIIFAAAAAA==&#10;" strokeweight="2.25pt">
          <w10:wrap anchorx="page" anchory="page"/>
        </v:line>
      </w:pict>
    </w:r>
    <w:r w:rsidRPr="00547C73">
      <w:rPr>
        <w:noProof/>
        <w:sz w:val="20"/>
      </w:rPr>
      <w:pict>
        <v:line id="Line 456" o:spid="_x0000_s4104" style="position:absolute;left:0;text-align:left;flip:y;z-index:251689472;visibility:visible;mso-position-horizontal-relative:page;mso-position-vertical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qJHA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MJNSokcAgAANwQAAA4AAAAAAAAAAAAAAAAALgIAAGRycy9lMm9Eb2MueG1sUEsB&#10;Ai0AFAAGAAgAAAAhANEAiIPgAAAADQEAAA8AAAAAAAAAAAAAAAAAdgQAAGRycy9kb3ducmV2Lnht&#10;bFBLBQYAAAAABAAEAPMAAACDBQAAAAA=&#10;" strokeweight="2.25pt">
          <w10:wrap anchorx="page" anchory="page"/>
        </v:line>
      </w:pict>
    </w:r>
    <w:r w:rsidRPr="00547C73">
      <w:rPr>
        <w:noProof/>
        <w:sz w:val="20"/>
      </w:rPr>
      <w:pict>
        <v:line id="Line 455" o:spid="_x0000_s4103" style="position:absolute;left:0;text-align:left;flip:x;z-index:251688448;visibility:visible;mso-position-horizontal-relative:page;mso-position-vertical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5z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GUaK&#10;9DCjJ6E4yqfT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BKWvnMdAgAANgQAAA4AAAAAAAAAAAAAAAAALgIAAGRycy9lMm9Eb2MueG1sUEsB&#10;Ai0AFAAGAAgAAAAhAM/NUTHfAAAADgEAAA8AAAAAAAAAAAAAAAAAdwQAAGRycy9kb3ducmV2Lnht&#10;bFBLBQYAAAAABAAEAPMAAACDBQAAAAA=&#10;" strokeweight="2.25pt">
          <w10:wrap anchorx="page" anchory="page"/>
        </v:lin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CB5DD8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CB5DD8">
            <w:rPr>
              <w:rFonts w:ascii="Times New Roman" w:hAnsi="Times New Roman" w:cs="Times New Roman"/>
              <w:sz w:val="40"/>
              <w:szCs w:val="40"/>
            </w:rPr>
            <w:t>1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</w:t>
          </w:r>
          <w:r w:rsidRPr="006D12F7">
            <w:rPr>
              <w:rFonts w:ascii="Times New Roman" w:hAnsi="Times New Roman" w:cs="Times New Roman"/>
              <w:sz w:val="40"/>
              <w:szCs w:val="40"/>
            </w:rPr>
            <w:t>С</w:t>
          </w:r>
          <w:proofErr w:type="gramEnd"/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Панкратов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</w:rPr>
            <w:drawing>
              <wp:inline distT="0" distB="0" distL="0" distR="0">
                <wp:extent cx="136097" cy="137798"/>
                <wp:effectExtent l="0" t="0" r="0" b="0"/>
                <wp:docPr id="49" name="Рисунок 49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" cy="138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spacing w:before="120"/>
            <w:rPr>
              <w:rFonts w:ascii="Times New Roman" w:hAnsi="Times New Roman" w:cs="Times New Roman"/>
            </w:rPr>
          </w:pPr>
          <w:r w:rsidRPr="00910FB5">
            <w:rPr>
              <w:rFonts w:ascii="Times New Roman" w:hAnsi="Times New Roman" w:cs="Times New Roman"/>
              <w:iCs/>
              <w:sz w:val="20"/>
              <w:szCs w:val="20"/>
            </w:rPr>
            <w:t>Содержание тома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  <w:sz w:val="40"/>
              <w:szCs w:val="40"/>
            </w:rPr>
            <w:drawing>
              <wp:inline distT="0" distB="0" distL="0" distR="0">
                <wp:extent cx="130628" cy="141987"/>
                <wp:effectExtent l="0" t="0" r="3175" b="0"/>
                <wp:docPr id="50" name="Рисунок 50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132" cy="145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>
                <wp:extent cx="1402080" cy="1524000"/>
                <wp:effectExtent l="0" t="0" r="7620" b="0"/>
                <wp:docPr id="51" name="Рисунок 51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208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>
                <wp:extent cx="2113280" cy="2143760"/>
                <wp:effectExtent l="0" t="0" r="1270" b="8890"/>
                <wp:docPr id="54" name="Рисунок 54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1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851"/>
          </w:tblGrid>
          <w:tr w:rsidR="00B05F10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B05F10" w:rsidRPr="00AB5A49" w:rsidRDefault="00B05F10" w:rsidP="00DE0965">
                <w:pPr>
                  <w:pStyle w:val="a8"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tr>
        </w:tbl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547C73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fldSimple w:instr=" SECTIONPAGES  \* Arabic  \* MERGEFORMAT ">
            <w:r w:rsidR="00BD1CA4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fldSimple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9344" behindDoc="0" locked="0" layoutInCell="1" allowOverlap="1">
                <wp:simplePos x="0" y="0"/>
                <wp:positionH relativeFrom="column">
                  <wp:posOffset>679450</wp:posOffset>
                </wp:positionH>
                <wp:positionV relativeFrom="paragraph">
                  <wp:posOffset>105410</wp:posOffset>
                </wp:positionV>
                <wp:extent cx="668020" cy="199390"/>
                <wp:effectExtent l="0" t="0" r="0" b="0"/>
                <wp:wrapNone/>
                <wp:docPr id="16" name="Рисунок 16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 descr="Муравьев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199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68320" behindDoc="0" locked="0" layoutInCell="1" allowOverlap="1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508000" cy="396240"/>
                <wp:effectExtent l="0" t="0" r="6350" b="3810"/>
                <wp:wrapNone/>
                <wp:docPr id="6" name="Рисунок 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Фрагмент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>
                <wp:extent cx="1390650" cy="476250"/>
                <wp:effectExtent l="0" t="0" r="0" b="0"/>
                <wp:docPr id="32" name="Рисунок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Васев</w:t>
          </w: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0965">
          <w:pPr>
            <w:pStyle w:val="a6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300201" w:rsidRDefault="00B05F10" w:rsidP="00DE0965">
          <w:pPr>
            <w:pStyle w:val="a6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Формат 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gramEnd"/>
        </w:p>
      </w:tc>
    </w:tr>
  </w:tbl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7"/>
      <w:gridCol w:w="567"/>
      <w:gridCol w:w="567"/>
      <w:gridCol w:w="567"/>
      <w:gridCol w:w="851"/>
      <w:gridCol w:w="567"/>
      <w:gridCol w:w="3118"/>
      <w:gridCol w:w="3119"/>
      <w:gridCol w:w="567"/>
    </w:tblGrid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CB5DD8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093EB8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CB5DD8">
            <w:rPr>
              <w:rFonts w:ascii="Times New Roman" w:hAnsi="Times New Roman" w:cs="Times New Roman"/>
              <w:sz w:val="40"/>
              <w:szCs w:val="40"/>
            </w:rPr>
            <w:t>1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B05F10" w:rsidRPr="00180FC4" w:rsidRDefault="00547C73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24"/>
              <w:szCs w:val="24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D1CA4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4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B05F10">
            <w:rPr>
              <w:sz w:val="24"/>
              <w:szCs w:val="24"/>
            </w:rPr>
            <w:instrText>+</w:instrText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0 </w:instrText>
          </w:r>
          <w:r>
            <w:rPr>
              <w:sz w:val="24"/>
              <w:szCs w:val="24"/>
            </w:rPr>
            <w:fldChar w:fldCharType="separate"/>
          </w:r>
          <w:r w:rsidR="00BD1CA4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14E2C" w:rsidTr="00DE39E6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311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39E6">
          <w:pPr>
            <w:pStyle w:val="a6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7420DC" w:rsidRDefault="00B05F10" w:rsidP="00DE39E6">
          <w:pPr>
            <w:pStyle w:val="a6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420DC">
            <w:rPr>
              <w:rFonts w:ascii="Times New Roman" w:hAnsi="Times New Roman" w:cs="Times New Roman"/>
              <w:sz w:val="20"/>
              <w:szCs w:val="20"/>
            </w:rPr>
            <w:t>Формат А</w:t>
          </w:r>
          <w:proofErr w:type="gramStart"/>
          <w:r w:rsidRPr="007420DC">
            <w:rPr>
              <w:rFonts w:ascii="Times New Roman" w:hAnsi="Times New Roman" w:cs="Times New Roman"/>
              <w:sz w:val="20"/>
              <w:szCs w:val="20"/>
            </w:rPr>
            <w:t>4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7420DC" w:rsidRDefault="00B05F10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B05F10" w:rsidRDefault="00547C73">
    <w:pPr>
      <w:pStyle w:val="a8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 w:rsidRPr="00547C73">
      <w:rPr>
        <w:noProof/>
        <w:sz w:val="20"/>
      </w:rPr>
      <w:pict>
        <v:line id="_x0000_s4100" style="position:absolute;left:0;text-align:left;flip:x;z-index:251712000;visibility:visible;mso-position-horizontal-relative:page;mso-position-vertical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<w10:wrap anchorx="page" anchory="page"/>
        </v:line>
      </w:pict>
    </w:r>
    <w:r w:rsidRPr="00547C73">
      <w:rPr>
        <w:noProof/>
        <w:sz w:val="20"/>
      </w:rPr>
      <w:pict>
        <v:line id="_x0000_s4099" style="position:absolute;left:0;text-align:left;flip:y;z-index:251710976;visibility:visible;mso-position-horizontal-relative:page;mso-position-vertical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<w10:wrap anchorx="page" anchory="page"/>
        </v:line>
      </w:pict>
    </w:r>
    <w:r w:rsidRPr="00547C73">
      <w:rPr>
        <w:noProof/>
        <w:sz w:val="20"/>
      </w:rPr>
      <w:pict>
        <v:line id="_x0000_s4098" style="position:absolute;left:0;text-align:left;flip:x;z-index:251709952;visibility:visible;mso-position-horizontal-relative:page;mso-position-vertical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<w10:wrap anchorx="page" anchory="page"/>
        </v:line>
      </w:pict>
    </w:r>
  </w:p>
  <w:p w:rsidR="00B05F10" w:rsidRDefault="00B05F10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CB5DD8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093EB8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CB5DD8">
            <w:rPr>
              <w:rFonts w:ascii="Times New Roman" w:hAnsi="Times New Roman" w:cs="Times New Roman"/>
              <w:sz w:val="40"/>
              <w:szCs w:val="40"/>
            </w:rPr>
            <w:t>1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Панкратов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</w:rPr>
            <w:drawing>
              <wp:inline distT="0" distB="0" distL="0" distR="0">
                <wp:extent cx="136097" cy="137798"/>
                <wp:effectExtent l="0" t="0" r="0" b="0"/>
                <wp:docPr id="20" name="Рисунок 20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" cy="138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AA598F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DE39E6" w:rsidRDefault="00B05F10" w:rsidP="00DE39E6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Текстовая часть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  <w:sz w:val="40"/>
              <w:szCs w:val="40"/>
            </w:rPr>
            <w:drawing>
              <wp:inline distT="0" distB="0" distL="0" distR="0">
                <wp:extent cx="130628" cy="141987"/>
                <wp:effectExtent l="0" t="0" r="3175" b="0"/>
                <wp:docPr id="47" name="Рисунок 47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132" cy="145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>
                <wp:extent cx="1402080" cy="1524000"/>
                <wp:effectExtent l="0" t="0" r="7620" b="0"/>
                <wp:docPr id="46" name="Рисунок 46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208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>
                <wp:extent cx="2113280" cy="2143760"/>
                <wp:effectExtent l="0" t="0" r="1270" b="8890"/>
                <wp:docPr id="1" name="Рисунок 1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AA598F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1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851"/>
          </w:tblGrid>
          <w:tr w:rsidR="00B05F10" w:rsidRPr="00DE0965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B05F10" w:rsidRPr="00DE0965" w:rsidRDefault="00B05F10" w:rsidP="00457102">
                <w:pPr>
                  <w:pStyle w:val="a8"/>
                  <w:rPr>
                    <w:szCs w:val="24"/>
                  </w:rPr>
                </w:pPr>
                <w:r w:rsidRPr="00DE0965">
                  <w:rPr>
                    <w:szCs w:val="24"/>
                  </w:rPr>
                  <w:t>1</w:t>
                </w:r>
              </w:p>
            </w:tc>
          </w:tr>
        </w:tbl>
        <w:p w:rsidR="00B05F10" w:rsidRPr="00DE0965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DE0965" w:rsidRDefault="00547C73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fldSimple w:instr=" SECTIONPAGES  \* Arabic  \* MERGEFORMAT ">
            <w:r w:rsidR="00BD1CA4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fldSimple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2113280" cy="2143760"/>
                <wp:effectExtent l="0" t="0" r="1270" b="8890"/>
                <wp:docPr id="19" name="Рисунок 19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59104" behindDoc="0" locked="0" layoutInCell="1" allowOverlap="1">
                <wp:simplePos x="0" y="0"/>
                <wp:positionH relativeFrom="column">
                  <wp:posOffset>497840</wp:posOffset>
                </wp:positionH>
                <wp:positionV relativeFrom="paragraph">
                  <wp:posOffset>61595</wp:posOffset>
                </wp:positionV>
                <wp:extent cx="1028065" cy="309245"/>
                <wp:effectExtent l="0" t="0" r="635" b="0"/>
                <wp:wrapNone/>
                <wp:docPr id="25" name="Рисунок 25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Муравь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06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>
                <wp:extent cx="1390650" cy="476250"/>
                <wp:effectExtent l="0" t="0" r="0" b="0"/>
                <wp:docPr id="60" name="Рисунок 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Васев</w:t>
          </w: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-100965</wp:posOffset>
                </wp:positionV>
                <wp:extent cx="406400" cy="400685"/>
                <wp:effectExtent l="0" t="0" r="0" b="0"/>
                <wp:wrapNone/>
                <wp:docPr id="26" name="Рисунок 2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Фрагмен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40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39E6">
          <w:pPr>
            <w:pStyle w:val="a6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300201" w:rsidRDefault="00B05F10" w:rsidP="00DE39E6">
          <w:pPr>
            <w:pStyle w:val="a6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Формат 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gramEnd"/>
        </w:p>
      </w:tc>
    </w:tr>
  </w:tbl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AA2" w:rsidRDefault="009B6AA2">
      <w:r>
        <w:separator/>
      </w:r>
    </w:p>
  </w:footnote>
  <w:footnote w:type="continuationSeparator" w:id="0">
    <w:p w:rsidR="009B6AA2" w:rsidRDefault="009B6A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1" w:type="dxa"/>
      <w:tblLayout w:type="fixed"/>
      <w:tblLook w:val="0000"/>
    </w:tblPr>
    <w:tblGrid>
      <w:gridCol w:w="10321"/>
    </w:tblGrid>
    <w:tr w:rsidR="00B05F10" w:rsidTr="00DE39E6">
      <w:trPr>
        <w:trHeight w:hRule="exact" w:val="284"/>
      </w:trPr>
      <w:tc>
        <w:tcPr>
          <w:tcW w:w="10321" w:type="dxa"/>
          <w:vAlign w:val="center"/>
        </w:tcPr>
        <w:p w:rsidR="00B05F10" w:rsidRPr="0060277A" w:rsidRDefault="00547C73" w:rsidP="00DE39E6">
          <w:pPr>
            <w:pStyle w:val="a6"/>
            <w:jc w:val="right"/>
          </w:pPr>
          <w:r>
            <w:rPr>
              <w:noProof/>
            </w:rPr>
            <w:pict>
              <v:line id="Прямая соединительная линия 64" o:spid="_x0000_s4116" style="position:absolute;left:0;text-align:left;z-index:251743744;visibility:visible" from="517.4pt,0" to="518.15pt,8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" o:allowincell="f" strokeweight="1.5pt"/>
            </w:pict>
          </w:r>
          <w:r>
            <w:rPr>
              <w:noProof/>
            </w:rPr>
            <w:pict>
              <v:line id="Прямая соединительная линия 63" o:spid="_x0000_s4115" style="position:absolute;left:0;text-align:left;z-index:251745792;visibility:visible" from="-6.6pt,-1.35pt" to="-6.6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" strokeweight="1.5pt"/>
            </w:pict>
          </w:r>
          <w:r w:rsidRPr="00C5658D">
            <w:fldChar w:fldCharType="begin"/>
          </w:r>
          <w:r w:rsidR="00B05F10" w:rsidRPr="00C5658D">
            <w:instrText xml:space="preserve"> </w:instrText>
          </w:r>
          <w:r w:rsidR="00B05F10" w:rsidRPr="00C5658D">
            <w:rPr>
              <w:lang w:val="en-US"/>
            </w:rPr>
            <w:instrText xml:space="preserve">= </w:instrText>
          </w:r>
          <w:r>
            <w:fldChar w:fldCharType="begin"/>
          </w:r>
          <w:r w:rsidR="00B05F10">
            <w:instrText xml:space="preserve"> PAGE  </w:instrText>
          </w:r>
          <w:r>
            <w:fldChar w:fldCharType="separate"/>
          </w:r>
          <w:r w:rsidR="00B05F10">
            <w:rPr>
              <w:noProof/>
            </w:rPr>
            <w:instrText>2</w:instrText>
          </w:r>
          <w:r>
            <w:fldChar w:fldCharType="end"/>
          </w:r>
          <w:r w:rsidR="00B05F10" w:rsidRPr="00C5658D">
            <w:rPr>
              <w:lang w:val="en-US"/>
            </w:rPr>
            <w:instrText xml:space="preserve"> </w:instrText>
          </w:r>
          <w:r w:rsidR="00B05F10">
            <w:rPr>
              <w:lang w:val="en-US"/>
            </w:rPr>
            <w:instrText>+</w:instrText>
          </w:r>
          <w:r w:rsidR="00B05F10">
            <w:instrText xml:space="preserve"> 2</w:instrText>
          </w:r>
          <w:r w:rsidR="00B05F10" w:rsidRPr="00C5658D">
            <w:rPr>
              <w:lang w:val="en-US"/>
            </w:rPr>
            <w:instrText xml:space="preserve"> </w:instrText>
          </w:r>
          <w:r w:rsidRPr="00C5658D">
            <w:fldChar w:fldCharType="separate"/>
          </w:r>
          <w:r w:rsidR="00B05F10">
            <w:rPr>
              <w:noProof/>
            </w:rPr>
            <w:t>4</w:t>
          </w:r>
          <w:r w:rsidRPr="00C5658D">
            <w:fldChar w:fldCharType="end"/>
          </w:r>
        </w:p>
        <w:p w:rsidR="00B05F10" w:rsidRPr="00021308" w:rsidRDefault="00547C73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  <w:r>
            <w:rPr>
              <w:noProof/>
            </w:rPr>
            <w:pict>
              <v:line id="Прямая соединительная линия 62" o:spid="_x0000_s4114" style="position:absolute;left:0;text-align:left;flip:x;z-index:-251571712;visibility:visible" from="-5.65pt,-.45pt" to="518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" o:allowincell="f" strokeweight="1.5pt"/>
            </w:pict>
          </w: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  <w:r w:rsidRPr="00021308">
            <w:t xml:space="preserve"> </w:t>
          </w:r>
        </w:p>
        <w:p w:rsidR="00B05F10" w:rsidRPr="00021308" w:rsidRDefault="00547C73">
          <w:pPr>
            <w:pStyle w:val="a6"/>
            <w:jc w:val="center"/>
          </w:pPr>
          <w:r>
            <w:rPr>
              <w:noProof/>
            </w:rPr>
            <w:pict>
              <v:line id="Прямая соединительная линия 4" o:spid="_x0000_s4113" style="position:absolute;left:0;text-align:left;z-index:251746816;visibility:visible" from="489.85pt,.65pt" to="48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" o:allowincell="f" strokeweight="1.5pt"/>
            </w:pict>
          </w:r>
          <w:r>
            <w:rPr>
              <w:noProof/>
            </w:rPr>
            <w:pict>
              <v:line id="Прямая соединительная линия 7" o:spid="_x0000_s4112" style="position:absolute;left:0;text-align:left;z-index:251747840;visibility:visible" from="489.85pt,14.8pt" to="517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UuTgIAAFg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" o:allowincell="f" strokeweight="1.5pt"/>
            </w:pict>
          </w:r>
        </w:p>
      </w:tc>
    </w:tr>
  </w:tbl>
  <w:p w:rsidR="00B05F10" w:rsidRDefault="00B05F10" w:rsidP="00DE39E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F10" w:rsidRPr="0083146A" w:rsidRDefault="00B05F10" w:rsidP="00DE39E6">
    <w:pPr>
      <w:pStyle w:val="a6"/>
    </w:pPr>
    <w: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F10" w:rsidRDefault="00B05F10">
    <w:pPr>
      <w:pStyle w:val="a6"/>
    </w:pPr>
  </w:p>
  <w:p w:rsidR="00B05F10" w:rsidRDefault="00547C73" w:rsidP="00884426">
    <w:pPr>
      <w:pStyle w:val="a6"/>
      <w:ind w:right="-551" w:hanging="142"/>
    </w:pPr>
    <w:r>
      <w:rPr>
        <w:noProof/>
      </w:rPr>
      <w:pict>
        <v:rect id="Rectangle 465" o:spid="_x0000_s4107" style="position:absolute;margin-left:56.7pt;margin-top:14.2pt;width:524.4pt;height:813.55pt;z-index:251699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<w10:wrap anchorx="page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B05F10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547C73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05F10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2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B05F10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Default="00547C73">
    <w:pPr>
      <w:pStyle w:val="a6"/>
    </w:pPr>
    <w:r>
      <w:rPr>
        <w:noProof/>
      </w:rPr>
      <w:pict>
        <v:line id="_x0000_s4106" style="position:absolute;flip:y;z-index:251716096;visibility:visible;mso-position-horizontal-relative:page;mso-position-vertical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BHA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0o9gRwCAAA3BAAADgAAAAAAAAAAAAAAAAAuAgAAZHJzL2Uyb0RvYy54bWxQSwEC&#10;LQAUAAYACAAAACEAkGG6DN8AAAALAQAADwAAAAAAAAAAAAAAAAB2BAAAZHJzL2Rvd25yZXYueG1s&#10;UEsFBgAAAAAEAAQA8wAAAIIFAAAAAA==&#10;" strokeweight="2.25pt">
          <w10:wrap anchorx="page" anchory="page"/>
        </v:lin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/>
    </w:tblPr>
    <w:tblGrid>
      <w:gridCol w:w="284"/>
      <w:gridCol w:w="284"/>
      <w:gridCol w:w="255"/>
    </w:tblGrid>
    <w:tr w:rsidR="00B05F10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B05F10" w:rsidRPr="00CF6FC2" w:rsidRDefault="00B05F10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636"/>
    </w:tblGrid>
    <w:tr w:rsidR="00B05F10" w:rsidRPr="00457102" w:rsidTr="0004334E">
      <w:trPr>
        <w:trHeight w:val="456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A13061" w:rsidRDefault="00547C73" w:rsidP="00971EA2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D1CA4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BD1CA4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Pr="00180FC4" w:rsidRDefault="00547C73" w:rsidP="00161B5C">
    <w:pPr>
      <w:pStyle w:val="a6"/>
    </w:pPr>
    <w:r>
      <w:rPr>
        <w:noProof/>
      </w:rPr>
      <w:pict>
        <v:rect id="Rectangle 454" o:spid="_x0000_s4102" style="position:absolute;margin-left:56.7pt;margin-top:14.2pt;width:524.4pt;height:813.55pt;z-index:2516864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CajoxvfAIA&#10;AAEFAAAOAAAAAAAAAAAAAAAAAC4CAABkcnMvZTJvRG9jLnhtbFBLAQItABQABgAIAAAAIQA2tRg1&#10;4QAAAAwBAAAPAAAAAAAAAAAAAAAAANYEAABkcnMvZG93bnJldi54bWxQSwUGAAAAAAQABADzAAAA&#10;5AUAAAAA&#10;" filled="f" strokeweight="2.25pt">
          <w10:wrap anchorx="page" anchory="page"/>
        </v:rect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636"/>
    </w:tblGrid>
    <w:tr w:rsidR="00B05F10" w:rsidRPr="00457102" w:rsidTr="0004334E">
      <w:trPr>
        <w:trHeight w:val="422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547C73" w:rsidP="0072317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D1CA4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4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B05F10">
            <w:rPr>
              <w:sz w:val="24"/>
              <w:szCs w:val="24"/>
            </w:rPr>
            <w:instrText>+2</w:instrText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BD1CA4">
            <w:rPr>
              <w:rFonts w:ascii="Times New Roman" w:hAnsi="Times New Roman" w:cs="Times New Roman"/>
              <w:noProof/>
              <w:sz w:val="24"/>
              <w:szCs w:val="24"/>
            </w:rPr>
            <w:t>6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Default="00547C73">
    <w:pPr>
      <w:pStyle w:val="a6"/>
    </w:pPr>
    <w:r>
      <w:rPr>
        <w:noProof/>
      </w:rPr>
      <w:pict>
        <v:line id="Line 429" o:spid="_x0000_s4101" style="position:absolute;flip:y;z-index:251714048;visibility:visible;mso-position-horizontal-relative:page;mso-position-vertical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<w10:wrap anchorx="page" anchory="page"/>
        </v:line>
      </w:pict>
    </w:r>
  </w:p>
  <w:p w:rsidR="00B05F10" w:rsidRDefault="00B05F10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/>
    </w:tblPr>
    <w:tblGrid>
      <w:gridCol w:w="284"/>
      <w:gridCol w:w="284"/>
      <w:gridCol w:w="255"/>
    </w:tblGrid>
    <w:tr w:rsidR="00B05F10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B05F10" w:rsidRPr="00CF6FC2" w:rsidRDefault="00B05F10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636"/>
    </w:tblGrid>
    <w:tr w:rsidR="00B05F10" w:rsidRPr="00457102" w:rsidTr="0004334E">
      <w:trPr>
        <w:trHeight w:val="441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547C73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D1CA4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B05F10">
            <w:rPr>
              <w:sz w:val="24"/>
              <w:szCs w:val="24"/>
            </w:rPr>
            <w:instrText>+2</w:instrText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BD1CA4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Pr="00161B5C" w:rsidRDefault="00547C73" w:rsidP="00161B5C">
    <w:pPr>
      <w:pStyle w:val="a6"/>
    </w:pPr>
    <w:r>
      <w:rPr>
        <w:noProof/>
      </w:rPr>
      <w:pict>
        <v:rect id="Rectangle 466" o:spid="_x0000_s4097" style="position:absolute;margin-left:56.7pt;margin-top:14.2pt;width:524.4pt;height:813.55pt;z-index:251701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<w10:wrap anchorx="page" anchory="page"/>
        </v:rect>
      </w:pict>
    </w:r>
  </w:p>
  <w:p w:rsidR="00B05F10" w:rsidRDefault="00B05F1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B08F9"/>
    <w:multiLevelType w:val="hybridMultilevel"/>
    <w:tmpl w:val="6114BA92"/>
    <w:lvl w:ilvl="0" w:tplc="2C3ECA7A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0E6596"/>
    <w:multiLevelType w:val="hybridMultilevel"/>
    <w:tmpl w:val="19C6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03180"/>
    <w:multiLevelType w:val="hybridMultilevel"/>
    <w:tmpl w:val="EE92E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E16E6"/>
    <w:multiLevelType w:val="multilevel"/>
    <w:tmpl w:val="65C0CF7C"/>
    <w:lvl w:ilvl="0">
      <w:start w:val="1"/>
      <w:numFmt w:val="none"/>
      <w:pStyle w:val="--0"/>
      <w:suff w:val="space"/>
      <w:lvlText w:val="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-141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Restart w:val="0"/>
      <w:suff w:val="space"/>
      <w:lvlText w:val="Рисунок %1.%4 -"/>
      <w:lvlJc w:val="left"/>
      <w:pPr>
        <w:ind w:left="0" w:firstLine="1701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Restart w:val="0"/>
      <w:suff w:val="space"/>
      <w:lvlText w:val="Таблица %1.%5 -"/>
      <w:lvlJc w:val="left"/>
      <w:pPr>
        <w:ind w:left="1440" w:hanging="1083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0"/>
      <w:suff w:val="nothing"/>
      <w:lvlText w:val="(%1.%6)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6">
    <w:nsid w:val="206B6953"/>
    <w:multiLevelType w:val="multilevel"/>
    <w:tmpl w:val="898E864E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23745028"/>
    <w:multiLevelType w:val="hybridMultilevel"/>
    <w:tmpl w:val="002C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637CC"/>
    <w:multiLevelType w:val="hybridMultilevel"/>
    <w:tmpl w:val="1A08F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E6A04"/>
    <w:multiLevelType w:val="hybridMultilevel"/>
    <w:tmpl w:val="57245644"/>
    <w:lvl w:ilvl="0" w:tplc="E33C0E34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C556A4"/>
    <w:multiLevelType w:val="hybridMultilevel"/>
    <w:tmpl w:val="559A8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8142D"/>
    <w:multiLevelType w:val="hybridMultilevel"/>
    <w:tmpl w:val="1152E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95908"/>
    <w:multiLevelType w:val="hybridMultilevel"/>
    <w:tmpl w:val="BF0A6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610D7"/>
    <w:multiLevelType w:val="hybridMultilevel"/>
    <w:tmpl w:val="4B5EB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EC43C9"/>
    <w:multiLevelType w:val="multilevel"/>
    <w:tmpl w:val="9F0619E4"/>
    <w:lvl w:ilvl="0">
      <w:start w:val="1"/>
      <w:numFmt w:val="decimal"/>
      <w:pStyle w:val="--1"/>
      <w:suff w:val="space"/>
      <w:lvlText w:val="%1"/>
      <w:lvlJc w:val="left"/>
      <w:pPr>
        <w:ind w:left="-141" w:firstLine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--2"/>
      <w:suff w:val="space"/>
      <w:lvlText w:val="%1.%2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-3-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--3"/>
      <w:suff w:val="space"/>
      <w:lvlText w:val="Таблица %1.%4 -"/>
      <w:lvlJc w:val="left"/>
      <w:pPr>
        <w:ind w:left="993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Restart w:val="1"/>
      <w:pStyle w:val="--4"/>
      <w:suff w:val="nothing"/>
      <w:lvlText w:val="(%1.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0"/>
      <w:pStyle w:val="--5"/>
      <w:suff w:val="space"/>
      <w:lvlText w:val="Рисунок %1.%6 -"/>
      <w:lvlJc w:val="left"/>
      <w:pPr>
        <w:ind w:left="993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2E5F5E"/>
    <w:multiLevelType w:val="multilevel"/>
    <w:tmpl w:val="F81AB640"/>
    <w:styleLink w:val="a0"/>
    <w:lvl w:ilvl="0">
      <w:start w:val="1"/>
      <w:numFmt w:val="decimal"/>
      <w:lvlText w:val="%1"/>
      <w:lvlJc w:val="left"/>
      <w:pPr>
        <w:tabs>
          <w:tab w:val="num" w:pos="1152"/>
        </w:tabs>
        <w:ind w:left="0" w:firstLine="72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34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7"/>
        </w:tabs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729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2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15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8"/>
        </w:tabs>
        <w:ind w:left="0" w:firstLine="72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250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93"/>
        </w:tabs>
        <w:ind w:left="0" w:firstLine="720"/>
      </w:pPr>
      <w:rPr>
        <w:rFonts w:hint="default"/>
      </w:rPr>
    </w:lvl>
  </w:abstractNum>
  <w:abstractNum w:abstractNumId="16">
    <w:nsid w:val="41F47EC3"/>
    <w:multiLevelType w:val="hybridMultilevel"/>
    <w:tmpl w:val="EAB26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E3F02"/>
    <w:multiLevelType w:val="hybridMultilevel"/>
    <w:tmpl w:val="67CEB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D69D0"/>
    <w:multiLevelType w:val="hybridMultilevel"/>
    <w:tmpl w:val="582C1108"/>
    <w:lvl w:ilvl="0" w:tplc="754A0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3A95FD4"/>
    <w:multiLevelType w:val="hybridMultilevel"/>
    <w:tmpl w:val="0E961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6812FC"/>
    <w:multiLevelType w:val="hybridMultilevel"/>
    <w:tmpl w:val="97AE97DC"/>
    <w:lvl w:ilvl="0" w:tplc="7AF463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A2D5352"/>
    <w:multiLevelType w:val="hybridMultilevel"/>
    <w:tmpl w:val="F7E4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9574B"/>
    <w:multiLevelType w:val="hybridMultilevel"/>
    <w:tmpl w:val="C3447AEA"/>
    <w:lvl w:ilvl="0" w:tplc="169A71F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3E77A38"/>
    <w:multiLevelType w:val="hybridMultilevel"/>
    <w:tmpl w:val="15A0F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62349C"/>
    <w:multiLevelType w:val="hybridMultilevel"/>
    <w:tmpl w:val="8DE655AC"/>
    <w:lvl w:ilvl="0" w:tplc="0F8CAB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CC256A"/>
    <w:multiLevelType w:val="hybridMultilevel"/>
    <w:tmpl w:val="399A25D4"/>
    <w:lvl w:ilvl="0" w:tplc="B8E841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3853530"/>
    <w:multiLevelType w:val="hybridMultilevel"/>
    <w:tmpl w:val="26FC0164"/>
    <w:lvl w:ilvl="0" w:tplc="FB3830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9C6957"/>
    <w:multiLevelType w:val="hybridMultilevel"/>
    <w:tmpl w:val="8064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9">
    <w:nsid w:val="6C85778F"/>
    <w:multiLevelType w:val="hybridMultilevel"/>
    <w:tmpl w:val="9D02E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11354E"/>
    <w:multiLevelType w:val="hybridMultilevel"/>
    <w:tmpl w:val="C1E4FFF6"/>
    <w:lvl w:ilvl="0" w:tplc="4D9A89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8"/>
  </w:num>
  <w:num w:numId="5">
    <w:abstractNumId w:val="1"/>
  </w:num>
  <w:num w:numId="6">
    <w:abstractNumId w:val="4"/>
  </w:num>
  <w:num w:numId="7">
    <w:abstractNumId w:val="14"/>
  </w:num>
  <w:num w:numId="8">
    <w:abstractNumId w:val="9"/>
  </w:num>
  <w:num w:numId="9">
    <w:abstractNumId w:val="29"/>
  </w:num>
  <w:num w:numId="10">
    <w:abstractNumId w:val="24"/>
  </w:num>
  <w:num w:numId="11">
    <w:abstractNumId w:val="27"/>
  </w:num>
  <w:num w:numId="12">
    <w:abstractNumId w:val="30"/>
  </w:num>
  <w:num w:numId="13">
    <w:abstractNumId w:val="12"/>
  </w:num>
  <w:num w:numId="14">
    <w:abstractNumId w:val="19"/>
  </w:num>
  <w:num w:numId="15">
    <w:abstractNumId w:val="2"/>
  </w:num>
  <w:num w:numId="16">
    <w:abstractNumId w:val="16"/>
  </w:num>
  <w:num w:numId="17">
    <w:abstractNumId w:val="17"/>
  </w:num>
  <w:num w:numId="18">
    <w:abstractNumId w:val="20"/>
  </w:num>
  <w:num w:numId="19">
    <w:abstractNumId w:val="3"/>
  </w:num>
  <w:num w:numId="20">
    <w:abstractNumId w:val="25"/>
  </w:num>
  <w:num w:numId="21">
    <w:abstractNumId w:val="11"/>
  </w:num>
  <w:num w:numId="22">
    <w:abstractNumId w:val="10"/>
  </w:num>
  <w:num w:numId="23">
    <w:abstractNumId w:val="21"/>
  </w:num>
  <w:num w:numId="24">
    <w:abstractNumId w:val="13"/>
  </w:num>
  <w:num w:numId="25">
    <w:abstractNumId w:val="23"/>
  </w:num>
  <w:num w:numId="26">
    <w:abstractNumId w:val="26"/>
  </w:num>
  <w:num w:numId="27">
    <w:abstractNumId w:val="8"/>
  </w:num>
  <w:num w:numId="28">
    <w:abstractNumId w:val="7"/>
  </w:num>
  <w:num w:numId="29">
    <w:abstractNumId w:val="18"/>
  </w:num>
  <w:num w:numId="30">
    <w:abstractNumId w:val="22"/>
    <w:lvlOverride w:ilvl="0">
      <w:startOverride w:val="1"/>
    </w:lvlOverride>
  </w:num>
  <w:num w:numId="31">
    <w:abstractNumId w:val="15"/>
    <w:lvlOverride w:ilvl="0">
      <w:lvl w:ilvl="0">
        <w:start w:val="1"/>
        <w:numFmt w:val="decimal"/>
        <w:lvlText w:val="%1"/>
        <w:lvlJc w:val="left"/>
        <w:pPr>
          <w:tabs>
            <w:tab w:val="num" w:pos="1152"/>
          </w:tabs>
          <w:ind w:left="0" w:firstLine="720"/>
        </w:pPr>
        <w:rPr>
          <w:rFonts w:ascii="Times New Roman" w:hAnsi="Times New Roman" w:cs="Times New Roman" w:hint="default"/>
          <w:b w:val="0"/>
          <w:i w:val="0"/>
          <w:sz w:val="22"/>
          <w:szCs w:val="22"/>
        </w:rPr>
      </w:lvl>
    </w:lvlOverride>
  </w:num>
  <w:num w:numId="32">
    <w:abstractNumId w:val="15"/>
  </w:num>
  <w:num w:numId="33">
    <w:abstractNumId w:val="14"/>
  </w:num>
  <w:num w:numId="34">
    <w:abstractNumId w:val="14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isplayBackgroundShape/>
  <w:embedSystemFonts/>
  <w:proofState w:spelling="clean" w:grammar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85895"/>
    <w:rsid w:val="00000D60"/>
    <w:rsid w:val="00001164"/>
    <w:rsid w:val="0000243F"/>
    <w:rsid w:val="00003077"/>
    <w:rsid w:val="00004256"/>
    <w:rsid w:val="00004787"/>
    <w:rsid w:val="00005293"/>
    <w:rsid w:val="000053C9"/>
    <w:rsid w:val="00006E49"/>
    <w:rsid w:val="00011CEC"/>
    <w:rsid w:val="00011EE6"/>
    <w:rsid w:val="00013447"/>
    <w:rsid w:val="00013928"/>
    <w:rsid w:val="0001403D"/>
    <w:rsid w:val="0001407F"/>
    <w:rsid w:val="0001430E"/>
    <w:rsid w:val="00014699"/>
    <w:rsid w:val="00015BAF"/>
    <w:rsid w:val="0001675E"/>
    <w:rsid w:val="00016D96"/>
    <w:rsid w:val="000174ED"/>
    <w:rsid w:val="00020527"/>
    <w:rsid w:val="00020BA9"/>
    <w:rsid w:val="00020BC0"/>
    <w:rsid w:val="00021F43"/>
    <w:rsid w:val="000224BE"/>
    <w:rsid w:val="00022A46"/>
    <w:rsid w:val="00022A4F"/>
    <w:rsid w:val="0002389C"/>
    <w:rsid w:val="000253ED"/>
    <w:rsid w:val="00026A82"/>
    <w:rsid w:val="0002769B"/>
    <w:rsid w:val="00027837"/>
    <w:rsid w:val="000278F2"/>
    <w:rsid w:val="00027FDA"/>
    <w:rsid w:val="000305B7"/>
    <w:rsid w:val="00031CF7"/>
    <w:rsid w:val="000322A8"/>
    <w:rsid w:val="00033370"/>
    <w:rsid w:val="000333B1"/>
    <w:rsid w:val="00033902"/>
    <w:rsid w:val="000355C5"/>
    <w:rsid w:val="00037455"/>
    <w:rsid w:val="00040165"/>
    <w:rsid w:val="000403C9"/>
    <w:rsid w:val="000409FA"/>
    <w:rsid w:val="0004334E"/>
    <w:rsid w:val="00043801"/>
    <w:rsid w:val="0004456E"/>
    <w:rsid w:val="000460F8"/>
    <w:rsid w:val="000514D7"/>
    <w:rsid w:val="00051B1A"/>
    <w:rsid w:val="00051C21"/>
    <w:rsid w:val="0005389D"/>
    <w:rsid w:val="00054D9E"/>
    <w:rsid w:val="000576C5"/>
    <w:rsid w:val="000615E8"/>
    <w:rsid w:val="00062610"/>
    <w:rsid w:val="00064052"/>
    <w:rsid w:val="00064A9D"/>
    <w:rsid w:val="00065FD7"/>
    <w:rsid w:val="000672CB"/>
    <w:rsid w:val="000675E0"/>
    <w:rsid w:val="000678D4"/>
    <w:rsid w:val="00067B99"/>
    <w:rsid w:val="00067F9D"/>
    <w:rsid w:val="000705CE"/>
    <w:rsid w:val="000742D7"/>
    <w:rsid w:val="00074713"/>
    <w:rsid w:val="000753CD"/>
    <w:rsid w:val="00075DA4"/>
    <w:rsid w:val="00076678"/>
    <w:rsid w:val="0007790E"/>
    <w:rsid w:val="00082632"/>
    <w:rsid w:val="00082D19"/>
    <w:rsid w:val="00083976"/>
    <w:rsid w:val="00084BF3"/>
    <w:rsid w:val="00085242"/>
    <w:rsid w:val="00086147"/>
    <w:rsid w:val="00090FFA"/>
    <w:rsid w:val="000928FF"/>
    <w:rsid w:val="00093EB8"/>
    <w:rsid w:val="00095166"/>
    <w:rsid w:val="00097683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A7A2F"/>
    <w:rsid w:val="000B0D43"/>
    <w:rsid w:val="000B0E4A"/>
    <w:rsid w:val="000B114A"/>
    <w:rsid w:val="000B150F"/>
    <w:rsid w:val="000B228C"/>
    <w:rsid w:val="000B3A70"/>
    <w:rsid w:val="000B41CC"/>
    <w:rsid w:val="000B73DF"/>
    <w:rsid w:val="000B75F3"/>
    <w:rsid w:val="000B7978"/>
    <w:rsid w:val="000C28C5"/>
    <w:rsid w:val="000C30CF"/>
    <w:rsid w:val="000C348D"/>
    <w:rsid w:val="000C4083"/>
    <w:rsid w:val="000C5DFD"/>
    <w:rsid w:val="000C6BBB"/>
    <w:rsid w:val="000D06C5"/>
    <w:rsid w:val="000D0F98"/>
    <w:rsid w:val="000D3365"/>
    <w:rsid w:val="000D453F"/>
    <w:rsid w:val="000D596E"/>
    <w:rsid w:val="000D7771"/>
    <w:rsid w:val="000D7F04"/>
    <w:rsid w:val="000E3382"/>
    <w:rsid w:val="000E3832"/>
    <w:rsid w:val="000E42CE"/>
    <w:rsid w:val="000E4386"/>
    <w:rsid w:val="000E4FB6"/>
    <w:rsid w:val="000E52C5"/>
    <w:rsid w:val="000E6404"/>
    <w:rsid w:val="000E7E48"/>
    <w:rsid w:val="000F06DB"/>
    <w:rsid w:val="000F0D2D"/>
    <w:rsid w:val="000F0D50"/>
    <w:rsid w:val="000F1287"/>
    <w:rsid w:val="000F1DE9"/>
    <w:rsid w:val="000F2848"/>
    <w:rsid w:val="000F29AE"/>
    <w:rsid w:val="000F330B"/>
    <w:rsid w:val="000F3638"/>
    <w:rsid w:val="000F3712"/>
    <w:rsid w:val="000F664C"/>
    <w:rsid w:val="000F6A09"/>
    <w:rsid w:val="0010174C"/>
    <w:rsid w:val="00102222"/>
    <w:rsid w:val="001023D9"/>
    <w:rsid w:val="00102851"/>
    <w:rsid w:val="00104D9D"/>
    <w:rsid w:val="001119FA"/>
    <w:rsid w:val="00112276"/>
    <w:rsid w:val="0011230C"/>
    <w:rsid w:val="00113197"/>
    <w:rsid w:val="00113475"/>
    <w:rsid w:val="00113DF7"/>
    <w:rsid w:val="00114824"/>
    <w:rsid w:val="0011563F"/>
    <w:rsid w:val="00115847"/>
    <w:rsid w:val="00116784"/>
    <w:rsid w:val="00116D66"/>
    <w:rsid w:val="001175D4"/>
    <w:rsid w:val="00121E10"/>
    <w:rsid w:val="00122516"/>
    <w:rsid w:val="001245D8"/>
    <w:rsid w:val="001254EB"/>
    <w:rsid w:val="00125A1F"/>
    <w:rsid w:val="00125A95"/>
    <w:rsid w:val="001276F6"/>
    <w:rsid w:val="001300CB"/>
    <w:rsid w:val="00131669"/>
    <w:rsid w:val="00131FDD"/>
    <w:rsid w:val="00134229"/>
    <w:rsid w:val="00134681"/>
    <w:rsid w:val="00134B21"/>
    <w:rsid w:val="001356CD"/>
    <w:rsid w:val="00136AC2"/>
    <w:rsid w:val="001419FB"/>
    <w:rsid w:val="0014281B"/>
    <w:rsid w:val="001448C7"/>
    <w:rsid w:val="00147D6F"/>
    <w:rsid w:val="0015088B"/>
    <w:rsid w:val="00150E35"/>
    <w:rsid w:val="00151004"/>
    <w:rsid w:val="00153A0D"/>
    <w:rsid w:val="00154919"/>
    <w:rsid w:val="00155EA1"/>
    <w:rsid w:val="0015641B"/>
    <w:rsid w:val="00157A74"/>
    <w:rsid w:val="00160040"/>
    <w:rsid w:val="00161004"/>
    <w:rsid w:val="00161B5C"/>
    <w:rsid w:val="001642F4"/>
    <w:rsid w:val="001649D3"/>
    <w:rsid w:val="00166889"/>
    <w:rsid w:val="00172113"/>
    <w:rsid w:val="001724A5"/>
    <w:rsid w:val="00173ACC"/>
    <w:rsid w:val="001753D5"/>
    <w:rsid w:val="00176CB5"/>
    <w:rsid w:val="00176DE7"/>
    <w:rsid w:val="00176DF8"/>
    <w:rsid w:val="00180438"/>
    <w:rsid w:val="00180FC4"/>
    <w:rsid w:val="00182155"/>
    <w:rsid w:val="001823BA"/>
    <w:rsid w:val="0018655B"/>
    <w:rsid w:val="00186844"/>
    <w:rsid w:val="00187EFA"/>
    <w:rsid w:val="00190969"/>
    <w:rsid w:val="00195F77"/>
    <w:rsid w:val="00196810"/>
    <w:rsid w:val="001A04E8"/>
    <w:rsid w:val="001A2184"/>
    <w:rsid w:val="001A4243"/>
    <w:rsid w:val="001A437E"/>
    <w:rsid w:val="001A49D2"/>
    <w:rsid w:val="001A4D09"/>
    <w:rsid w:val="001A6484"/>
    <w:rsid w:val="001A7478"/>
    <w:rsid w:val="001A7CA8"/>
    <w:rsid w:val="001B0C7B"/>
    <w:rsid w:val="001B1E34"/>
    <w:rsid w:val="001B259C"/>
    <w:rsid w:val="001B3339"/>
    <w:rsid w:val="001B4812"/>
    <w:rsid w:val="001B48B6"/>
    <w:rsid w:val="001B5B2E"/>
    <w:rsid w:val="001B5B45"/>
    <w:rsid w:val="001B5C74"/>
    <w:rsid w:val="001B5D62"/>
    <w:rsid w:val="001B79B7"/>
    <w:rsid w:val="001C1462"/>
    <w:rsid w:val="001C194B"/>
    <w:rsid w:val="001C2667"/>
    <w:rsid w:val="001C2DE4"/>
    <w:rsid w:val="001C2E4B"/>
    <w:rsid w:val="001C3A43"/>
    <w:rsid w:val="001C3E24"/>
    <w:rsid w:val="001C44AD"/>
    <w:rsid w:val="001C4BC8"/>
    <w:rsid w:val="001C5200"/>
    <w:rsid w:val="001C60F6"/>
    <w:rsid w:val="001C7162"/>
    <w:rsid w:val="001C71DD"/>
    <w:rsid w:val="001C7859"/>
    <w:rsid w:val="001D0BFB"/>
    <w:rsid w:val="001D1159"/>
    <w:rsid w:val="001D118D"/>
    <w:rsid w:val="001D246B"/>
    <w:rsid w:val="001D24E3"/>
    <w:rsid w:val="001D30DE"/>
    <w:rsid w:val="001D3325"/>
    <w:rsid w:val="001D38A7"/>
    <w:rsid w:val="001D39A9"/>
    <w:rsid w:val="001D5605"/>
    <w:rsid w:val="001E0185"/>
    <w:rsid w:val="001E0E46"/>
    <w:rsid w:val="001E1E5C"/>
    <w:rsid w:val="001E7673"/>
    <w:rsid w:val="001E7B79"/>
    <w:rsid w:val="001E7D26"/>
    <w:rsid w:val="001F0863"/>
    <w:rsid w:val="001F149E"/>
    <w:rsid w:val="001F1A5F"/>
    <w:rsid w:val="001F1F8C"/>
    <w:rsid w:val="001F2AC3"/>
    <w:rsid w:val="001F5221"/>
    <w:rsid w:val="001F6C00"/>
    <w:rsid w:val="001F7660"/>
    <w:rsid w:val="001F7CB3"/>
    <w:rsid w:val="001F7D4C"/>
    <w:rsid w:val="0020045A"/>
    <w:rsid w:val="00200550"/>
    <w:rsid w:val="002041D4"/>
    <w:rsid w:val="0020598F"/>
    <w:rsid w:val="00206874"/>
    <w:rsid w:val="00206923"/>
    <w:rsid w:val="00206D89"/>
    <w:rsid w:val="00207DC2"/>
    <w:rsid w:val="00210070"/>
    <w:rsid w:val="00212746"/>
    <w:rsid w:val="00212FF5"/>
    <w:rsid w:val="00213B29"/>
    <w:rsid w:val="002168FF"/>
    <w:rsid w:val="00217502"/>
    <w:rsid w:val="00221466"/>
    <w:rsid w:val="002242C0"/>
    <w:rsid w:val="00224C3F"/>
    <w:rsid w:val="00225676"/>
    <w:rsid w:val="00227147"/>
    <w:rsid w:val="002272F8"/>
    <w:rsid w:val="00227CF8"/>
    <w:rsid w:val="002330D7"/>
    <w:rsid w:val="00233C0E"/>
    <w:rsid w:val="00235688"/>
    <w:rsid w:val="0023774E"/>
    <w:rsid w:val="00237BB2"/>
    <w:rsid w:val="00242AE1"/>
    <w:rsid w:val="00243203"/>
    <w:rsid w:val="00243BDB"/>
    <w:rsid w:val="002443C3"/>
    <w:rsid w:val="002453BD"/>
    <w:rsid w:val="002458CC"/>
    <w:rsid w:val="002538C7"/>
    <w:rsid w:val="00254616"/>
    <w:rsid w:val="00254850"/>
    <w:rsid w:val="0025542A"/>
    <w:rsid w:val="002606C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51B2"/>
    <w:rsid w:val="002873F7"/>
    <w:rsid w:val="0029017E"/>
    <w:rsid w:val="002901FE"/>
    <w:rsid w:val="00290AB9"/>
    <w:rsid w:val="0029128C"/>
    <w:rsid w:val="00291A0B"/>
    <w:rsid w:val="00297202"/>
    <w:rsid w:val="00297D5D"/>
    <w:rsid w:val="002A009B"/>
    <w:rsid w:val="002A0BDE"/>
    <w:rsid w:val="002A3718"/>
    <w:rsid w:val="002A7CE3"/>
    <w:rsid w:val="002B0892"/>
    <w:rsid w:val="002B0CB6"/>
    <w:rsid w:val="002B1138"/>
    <w:rsid w:val="002B2182"/>
    <w:rsid w:val="002B37AE"/>
    <w:rsid w:val="002B6931"/>
    <w:rsid w:val="002B7A78"/>
    <w:rsid w:val="002C0576"/>
    <w:rsid w:val="002C17C8"/>
    <w:rsid w:val="002C20B9"/>
    <w:rsid w:val="002C3138"/>
    <w:rsid w:val="002C6231"/>
    <w:rsid w:val="002C6EFA"/>
    <w:rsid w:val="002C7491"/>
    <w:rsid w:val="002C77A4"/>
    <w:rsid w:val="002C7F90"/>
    <w:rsid w:val="002D1597"/>
    <w:rsid w:val="002D2D22"/>
    <w:rsid w:val="002D3564"/>
    <w:rsid w:val="002D3CD3"/>
    <w:rsid w:val="002D7261"/>
    <w:rsid w:val="002E1EA9"/>
    <w:rsid w:val="002E446F"/>
    <w:rsid w:val="002E4AB5"/>
    <w:rsid w:val="002E5A4F"/>
    <w:rsid w:val="002E6B92"/>
    <w:rsid w:val="002E6DAA"/>
    <w:rsid w:val="002E6E08"/>
    <w:rsid w:val="002E6F72"/>
    <w:rsid w:val="002E724B"/>
    <w:rsid w:val="002E7B4F"/>
    <w:rsid w:val="002F0EE8"/>
    <w:rsid w:val="002F111E"/>
    <w:rsid w:val="002F3342"/>
    <w:rsid w:val="002F48D9"/>
    <w:rsid w:val="002F5788"/>
    <w:rsid w:val="002F5D2A"/>
    <w:rsid w:val="002F6808"/>
    <w:rsid w:val="002F78DB"/>
    <w:rsid w:val="002F7BF1"/>
    <w:rsid w:val="003001A3"/>
    <w:rsid w:val="003022BB"/>
    <w:rsid w:val="00304299"/>
    <w:rsid w:val="00304CB7"/>
    <w:rsid w:val="003054AF"/>
    <w:rsid w:val="003106C7"/>
    <w:rsid w:val="0031098C"/>
    <w:rsid w:val="003132FF"/>
    <w:rsid w:val="003137FF"/>
    <w:rsid w:val="003165AD"/>
    <w:rsid w:val="00317541"/>
    <w:rsid w:val="003177AA"/>
    <w:rsid w:val="00321141"/>
    <w:rsid w:val="00324144"/>
    <w:rsid w:val="00324C44"/>
    <w:rsid w:val="00324D5A"/>
    <w:rsid w:val="003254ED"/>
    <w:rsid w:val="003257CA"/>
    <w:rsid w:val="003258B4"/>
    <w:rsid w:val="0032631C"/>
    <w:rsid w:val="0033126A"/>
    <w:rsid w:val="00331787"/>
    <w:rsid w:val="00332EB9"/>
    <w:rsid w:val="00333299"/>
    <w:rsid w:val="0033495D"/>
    <w:rsid w:val="00335804"/>
    <w:rsid w:val="003359DF"/>
    <w:rsid w:val="00336A66"/>
    <w:rsid w:val="00337257"/>
    <w:rsid w:val="00340B1F"/>
    <w:rsid w:val="00341BB4"/>
    <w:rsid w:val="00341BE7"/>
    <w:rsid w:val="00343DE0"/>
    <w:rsid w:val="003447C4"/>
    <w:rsid w:val="00345B2F"/>
    <w:rsid w:val="0034642F"/>
    <w:rsid w:val="00346CA2"/>
    <w:rsid w:val="00347555"/>
    <w:rsid w:val="00350DC7"/>
    <w:rsid w:val="00352890"/>
    <w:rsid w:val="00353715"/>
    <w:rsid w:val="00353A6F"/>
    <w:rsid w:val="003558C1"/>
    <w:rsid w:val="00355C8C"/>
    <w:rsid w:val="00355F8B"/>
    <w:rsid w:val="00356E3F"/>
    <w:rsid w:val="00363611"/>
    <w:rsid w:val="00363BD2"/>
    <w:rsid w:val="0036638A"/>
    <w:rsid w:val="00366497"/>
    <w:rsid w:val="00366A21"/>
    <w:rsid w:val="0037101B"/>
    <w:rsid w:val="003712AB"/>
    <w:rsid w:val="00373EAC"/>
    <w:rsid w:val="003741E9"/>
    <w:rsid w:val="00375353"/>
    <w:rsid w:val="003772DE"/>
    <w:rsid w:val="00377785"/>
    <w:rsid w:val="003816B7"/>
    <w:rsid w:val="003823D5"/>
    <w:rsid w:val="0038261C"/>
    <w:rsid w:val="00384BF4"/>
    <w:rsid w:val="003856FD"/>
    <w:rsid w:val="00385DF8"/>
    <w:rsid w:val="00390200"/>
    <w:rsid w:val="003914AA"/>
    <w:rsid w:val="003918F8"/>
    <w:rsid w:val="00392933"/>
    <w:rsid w:val="0039564B"/>
    <w:rsid w:val="003968E7"/>
    <w:rsid w:val="00397593"/>
    <w:rsid w:val="003975E1"/>
    <w:rsid w:val="00397813"/>
    <w:rsid w:val="003A0F5C"/>
    <w:rsid w:val="003A1339"/>
    <w:rsid w:val="003A2EC3"/>
    <w:rsid w:val="003A3684"/>
    <w:rsid w:val="003A4289"/>
    <w:rsid w:val="003A61A6"/>
    <w:rsid w:val="003A7E81"/>
    <w:rsid w:val="003B0F98"/>
    <w:rsid w:val="003B0F9F"/>
    <w:rsid w:val="003B2738"/>
    <w:rsid w:val="003B5EC3"/>
    <w:rsid w:val="003B79FC"/>
    <w:rsid w:val="003B7E1F"/>
    <w:rsid w:val="003C04FC"/>
    <w:rsid w:val="003C093A"/>
    <w:rsid w:val="003C0BE0"/>
    <w:rsid w:val="003C1F1A"/>
    <w:rsid w:val="003C33CF"/>
    <w:rsid w:val="003C4BFB"/>
    <w:rsid w:val="003C63EE"/>
    <w:rsid w:val="003C7163"/>
    <w:rsid w:val="003D01EE"/>
    <w:rsid w:val="003D1118"/>
    <w:rsid w:val="003D1198"/>
    <w:rsid w:val="003D2097"/>
    <w:rsid w:val="003D3545"/>
    <w:rsid w:val="003D405A"/>
    <w:rsid w:val="003D5AF4"/>
    <w:rsid w:val="003D6604"/>
    <w:rsid w:val="003D72C4"/>
    <w:rsid w:val="003E06AE"/>
    <w:rsid w:val="003E087E"/>
    <w:rsid w:val="003E1393"/>
    <w:rsid w:val="003E13AD"/>
    <w:rsid w:val="003E156C"/>
    <w:rsid w:val="003E1873"/>
    <w:rsid w:val="003E3897"/>
    <w:rsid w:val="003E3D71"/>
    <w:rsid w:val="003E4E75"/>
    <w:rsid w:val="003E638C"/>
    <w:rsid w:val="003F03AB"/>
    <w:rsid w:val="003F30B8"/>
    <w:rsid w:val="003F3393"/>
    <w:rsid w:val="003F471B"/>
    <w:rsid w:val="003F49B4"/>
    <w:rsid w:val="003F6782"/>
    <w:rsid w:val="003F76A2"/>
    <w:rsid w:val="003F7846"/>
    <w:rsid w:val="003F7BE9"/>
    <w:rsid w:val="004004F5"/>
    <w:rsid w:val="00400990"/>
    <w:rsid w:val="004011C0"/>
    <w:rsid w:val="004023F2"/>
    <w:rsid w:val="00404684"/>
    <w:rsid w:val="0040475C"/>
    <w:rsid w:val="00405026"/>
    <w:rsid w:val="004063D8"/>
    <w:rsid w:val="004068B8"/>
    <w:rsid w:val="004106B1"/>
    <w:rsid w:val="00410759"/>
    <w:rsid w:val="004107BE"/>
    <w:rsid w:val="00410881"/>
    <w:rsid w:val="00411CE5"/>
    <w:rsid w:val="004138CB"/>
    <w:rsid w:val="00415FD8"/>
    <w:rsid w:val="00416945"/>
    <w:rsid w:val="00416FF2"/>
    <w:rsid w:val="00417080"/>
    <w:rsid w:val="0041744C"/>
    <w:rsid w:val="0042135A"/>
    <w:rsid w:val="004218F0"/>
    <w:rsid w:val="00422209"/>
    <w:rsid w:val="00422786"/>
    <w:rsid w:val="0042454B"/>
    <w:rsid w:val="004258C9"/>
    <w:rsid w:val="004266A0"/>
    <w:rsid w:val="004269E4"/>
    <w:rsid w:val="0042702B"/>
    <w:rsid w:val="0043000F"/>
    <w:rsid w:val="00430AC7"/>
    <w:rsid w:val="00430AD5"/>
    <w:rsid w:val="004314C2"/>
    <w:rsid w:val="004318D4"/>
    <w:rsid w:val="00431CE0"/>
    <w:rsid w:val="00432244"/>
    <w:rsid w:val="00433B64"/>
    <w:rsid w:val="00434E18"/>
    <w:rsid w:val="00434F88"/>
    <w:rsid w:val="00440345"/>
    <w:rsid w:val="00440747"/>
    <w:rsid w:val="00441320"/>
    <w:rsid w:val="00441938"/>
    <w:rsid w:val="00442895"/>
    <w:rsid w:val="00443DA2"/>
    <w:rsid w:val="0044518D"/>
    <w:rsid w:val="0044596E"/>
    <w:rsid w:val="004464B3"/>
    <w:rsid w:val="00446657"/>
    <w:rsid w:val="0044699E"/>
    <w:rsid w:val="00446F2F"/>
    <w:rsid w:val="00451BC4"/>
    <w:rsid w:val="00451F33"/>
    <w:rsid w:val="004520E1"/>
    <w:rsid w:val="0045289B"/>
    <w:rsid w:val="00454701"/>
    <w:rsid w:val="004553CA"/>
    <w:rsid w:val="00455CAE"/>
    <w:rsid w:val="00455F06"/>
    <w:rsid w:val="00456386"/>
    <w:rsid w:val="00457102"/>
    <w:rsid w:val="00460D50"/>
    <w:rsid w:val="00461CF2"/>
    <w:rsid w:val="004632C3"/>
    <w:rsid w:val="00465F98"/>
    <w:rsid w:val="0046685F"/>
    <w:rsid w:val="00466B12"/>
    <w:rsid w:val="00467048"/>
    <w:rsid w:val="00467391"/>
    <w:rsid w:val="004709C0"/>
    <w:rsid w:val="004710DD"/>
    <w:rsid w:val="004729EA"/>
    <w:rsid w:val="00473CDB"/>
    <w:rsid w:val="00474054"/>
    <w:rsid w:val="00474181"/>
    <w:rsid w:val="00474C6F"/>
    <w:rsid w:val="00477EAA"/>
    <w:rsid w:val="00481E9C"/>
    <w:rsid w:val="00483872"/>
    <w:rsid w:val="004842BE"/>
    <w:rsid w:val="00484876"/>
    <w:rsid w:val="004857D2"/>
    <w:rsid w:val="00485C8E"/>
    <w:rsid w:val="00486784"/>
    <w:rsid w:val="00487275"/>
    <w:rsid w:val="004904CA"/>
    <w:rsid w:val="0049100C"/>
    <w:rsid w:val="004918B3"/>
    <w:rsid w:val="004930C3"/>
    <w:rsid w:val="004936A9"/>
    <w:rsid w:val="00493883"/>
    <w:rsid w:val="00494394"/>
    <w:rsid w:val="00494BF5"/>
    <w:rsid w:val="00494CFD"/>
    <w:rsid w:val="00496471"/>
    <w:rsid w:val="004A0F2E"/>
    <w:rsid w:val="004A3817"/>
    <w:rsid w:val="004A389E"/>
    <w:rsid w:val="004A4053"/>
    <w:rsid w:val="004A4C09"/>
    <w:rsid w:val="004A4D04"/>
    <w:rsid w:val="004A6035"/>
    <w:rsid w:val="004A7502"/>
    <w:rsid w:val="004A76D9"/>
    <w:rsid w:val="004A76F2"/>
    <w:rsid w:val="004B414A"/>
    <w:rsid w:val="004B47F9"/>
    <w:rsid w:val="004B5A11"/>
    <w:rsid w:val="004B779A"/>
    <w:rsid w:val="004B79EA"/>
    <w:rsid w:val="004C04F5"/>
    <w:rsid w:val="004C0A9A"/>
    <w:rsid w:val="004C0EEF"/>
    <w:rsid w:val="004C3B88"/>
    <w:rsid w:val="004C6643"/>
    <w:rsid w:val="004C7051"/>
    <w:rsid w:val="004C7D19"/>
    <w:rsid w:val="004C7DD1"/>
    <w:rsid w:val="004D137A"/>
    <w:rsid w:val="004D188F"/>
    <w:rsid w:val="004D1B6F"/>
    <w:rsid w:val="004D25D6"/>
    <w:rsid w:val="004D30D4"/>
    <w:rsid w:val="004D49D5"/>
    <w:rsid w:val="004D49E2"/>
    <w:rsid w:val="004D520B"/>
    <w:rsid w:val="004D678A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E6C89"/>
    <w:rsid w:val="004F0ADD"/>
    <w:rsid w:val="004F1051"/>
    <w:rsid w:val="004F28F4"/>
    <w:rsid w:val="004F30B3"/>
    <w:rsid w:val="004F49FA"/>
    <w:rsid w:val="004F4CF9"/>
    <w:rsid w:val="004F5E99"/>
    <w:rsid w:val="004F6551"/>
    <w:rsid w:val="004F6BBA"/>
    <w:rsid w:val="004F703F"/>
    <w:rsid w:val="004F7785"/>
    <w:rsid w:val="005009F5"/>
    <w:rsid w:val="0050164D"/>
    <w:rsid w:val="00501B96"/>
    <w:rsid w:val="00501FE6"/>
    <w:rsid w:val="0050246A"/>
    <w:rsid w:val="00503B30"/>
    <w:rsid w:val="00503BD7"/>
    <w:rsid w:val="005046DD"/>
    <w:rsid w:val="00504C5D"/>
    <w:rsid w:val="0050519F"/>
    <w:rsid w:val="005052B8"/>
    <w:rsid w:val="00506CBB"/>
    <w:rsid w:val="00507E56"/>
    <w:rsid w:val="005118B3"/>
    <w:rsid w:val="0051374E"/>
    <w:rsid w:val="00514D22"/>
    <w:rsid w:val="00516163"/>
    <w:rsid w:val="0051637B"/>
    <w:rsid w:val="00516C4D"/>
    <w:rsid w:val="00520082"/>
    <w:rsid w:val="00521D64"/>
    <w:rsid w:val="00522184"/>
    <w:rsid w:val="005229E7"/>
    <w:rsid w:val="00524732"/>
    <w:rsid w:val="005250C3"/>
    <w:rsid w:val="005255F4"/>
    <w:rsid w:val="00525FF1"/>
    <w:rsid w:val="00527425"/>
    <w:rsid w:val="00530DBA"/>
    <w:rsid w:val="00531360"/>
    <w:rsid w:val="0053186D"/>
    <w:rsid w:val="0053218F"/>
    <w:rsid w:val="00532C59"/>
    <w:rsid w:val="0053569B"/>
    <w:rsid w:val="00535AA2"/>
    <w:rsid w:val="005369FD"/>
    <w:rsid w:val="00536EA5"/>
    <w:rsid w:val="005414C8"/>
    <w:rsid w:val="00543C91"/>
    <w:rsid w:val="005467F7"/>
    <w:rsid w:val="0054748A"/>
    <w:rsid w:val="00547C73"/>
    <w:rsid w:val="0055132D"/>
    <w:rsid w:val="00553E7B"/>
    <w:rsid w:val="00554F01"/>
    <w:rsid w:val="005575DD"/>
    <w:rsid w:val="005576F1"/>
    <w:rsid w:val="005602C0"/>
    <w:rsid w:val="005613DF"/>
    <w:rsid w:val="0056260C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201"/>
    <w:rsid w:val="00581947"/>
    <w:rsid w:val="0058386C"/>
    <w:rsid w:val="005850F4"/>
    <w:rsid w:val="00586709"/>
    <w:rsid w:val="00586EF9"/>
    <w:rsid w:val="00590709"/>
    <w:rsid w:val="00590965"/>
    <w:rsid w:val="0059228B"/>
    <w:rsid w:val="00592AD3"/>
    <w:rsid w:val="005930A9"/>
    <w:rsid w:val="00593E5C"/>
    <w:rsid w:val="0059452F"/>
    <w:rsid w:val="005949E7"/>
    <w:rsid w:val="005953BE"/>
    <w:rsid w:val="005969A0"/>
    <w:rsid w:val="0059742A"/>
    <w:rsid w:val="005A05A8"/>
    <w:rsid w:val="005A14E8"/>
    <w:rsid w:val="005A1641"/>
    <w:rsid w:val="005A4621"/>
    <w:rsid w:val="005A5509"/>
    <w:rsid w:val="005A66BA"/>
    <w:rsid w:val="005A6E54"/>
    <w:rsid w:val="005A7761"/>
    <w:rsid w:val="005B2E5B"/>
    <w:rsid w:val="005B3FDD"/>
    <w:rsid w:val="005B4A2E"/>
    <w:rsid w:val="005B4BD0"/>
    <w:rsid w:val="005B64A5"/>
    <w:rsid w:val="005B6535"/>
    <w:rsid w:val="005B6A2E"/>
    <w:rsid w:val="005C0063"/>
    <w:rsid w:val="005C034D"/>
    <w:rsid w:val="005C0B58"/>
    <w:rsid w:val="005C2044"/>
    <w:rsid w:val="005C3C7B"/>
    <w:rsid w:val="005C48E7"/>
    <w:rsid w:val="005C606C"/>
    <w:rsid w:val="005C6095"/>
    <w:rsid w:val="005C725D"/>
    <w:rsid w:val="005C7F0C"/>
    <w:rsid w:val="005D0C79"/>
    <w:rsid w:val="005D5CC5"/>
    <w:rsid w:val="005D7279"/>
    <w:rsid w:val="005D74D6"/>
    <w:rsid w:val="005E1646"/>
    <w:rsid w:val="005E2454"/>
    <w:rsid w:val="005E2719"/>
    <w:rsid w:val="005E3299"/>
    <w:rsid w:val="005E570A"/>
    <w:rsid w:val="005E6DCE"/>
    <w:rsid w:val="005F02A7"/>
    <w:rsid w:val="005F0916"/>
    <w:rsid w:val="005F17CD"/>
    <w:rsid w:val="005F1DF2"/>
    <w:rsid w:val="005F1FEB"/>
    <w:rsid w:val="005F2E0C"/>
    <w:rsid w:val="005F5853"/>
    <w:rsid w:val="005F7A71"/>
    <w:rsid w:val="0060035B"/>
    <w:rsid w:val="006015CA"/>
    <w:rsid w:val="0060335B"/>
    <w:rsid w:val="00603906"/>
    <w:rsid w:val="006048A5"/>
    <w:rsid w:val="00605887"/>
    <w:rsid w:val="00605A25"/>
    <w:rsid w:val="00610E0E"/>
    <w:rsid w:val="00611217"/>
    <w:rsid w:val="00611F75"/>
    <w:rsid w:val="006124A7"/>
    <w:rsid w:val="00613DF0"/>
    <w:rsid w:val="00614E2C"/>
    <w:rsid w:val="00614EDA"/>
    <w:rsid w:val="006166D7"/>
    <w:rsid w:val="00616B48"/>
    <w:rsid w:val="006208E1"/>
    <w:rsid w:val="00624219"/>
    <w:rsid w:val="00624AF8"/>
    <w:rsid w:val="00624E4F"/>
    <w:rsid w:val="00625CA6"/>
    <w:rsid w:val="00626E8E"/>
    <w:rsid w:val="00626F27"/>
    <w:rsid w:val="00627449"/>
    <w:rsid w:val="00627D32"/>
    <w:rsid w:val="00631474"/>
    <w:rsid w:val="00632198"/>
    <w:rsid w:val="00633CEE"/>
    <w:rsid w:val="00637393"/>
    <w:rsid w:val="00637D79"/>
    <w:rsid w:val="00637E35"/>
    <w:rsid w:val="006405EC"/>
    <w:rsid w:val="00641A90"/>
    <w:rsid w:val="006445C2"/>
    <w:rsid w:val="00645F59"/>
    <w:rsid w:val="00647F15"/>
    <w:rsid w:val="00651275"/>
    <w:rsid w:val="006515E2"/>
    <w:rsid w:val="0065267E"/>
    <w:rsid w:val="006533E9"/>
    <w:rsid w:val="0065609D"/>
    <w:rsid w:val="00657433"/>
    <w:rsid w:val="00660354"/>
    <w:rsid w:val="006619A5"/>
    <w:rsid w:val="00661A38"/>
    <w:rsid w:val="0066216F"/>
    <w:rsid w:val="0066530C"/>
    <w:rsid w:val="00665353"/>
    <w:rsid w:val="00671085"/>
    <w:rsid w:val="006710FB"/>
    <w:rsid w:val="00671532"/>
    <w:rsid w:val="0067171E"/>
    <w:rsid w:val="0067203C"/>
    <w:rsid w:val="00672A79"/>
    <w:rsid w:val="00674DC3"/>
    <w:rsid w:val="00684F20"/>
    <w:rsid w:val="00687114"/>
    <w:rsid w:val="00690BA1"/>
    <w:rsid w:val="006912B5"/>
    <w:rsid w:val="00691505"/>
    <w:rsid w:val="00695654"/>
    <w:rsid w:val="006968CA"/>
    <w:rsid w:val="00696D19"/>
    <w:rsid w:val="00696FA2"/>
    <w:rsid w:val="006A05C9"/>
    <w:rsid w:val="006A3A45"/>
    <w:rsid w:val="006A63CC"/>
    <w:rsid w:val="006B16B2"/>
    <w:rsid w:val="006B1AAD"/>
    <w:rsid w:val="006B2C38"/>
    <w:rsid w:val="006B30B0"/>
    <w:rsid w:val="006B3C1C"/>
    <w:rsid w:val="006B792C"/>
    <w:rsid w:val="006B79DB"/>
    <w:rsid w:val="006C0AD1"/>
    <w:rsid w:val="006C1242"/>
    <w:rsid w:val="006C31A3"/>
    <w:rsid w:val="006C3684"/>
    <w:rsid w:val="006C3B93"/>
    <w:rsid w:val="006C673D"/>
    <w:rsid w:val="006C6EEF"/>
    <w:rsid w:val="006D0FF3"/>
    <w:rsid w:val="006D12F7"/>
    <w:rsid w:val="006D1936"/>
    <w:rsid w:val="006D2E03"/>
    <w:rsid w:val="006D34B0"/>
    <w:rsid w:val="006D3A3F"/>
    <w:rsid w:val="006D3F0C"/>
    <w:rsid w:val="006D47BC"/>
    <w:rsid w:val="006D5233"/>
    <w:rsid w:val="006D6239"/>
    <w:rsid w:val="006D7096"/>
    <w:rsid w:val="006E0395"/>
    <w:rsid w:val="006E0566"/>
    <w:rsid w:val="006E0E60"/>
    <w:rsid w:val="006E202F"/>
    <w:rsid w:val="006E3574"/>
    <w:rsid w:val="006E4496"/>
    <w:rsid w:val="006E6D62"/>
    <w:rsid w:val="006E7014"/>
    <w:rsid w:val="006F1273"/>
    <w:rsid w:val="006F1443"/>
    <w:rsid w:val="006F198E"/>
    <w:rsid w:val="006F2438"/>
    <w:rsid w:val="006F3EA8"/>
    <w:rsid w:val="006F4A61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82C"/>
    <w:rsid w:val="00700A08"/>
    <w:rsid w:val="00700F14"/>
    <w:rsid w:val="0070299E"/>
    <w:rsid w:val="00702CDD"/>
    <w:rsid w:val="0070447A"/>
    <w:rsid w:val="00705741"/>
    <w:rsid w:val="007109FD"/>
    <w:rsid w:val="0071186C"/>
    <w:rsid w:val="00711A84"/>
    <w:rsid w:val="00713963"/>
    <w:rsid w:val="00714436"/>
    <w:rsid w:val="00714A2E"/>
    <w:rsid w:val="0071513C"/>
    <w:rsid w:val="00715594"/>
    <w:rsid w:val="007164FE"/>
    <w:rsid w:val="00717EF3"/>
    <w:rsid w:val="00723173"/>
    <w:rsid w:val="007232C6"/>
    <w:rsid w:val="00723BB5"/>
    <w:rsid w:val="00725675"/>
    <w:rsid w:val="00725A0E"/>
    <w:rsid w:val="00726D79"/>
    <w:rsid w:val="0073060D"/>
    <w:rsid w:val="00730B28"/>
    <w:rsid w:val="00730D95"/>
    <w:rsid w:val="00732919"/>
    <w:rsid w:val="007343F4"/>
    <w:rsid w:val="007350C5"/>
    <w:rsid w:val="007351F0"/>
    <w:rsid w:val="0073799A"/>
    <w:rsid w:val="00741012"/>
    <w:rsid w:val="007420DC"/>
    <w:rsid w:val="00742283"/>
    <w:rsid w:val="00742A66"/>
    <w:rsid w:val="0074333A"/>
    <w:rsid w:val="00743F41"/>
    <w:rsid w:val="00745371"/>
    <w:rsid w:val="00750624"/>
    <w:rsid w:val="007506B1"/>
    <w:rsid w:val="0075185E"/>
    <w:rsid w:val="00751C82"/>
    <w:rsid w:val="0075232C"/>
    <w:rsid w:val="007528FC"/>
    <w:rsid w:val="00753C56"/>
    <w:rsid w:val="00755D36"/>
    <w:rsid w:val="00756548"/>
    <w:rsid w:val="00756685"/>
    <w:rsid w:val="00757237"/>
    <w:rsid w:val="007579E1"/>
    <w:rsid w:val="00757EC9"/>
    <w:rsid w:val="00760347"/>
    <w:rsid w:val="007606AC"/>
    <w:rsid w:val="00760C9C"/>
    <w:rsid w:val="007611EB"/>
    <w:rsid w:val="00761447"/>
    <w:rsid w:val="007635C5"/>
    <w:rsid w:val="0076440E"/>
    <w:rsid w:val="00766166"/>
    <w:rsid w:val="007672EE"/>
    <w:rsid w:val="007709AF"/>
    <w:rsid w:val="00775C3A"/>
    <w:rsid w:val="007775F0"/>
    <w:rsid w:val="007778B1"/>
    <w:rsid w:val="00780313"/>
    <w:rsid w:val="007805CD"/>
    <w:rsid w:val="00781AFE"/>
    <w:rsid w:val="007821FE"/>
    <w:rsid w:val="00782D22"/>
    <w:rsid w:val="00785242"/>
    <w:rsid w:val="00785895"/>
    <w:rsid w:val="00785B37"/>
    <w:rsid w:val="00786FC0"/>
    <w:rsid w:val="00787178"/>
    <w:rsid w:val="0078748B"/>
    <w:rsid w:val="007878ED"/>
    <w:rsid w:val="00787928"/>
    <w:rsid w:val="007923B7"/>
    <w:rsid w:val="00792EF5"/>
    <w:rsid w:val="00794799"/>
    <w:rsid w:val="007952E3"/>
    <w:rsid w:val="007A1184"/>
    <w:rsid w:val="007A3036"/>
    <w:rsid w:val="007A489A"/>
    <w:rsid w:val="007A56A7"/>
    <w:rsid w:val="007B0696"/>
    <w:rsid w:val="007B1631"/>
    <w:rsid w:val="007B24CD"/>
    <w:rsid w:val="007B33C6"/>
    <w:rsid w:val="007B6CE2"/>
    <w:rsid w:val="007B7C05"/>
    <w:rsid w:val="007C04EF"/>
    <w:rsid w:val="007C0967"/>
    <w:rsid w:val="007C0A68"/>
    <w:rsid w:val="007C10F6"/>
    <w:rsid w:val="007C1399"/>
    <w:rsid w:val="007C17ED"/>
    <w:rsid w:val="007C1FC0"/>
    <w:rsid w:val="007C2950"/>
    <w:rsid w:val="007C2E83"/>
    <w:rsid w:val="007C3672"/>
    <w:rsid w:val="007C42E2"/>
    <w:rsid w:val="007C4806"/>
    <w:rsid w:val="007C4DBE"/>
    <w:rsid w:val="007C5BEB"/>
    <w:rsid w:val="007C778E"/>
    <w:rsid w:val="007D02BB"/>
    <w:rsid w:val="007D19A4"/>
    <w:rsid w:val="007D2E4F"/>
    <w:rsid w:val="007D483E"/>
    <w:rsid w:val="007E015D"/>
    <w:rsid w:val="007E07D9"/>
    <w:rsid w:val="007E0870"/>
    <w:rsid w:val="007E1055"/>
    <w:rsid w:val="007E1BEB"/>
    <w:rsid w:val="007E1D43"/>
    <w:rsid w:val="007E24C5"/>
    <w:rsid w:val="007E3FDB"/>
    <w:rsid w:val="007E4E40"/>
    <w:rsid w:val="007E69FF"/>
    <w:rsid w:val="007F1176"/>
    <w:rsid w:val="007F1A6E"/>
    <w:rsid w:val="007F1F76"/>
    <w:rsid w:val="007F3299"/>
    <w:rsid w:val="007F3530"/>
    <w:rsid w:val="007F3622"/>
    <w:rsid w:val="007F3C76"/>
    <w:rsid w:val="007F424E"/>
    <w:rsid w:val="007F465E"/>
    <w:rsid w:val="007F6FEE"/>
    <w:rsid w:val="007F701C"/>
    <w:rsid w:val="0080079D"/>
    <w:rsid w:val="00801934"/>
    <w:rsid w:val="00803713"/>
    <w:rsid w:val="00803B6C"/>
    <w:rsid w:val="008046DD"/>
    <w:rsid w:val="00804C50"/>
    <w:rsid w:val="00805FB6"/>
    <w:rsid w:val="00806551"/>
    <w:rsid w:val="008069D5"/>
    <w:rsid w:val="008069F5"/>
    <w:rsid w:val="00807AC1"/>
    <w:rsid w:val="00807DA4"/>
    <w:rsid w:val="008106F0"/>
    <w:rsid w:val="008117A8"/>
    <w:rsid w:val="00812D8A"/>
    <w:rsid w:val="00812E8B"/>
    <w:rsid w:val="00815AB0"/>
    <w:rsid w:val="0081717F"/>
    <w:rsid w:val="00820591"/>
    <w:rsid w:val="00820F1C"/>
    <w:rsid w:val="0082434C"/>
    <w:rsid w:val="0082467A"/>
    <w:rsid w:val="00825CFD"/>
    <w:rsid w:val="00826DF6"/>
    <w:rsid w:val="00831F72"/>
    <w:rsid w:val="00835428"/>
    <w:rsid w:val="00835E82"/>
    <w:rsid w:val="0083758A"/>
    <w:rsid w:val="00840FC7"/>
    <w:rsid w:val="00841B0D"/>
    <w:rsid w:val="00841FC3"/>
    <w:rsid w:val="00843987"/>
    <w:rsid w:val="008461D4"/>
    <w:rsid w:val="00847D96"/>
    <w:rsid w:val="00850DA8"/>
    <w:rsid w:val="0085117B"/>
    <w:rsid w:val="0085165B"/>
    <w:rsid w:val="00851B6D"/>
    <w:rsid w:val="0085206B"/>
    <w:rsid w:val="0085221F"/>
    <w:rsid w:val="00852B91"/>
    <w:rsid w:val="00853533"/>
    <w:rsid w:val="00855F3C"/>
    <w:rsid w:val="00857AD9"/>
    <w:rsid w:val="008602D4"/>
    <w:rsid w:val="00860680"/>
    <w:rsid w:val="00860FA8"/>
    <w:rsid w:val="008641AD"/>
    <w:rsid w:val="00865567"/>
    <w:rsid w:val="00865B0A"/>
    <w:rsid w:val="00865CF0"/>
    <w:rsid w:val="00870F06"/>
    <w:rsid w:val="00871273"/>
    <w:rsid w:val="0087198A"/>
    <w:rsid w:val="008722DE"/>
    <w:rsid w:val="008724D9"/>
    <w:rsid w:val="00872B47"/>
    <w:rsid w:val="00874985"/>
    <w:rsid w:val="0087669F"/>
    <w:rsid w:val="008768CC"/>
    <w:rsid w:val="00876957"/>
    <w:rsid w:val="008775FC"/>
    <w:rsid w:val="00880143"/>
    <w:rsid w:val="00880E9E"/>
    <w:rsid w:val="008812F9"/>
    <w:rsid w:val="008830DE"/>
    <w:rsid w:val="00883334"/>
    <w:rsid w:val="008840AB"/>
    <w:rsid w:val="00884426"/>
    <w:rsid w:val="0088451E"/>
    <w:rsid w:val="0088512B"/>
    <w:rsid w:val="0088556A"/>
    <w:rsid w:val="00887390"/>
    <w:rsid w:val="0088789B"/>
    <w:rsid w:val="00890B94"/>
    <w:rsid w:val="00892518"/>
    <w:rsid w:val="00892D9F"/>
    <w:rsid w:val="008932DF"/>
    <w:rsid w:val="00895925"/>
    <w:rsid w:val="0089611D"/>
    <w:rsid w:val="00896218"/>
    <w:rsid w:val="00896716"/>
    <w:rsid w:val="00896BA5"/>
    <w:rsid w:val="008971B3"/>
    <w:rsid w:val="00897DB1"/>
    <w:rsid w:val="008A15D9"/>
    <w:rsid w:val="008A2422"/>
    <w:rsid w:val="008A2D4F"/>
    <w:rsid w:val="008A3F06"/>
    <w:rsid w:val="008A50E4"/>
    <w:rsid w:val="008A575F"/>
    <w:rsid w:val="008A596A"/>
    <w:rsid w:val="008A5DE0"/>
    <w:rsid w:val="008A5FCF"/>
    <w:rsid w:val="008A771E"/>
    <w:rsid w:val="008B0807"/>
    <w:rsid w:val="008B27DE"/>
    <w:rsid w:val="008B4922"/>
    <w:rsid w:val="008B62DF"/>
    <w:rsid w:val="008B69E6"/>
    <w:rsid w:val="008B71C5"/>
    <w:rsid w:val="008B7BF1"/>
    <w:rsid w:val="008C10E6"/>
    <w:rsid w:val="008C1157"/>
    <w:rsid w:val="008C4921"/>
    <w:rsid w:val="008C4E67"/>
    <w:rsid w:val="008C73BD"/>
    <w:rsid w:val="008D02AB"/>
    <w:rsid w:val="008D5DA1"/>
    <w:rsid w:val="008D7449"/>
    <w:rsid w:val="008D7791"/>
    <w:rsid w:val="008E230B"/>
    <w:rsid w:val="008E4833"/>
    <w:rsid w:val="008E4EFD"/>
    <w:rsid w:val="008E58F6"/>
    <w:rsid w:val="008E6AB8"/>
    <w:rsid w:val="008E6B46"/>
    <w:rsid w:val="008E7620"/>
    <w:rsid w:val="008F2653"/>
    <w:rsid w:val="008F2853"/>
    <w:rsid w:val="008F4CB1"/>
    <w:rsid w:val="008F535E"/>
    <w:rsid w:val="008F5403"/>
    <w:rsid w:val="0090044E"/>
    <w:rsid w:val="00900BC1"/>
    <w:rsid w:val="009014A2"/>
    <w:rsid w:val="009015D1"/>
    <w:rsid w:val="00902453"/>
    <w:rsid w:val="009032BC"/>
    <w:rsid w:val="009043A8"/>
    <w:rsid w:val="009048FF"/>
    <w:rsid w:val="00905CC7"/>
    <w:rsid w:val="00910FB5"/>
    <w:rsid w:val="00916630"/>
    <w:rsid w:val="00916952"/>
    <w:rsid w:val="009169E6"/>
    <w:rsid w:val="00917A00"/>
    <w:rsid w:val="00917BE2"/>
    <w:rsid w:val="0092043F"/>
    <w:rsid w:val="00920939"/>
    <w:rsid w:val="009223CD"/>
    <w:rsid w:val="0092366D"/>
    <w:rsid w:val="00923AC2"/>
    <w:rsid w:val="009250B7"/>
    <w:rsid w:val="00925734"/>
    <w:rsid w:val="00926652"/>
    <w:rsid w:val="0093011C"/>
    <w:rsid w:val="00930EF0"/>
    <w:rsid w:val="00931A36"/>
    <w:rsid w:val="00931D39"/>
    <w:rsid w:val="0093285D"/>
    <w:rsid w:val="00932D1B"/>
    <w:rsid w:val="00934389"/>
    <w:rsid w:val="009352CC"/>
    <w:rsid w:val="009357FD"/>
    <w:rsid w:val="00936E14"/>
    <w:rsid w:val="00937F4B"/>
    <w:rsid w:val="00940BD8"/>
    <w:rsid w:val="00941719"/>
    <w:rsid w:val="00941DC6"/>
    <w:rsid w:val="009461BA"/>
    <w:rsid w:val="009462C7"/>
    <w:rsid w:val="00947487"/>
    <w:rsid w:val="00951189"/>
    <w:rsid w:val="00953290"/>
    <w:rsid w:val="00953FF8"/>
    <w:rsid w:val="009540B6"/>
    <w:rsid w:val="00954502"/>
    <w:rsid w:val="00954D22"/>
    <w:rsid w:val="00956F51"/>
    <w:rsid w:val="0095751E"/>
    <w:rsid w:val="009576B7"/>
    <w:rsid w:val="00960AEB"/>
    <w:rsid w:val="009619FB"/>
    <w:rsid w:val="00961F02"/>
    <w:rsid w:val="009624D5"/>
    <w:rsid w:val="009626D3"/>
    <w:rsid w:val="00962FB9"/>
    <w:rsid w:val="00967093"/>
    <w:rsid w:val="0096798E"/>
    <w:rsid w:val="0097024E"/>
    <w:rsid w:val="00970EE5"/>
    <w:rsid w:val="00971EA2"/>
    <w:rsid w:val="00972489"/>
    <w:rsid w:val="009725C5"/>
    <w:rsid w:val="00972B69"/>
    <w:rsid w:val="00972C14"/>
    <w:rsid w:val="009731C4"/>
    <w:rsid w:val="00973823"/>
    <w:rsid w:val="00973FA1"/>
    <w:rsid w:val="00974660"/>
    <w:rsid w:val="00974BAF"/>
    <w:rsid w:val="00975A6A"/>
    <w:rsid w:val="0097611D"/>
    <w:rsid w:val="009761B3"/>
    <w:rsid w:val="00976270"/>
    <w:rsid w:val="00976491"/>
    <w:rsid w:val="00977D55"/>
    <w:rsid w:val="00977F2D"/>
    <w:rsid w:val="0098087B"/>
    <w:rsid w:val="00980ECC"/>
    <w:rsid w:val="009836C4"/>
    <w:rsid w:val="00983A63"/>
    <w:rsid w:val="0098501A"/>
    <w:rsid w:val="00985253"/>
    <w:rsid w:val="00987335"/>
    <w:rsid w:val="00987632"/>
    <w:rsid w:val="00990613"/>
    <w:rsid w:val="009915F5"/>
    <w:rsid w:val="00991E6F"/>
    <w:rsid w:val="009927DE"/>
    <w:rsid w:val="009948A3"/>
    <w:rsid w:val="009955BD"/>
    <w:rsid w:val="00997059"/>
    <w:rsid w:val="00997EB3"/>
    <w:rsid w:val="009A108F"/>
    <w:rsid w:val="009A2B27"/>
    <w:rsid w:val="009A3376"/>
    <w:rsid w:val="009A33E8"/>
    <w:rsid w:val="009A3EDE"/>
    <w:rsid w:val="009A4E93"/>
    <w:rsid w:val="009A6727"/>
    <w:rsid w:val="009A6882"/>
    <w:rsid w:val="009A6EE9"/>
    <w:rsid w:val="009A6F9B"/>
    <w:rsid w:val="009A744B"/>
    <w:rsid w:val="009A7F51"/>
    <w:rsid w:val="009B14FA"/>
    <w:rsid w:val="009B1A8E"/>
    <w:rsid w:val="009B1D21"/>
    <w:rsid w:val="009B3179"/>
    <w:rsid w:val="009B341C"/>
    <w:rsid w:val="009B495B"/>
    <w:rsid w:val="009B536B"/>
    <w:rsid w:val="009B563E"/>
    <w:rsid w:val="009B6AA2"/>
    <w:rsid w:val="009B78CC"/>
    <w:rsid w:val="009C1BC7"/>
    <w:rsid w:val="009C2100"/>
    <w:rsid w:val="009C2786"/>
    <w:rsid w:val="009C2F8A"/>
    <w:rsid w:val="009C61B8"/>
    <w:rsid w:val="009C64AD"/>
    <w:rsid w:val="009C657D"/>
    <w:rsid w:val="009C69FB"/>
    <w:rsid w:val="009C73A3"/>
    <w:rsid w:val="009D0165"/>
    <w:rsid w:val="009D269A"/>
    <w:rsid w:val="009D2D22"/>
    <w:rsid w:val="009D466C"/>
    <w:rsid w:val="009D5014"/>
    <w:rsid w:val="009D5164"/>
    <w:rsid w:val="009D5289"/>
    <w:rsid w:val="009D5457"/>
    <w:rsid w:val="009E0931"/>
    <w:rsid w:val="009E1005"/>
    <w:rsid w:val="009E3347"/>
    <w:rsid w:val="009E3819"/>
    <w:rsid w:val="009E4164"/>
    <w:rsid w:val="009E448C"/>
    <w:rsid w:val="009E573E"/>
    <w:rsid w:val="009E5C66"/>
    <w:rsid w:val="009E64A1"/>
    <w:rsid w:val="009E66B5"/>
    <w:rsid w:val="009F0C06"/>
    <w:rsid w:val="009F11E7"/>
    <w:rsid w:val="009F2FB0"/>
    <w:rsid w:val="009F5E55"/>
    <w:rsid w:val="00A01271"/>
    <w:rsid w:val="00A019B4"/>
    <w:rsid w:val="00A01D6E"/>
    <w:rsid w:val="00A01E9F"/>
    <w:rsid w:val="00A04675"/>
    <w:rsid w:val="00A04A22"/>
    <w:rsid w:val="00A05DE7"/>
    <w:rsid w:val="00A060DC"/>
    <w:rsid w:val="00A067D1"/>
    <w:rsid w:val="00A06F54"/>
    <w:rsid w:val="00A10362"/>
    <w:rsid w:val="00A120C7"/>
    <w:rsid w:val="00A12339"/>
    <w:rsid w:val="00A12400"/>
    <w:rsid w:val="00A13061"/>
    <w:rsid w:val="00A14138"/>
    <w:rsid w:val="00A142D7"/>
    <w:rsid w:val="00A14394"/>
    <w:rsid w:val="00A14C52"/>
    <w:rsid w:val="00A153FC"/>
    <w:rsid w:val="00A201D4"/>
    <w:rsid w:val="00A2127D"/>
    <w:rsid w:val="00A222B9"/>
    <w:rsid w:val="00A22680"/>
    <w:rsid w:val="00A23326"/>
    <w:rsid w:val="00A24754"/>
    <w:rsid w:val="00A251C4"/>
    <w:rsid w:val="00A2687B"/>
    <w:rsid w:val="00A27804"/>
    <w:rsid w:val="00A3015F"/>
    <w:rsid w:val="00A3034D"/>
    <w:rsid w:val="00A30459"/>
    <w:rsid w:val="00A309C4"/>
    <w:rsid w:val="00A30BDC"/>
    <w:rsid w:val="00A319E7"/>
    <w:rsid w:val="00A330F8"/>
    <w:rsid w:val="00A344C3"/>
    <w:rsid w:val="00A34741"/>
    <w:rsid w:val="00A34A0A"/>
    <w:rsid w:val="00A34AA7"/>
    <w:rsid w:val="00A36E65"/>
    <w:rsid w:val="00A372A4"/>
    <w:rsid w:val="00A373C5"/>
    <w:rsid w:val="00A37CB7"/>
    <w:rsid w:val="00A4264C"/>
    <w:rsid w:val="00A46B5A"/>
    <w:rsid w:val="00A5021D"/>
    <w:rsid w:val="00A50484"/>
    <w:rsid w:val="00A50A17"/>
    <w:rsid w:val="00A511AD"/>
    <w:rsid w:val="00A529AA"/>
    <w:rsid w:val="00A52B34"/>
    <w:rsid w:val="00A54A58"/>
    <w:rsid w:val="00A55BC0"/>
    <w:rsid w:val="00A56A6F"/>
    <w:rsid w:val="00A615FE"/>
    <w:rsid w:val="00A620D4"/>
    <w:rsid w:val="00A625F3"/>
    <w:rsid w:val="00A63894"/>
    <w:rsid w:val="00A63984"/>
    <w:rsid w:val="00A65563"/>
    <w:rsid w:val="00A658D5"/>
    <w:rsid w:val="00A67AE4"/>
    <w:rsid w:val="00A72580"/>
    <w:rsid w:val="00A74FDB"/>
    <w:rsid w:val="00A7655A"/>
    <w:rsid w:val="00A81003"/>
    <w:rsid w:val="00A814A8"/>
    <w:rsid w:val="00A818F5"/>
    <w:rsid w:val="00A81AEC"/>
    <w:rsid w:val="00A82B4C"/>
    <w:rsid w:val="00A831A6"/>
    <w:rsid w:val="00A83A05"/>
    <w:rsid w:val="00A83BC5"/>
    <w:rsid w:val="00A84051"/>
    <w:rsid w:val="00A85D43"/>
    <w:rsid w:val="00A8611C"/>
    <w:rsid w:val="00A8644F"/>
    <w:rsid w:val="00A867DF"/>
    <w:rsid w:val="00A90775"/>
    <w:rsid w:val="00A91AAC"/>
    <w:rsid w:val="00A9281D"/>
    <w:rsid w:val="00A9439B"/>
    <w:rsid w:val="00A94CB7"/>
    <w:rsid w:val="00A957E6"/>
    <w:rsid w:val="00A959EB"/>
    <w:rsid w:val="00AA0F08"/>
    <w:rsid w:val="00AA1AF0"/>
    <w:rsid w:val="00AA1E75"/>
    <w:rsid w:val="00AA2336"/>
    <w:rsid w:val="00AA24A4"/>
    <w:rsid w:val="00AA3DE7"/>
    <w:rsid w:val="00AA3F39"/>
    <w:rsid w:val="00AA598F"/>
    <w:rsid w:val="00AA5F1A"/>
    <w:rsid w:val="00AA6B33"/>
    <w:rsid w:val="00AA6EDB"/>
    <w:rsid w:val="00AA740E"/>
    <w:rsid w:val="00AB09A9"/>
    <w:rsid w:val="00AB45E1"/>
    <w:rsid w:val="00AB55F7"/>
    <w:rsid w:val="00AB6693"/>
    <w:rsid w:val="00AC1672"/>
    <w:rsid w:val="00AC275A"/>
    <w:rsid w:val="00AC4534"/>
    <w:rsid w:val="00AC5540"/>
    <w:rsid w:val="00AC69B1"/>
    <w:rsid w:val="00AC6F6E"/>
    <w:rsid w:val="00AC73FB"/>
    <w:rsid w:val="00AC7546"/>
    <w:rsid w:val="00AD0B0C"/>
    <w:rsid w:val="00AD1CD6"/>
    <w:rsid w:val="00AD1DB0"/>
    <w:rsid w:val="00AD2B9D"/>
    <w:rsid w:val="00AD324B"/>
    <w:rsid w:val="00AD455A"/>
    <w:rsid w:val="00AD55E0"/>
    <w:rsid w:val="00AD5A95"/>
    <w:rsid w:val="00AD68B1"/>
    <w:rsid w:val="00AD6AEB"/>
    <w:rsid w:val="00AD6D19"/>
    <w:rsid w:val="00AD7178"/>
    <w:rsid w:val="00AE0105"/>
    <w:rsid w:val="00AE2514"/>
    <w:rsid w:val="00AE443B"/>
    <w:rsid w:val="00AE465E"/>
    <w:rsid w:val="00AE6193"/>
    <w:rsid w:val="00AE795C"/>
    <w:rsid w:val="00AF06F4"/>
    <w:rsid w:val="00AF37AE"/>
    <w:rsid w:val="00AF3EB3"/>
    <w:rsid w:val="00AF43DA"/>
    <w:rsid w:val="00AF516A"/>
    <w:rsid w:val="00AF5B95"/>
    <w:rsid w:val="00B00BA6"/>
    <w:rsid w:val="00B010D3"/>
    <w:rsid w:val="00B01529"/>
    <w:rsid w:val="00B017EA"/>
    <w:rsid w:val="00B02CB9"/>
    <w:rsid w:val="00B03617"/>
    <w:rsid w:val="00B03973"/>
    <w:rsid w:val="00B04F6F"/>
    <w:rsid w:val="00B05F10"/>
    <w:rsid w:val="00B05FD4"/>
    <w:rsid w:val="00B06C3E"/>
    <w:rsid w:val="00B07539"/>
    <w:rsid w:val="00B1106C"/>
    <w:rsid w:val="00B11B1E"/>
    <w:rsid w:val="00B12149"/>
    <w:rsid w:val="00B1274E"/>
    <w:rsid w:val="00B14C9A"/>
    <w:rsid w:val="00B1696C"/>
    <w:rsid w:val="00B16AB5"/>
    <w:rsid w:val="00B17530"/>
    <w:rsid w:val="00B214E9"/>
    <w:rsid w:val="00B21AA3"/>
    <w:rsid w:val="00B21C62"/>
    <w:rsid w:val="00B22F1E"/>
    <w:rsid w:val="00B2541E"/>
    <w:rsid w:val="00B26260"/>
    <w:rsid w:val="00B27BAE"/>
    <w:rsid w:val="00B35524"/>
    <w:rsid w:val="00B35D19"/>
    <w:rsid w:val="00B36706"/>
    <w:rsid w:val="00B40774"/>
    <w:rsid w:val="00B41145"/>
    <w:rsid w:val="00B42A8A"/>
    <w:rsid w:val="00B42C2B"/>
    <w:rsid w:val="00B45258"/>
    <w:rsid w:val="00B50EA2"/>
    <w:rsid w:val="00B51D04"/>
    <w:rsid w:val="00B52111"/>
    <w:rsid w:val="00B52156"/>
    <w:rsid w:val="00B52B3A"/>
    <w:rsid w:val="00B53282"/>
    <w:rsid w:val="00B532A8"/>
    <w:rsid w:val="00B53311"/>
    <w:rsid w:val="00B53518"/>
    <w:rsid w:val="00B5373B"/>
    <w:rsid w:val="00B541BC"/>
    <w:rsid w:val="00B54924"/>
    <w:rsid w:val="00B54D9D"/>
    <w:rsid w:val="00B55F7B"/>
    <w:rsid w:val="00B5650F"/>
    <w:rsid w:val="00B56A92"/>
    <w:rsid w:val="00B57610"/>
    <w:rsid w:val="00B577FB"/>
    <w:rsid w:val="00B6020D"/>
    <w:rsid w:val="00B61026"/>
    <w:rsid w:val="00B62425"/>
    <w:rsid w:val="00B62C9C"/>
    <w:rsid w:val="00B63088"/>
    <w:rsid w:val="00B63141"/>
    <w:rsid w:val="00B63EA1"/>
    <w:rsid w:val="00B66CF6"/>
    <w:rsid w:val="00B67F8A"/>
    <w:rsid w:val="00B7001B"/>
    <w:rsid w:val="00B72281"/>
    <w:rsid w:val="00B72DBA"/>
    <w:rsid w:val="00B73572"/>
    <w:rsid w:val="00B744FA"/>
    <w:rsid w:val="00B75411"/>
    <w:rsid w:val="00B75DBB"/>
    <w:rsid w:val="00B7609C"/>
    <w:rsid w:val="00B76544"/>
    <w:rsid w:val="00B76614"/>
    <w:rsid w:val="00B7722C"/>
    <w:rsid w:val="00B772B7"/>
    <w:rsid w:val="00B80558"/>
    <w:rsid w:val="00B81D08"/>
    <w:rsid w:val="00B82188"/>
    <w:rsid w:val="00B841A9"/>
    <w:rsid w:val="00B85E14"/>
    <w:rsid w:val="00B85FE0"/>
    <w:rsid w:val="00B863D1"/>
    <w:rsid w:val="00B86BAE"/>
    <w:rsid w:val="00B90839"/>
    <w:rsid w:val="00B90FB9"/>
    <w:rsid w:val="00B933D7"/>
    <w:rsid w:val="00B94830"/>
    <w:rsid w:val="00B955A7"/>
    <w:rsid w:val="00B95B58"/>
    <w:rsid w:val="00B96318"/>
    <w:rsid w:val="00B972C5"/>
    <w:rsid w:val="00B97441"/>
    <w:rsid w:val="00B9764C"/>
    <w:rsid w:val="00B978A0"/>
    <w:rsid w:val="00BA0040"/>
    <w:rsid w:val="00BA1393"/>
    <w:rsid w:val="00BA1E06"/>
    <w:rsid w:val="00BA204B"/>
    <w:rsid w:val="00BA32CA"/>
    <w:rsid w:val="00BA472D"/>
    <w:rsid w:val="00BA5397"/>
    <w:rsid w:val="00BA5517"/>
    <w:rsid w:val="00BB11E9"/>
    <w:rsid w:val="00BB11F2"/>
    <w:rsid w:val="00BB2636"/>
    <w:rsid w:val="00BB2934"/>
    <w:rsid w:val="00BB5365"/>
    <w:rsid w:val="00BB7112"/>
    <w:rsid w:val="00BC1784"/>
    <w:rsid w:val="00BC1B51"/>
    <w:rsid w:val="00BC1FBC"/>
    <w:rsid w:val="00BC246B"/>
    <w:rsid w:val="00BC2626"/>
    <w:rsid w:val="00BC3BF2"/>
    <w:rsid w:val="00BC49EB"/>
    <w:rsid w:val="00BC6454"/>
    <w:rsid w:val="00BC7635"/>
    <w:rsid w:val="00BC7CD4"/>
    <w:rsid w:val="00BD0AAB"/>
    <w:rsid w:val="00BD144E"/>
    <w:rsid w:val="00BD1CA4"/>
    <w:rsid w:val="00BD249C"/>
    <w:rsid w:val="00BD59A4"/>
    <w:rsid w:val="00BD5B7C"/>
    <w:rsid w:val="00BD6304"/>
    <w:rsid w:val="00BD6CB3"/>
    <w:rsid w:val="00BD7E36"/>
    <w:rsid w:val="00BE24A2"/>
    <w:rsid w:val="00BE3712"/>
    <w:rsid w:val="00BE5C8D"/>
    <w:rsid w:val="00BE5CEE"/>
    <w:rsid w:val="00BE5DA2"/>
    <w:rsid w:val="00BE63A9"/>
    <w:rsid w:val="00BE728B"/>
    <w:rsid w:val="00BF2473"/>
    <w:rsid w:val="00BF26FD"/>
    <w:rsid w:val="00BF3AEA"/>
    <w:rsid w:val="00BF79A6"/>
    <w:rsid w:val="00BF7D05"/>
    <w:rsid w:val="00C01038"/>
    <w:rsid w:val="00C022CA"/>
    <w:rsid w:val="00C04018"/>
    <w:rsid w:val="00C04E7F"/>
    <w:rsid w:val="00C05439"/>
    <w:rsid w:val="00C05701"/>
    <w:rsid w:val="00C0685A"/>
    <w:rsid w:val="00C10586"/>
    <w:rsid w:val="00C1083F"/>
    <w:rsid w:val="00C10A3A"/>
    <w:rsid w:val="00C12C35"/>
    <w:rsid w:val="00C1383F"/>
    <w:rsid w:val="00C14C2F"/>
    <w:rsid w:val="00C16001"/>
    <w:rsid w:val="00C16179"/>
    <w:rsid w:val="00C16846"/>
    <w:rsid w:val="00C1689C"/>
    <w:rsid w:val="00C17674"/>
    <w:rsid w:val="00C215F5"/>
    <w:rsid w:val="00C22183"/>
    <w:rsid w:val="00C23927"/>
    <w:rsid w:val="00C23BDE"/>
    <w:rsid w:val="00C262B0"/>
    <w:rsid w:val="00C26660"/>
    <w:rsid w:val="00C276B4"/>
    <w:rsid w:val="00C30779"/>
    <w:rsid w:val="00C325A9"/>
    <w:rsid w:val="00C32984"/>
    <w:rsid w:val="00C33611"/>
    <w:rsid w:val="00C337D8"/>
    <w:rsid w:val="00C41884"/>
    <w:rsid w:val="00C424EF"/>
    <w:rsid w:val="00C43F6F"/>
    <w:rsid w:val="00C45D8F"/>
    <w:rsid w:val="00C466FA"/>
    <w:rsid w:val="00C5014F"/>
    <w:rsid w:val="00C51D61"/>
    <w:rsid w:val="00C5216A"/>
    <w:rsid w:val="00C52A01"/>
    <w:rsid w:val="00C533C2"/>
    <w:rsid w:val="00C539F7"/>
    <w:rsid w:val="00C552D8"/>
    <w:rsid w:val="00C55435"/>
    <w:rsid w:val="00C56936"/>
    <w:rsid w:val="00C57A2E"/>
    <w:rsid w:val="00C60314"/>
    <w:rsid w:val="00C60714"/>
    <w:rsid w:val="00C61347"/>
    <w:rsid w:val="00C6169E"/>
    <w:rsid w:val="00C61E8C"/>
    <w:rsid w:val="00C6308D"/>
    <w:rsid w:val="00C63E1A"/>
    <w:rsid w:val="00C64E2F"/>
    <w:rsid w:val="00C6560D"/>
    <w:rsid w:val="00C65735"/>
    <w:rsid w:val="00C6597B"/>
    <w:rsid w:val="00C70282"/>
    <w:rsid w:val="00C719BC"/>
    <w:rsid w:val="00C7456B"/>
    <w:rsid w:val="00C747D5"/>
    <w:rsid w:val="00C76C96"/>
    <w:rsid w:val="00C7715D"/>
    <w:rsid w:val="00C77332"/>
    <w:rsid w:val="00C80BD2"/>
    <w:rsid w:val="00C81126"/>
    <w:rsid w:val="00C82D92"/>
    <w:rsid w:val="00C83405"/>
    <w:rsid w:val="00C84CC1"/>
    <w:rsid w:val="00C85288"/>
    <w:rsid w:val="00C86306"/>
    <w:rsid w:val="00C86738"/>
    <w:rsid w:val="00C90833"/>
    <w:rsid w:val="00C90CD9"/>
    <w:rsid w:val="00C9265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C4C"/>
    <w:rsid w:val="00CA5DAE"/>
    <w:rsid w:val="00CA5F86"/>
    <w:rsid w:val="00CA746A"/>
    <w:rsid w:val="00CA75C3"/>
    <w:rsid w:val="00CA77C6"/>
    <w:rsid w:val="00CB0529"/>
    <w:rsid w:val="00CB1979"/>
    <w:rsid w:val="00CB1CA7"/>
    <w:rsid w:val="00CB2238"/>
    <w:rsid w:val="00CB3098"/>
    <w:rsid w:val="00CB5DD8"/>
    <w:rsid w:val="00CB79D3"/>
    <w:rsid w:val="00CC25A6"/>
    <w:rsid w:val="00CC29FE"/>
    <w:rsid w:val="00CC4187"/>
    <w:rsid w:val="00CC70C7"/>
    <w:rsid w:val="00CD091E"/>
    <w:rsid w:val="00CD0A8C"/>
    <w:rsid w:val="00CD24DB"/>
    <w:rsid w:val="00CD2EFC"/>
    <w:rsid w:val="00CD3EE2"/>
    <w:rsid w:val="00CD4750"/>
    <w:rsid w:val="00CD581C"/>
    <w:rsid w:val="00CD6E12"/>
    <w:rsid w:val="00CD710B"/>
    <w:rsid w:val="00CD73D5"/>
    <w:rsid w:val="00CD7696"/>
    <w:rsid w:val="00CE1FAF"/>
    <w:rsid w:val="00CE203F"/>
    <w:rsid w:val="00CE20EA"/>
    <w:rsid w:val="00CE3375"/>
    <w:rsid w:val="00CE415A"/>
    <w:rsid w:val="00CE6225"/>
    <w:rsid w:val="00CF015E"/>
    <w:rsid w:val="00CF0359"/>
    <w:rsid w:val="00CF1D83"/>
    <w:rsid w:val="00CF22D8"/>
    <w:rsid w:val="00CF2DD4"/>
    <w:rsid w:val="00CF3088"/>
    <w:rsid w:val="00CF4052"/>
    <w:rsid w:val="00CF6500"/>
    <w:rsid w:val="00CF6FC2"/>
    <w:rsid w:val="00D00A06"/>
    <w:rsid w:val="00D00B09"/>
    <w:rsid w:val="00D0313F"/>
    <w:rsid w:val="00D04FA5"/>
    <w:rsid w:val="00D05029"/>
    <w:rsid w:val="00D05432"/>
    <w:rsid w:val="00D072A9"/>
    <w:rsid w:val="00D077A3"/>
    <w:rsid w:val="00D07A9F"/>
    <w:rsid w:val="00D120C6"/>
    <w:rsid w:val="00D1572F"/>
    <w:rsid w:val="00D15B60"/>
    <w:rsid w:val="00D16090"/>
    <w:rsid w:val="00D167E8"/>
    <w:rsid w:val="00D22095"/>
    <w:rsid w:val="00D22377"/>
    <w:rsid w:val="00D22AAA"/>
    <w:rsid w:val="00D23ED8"/>
    <w:rsid w:val="00D2421D"/>
    <w:rsid w:val="00D25B4C"/>
    <w:rsid w:val="00D276E3"/>
    <w:rsid w:val="00D30E25"/>
    <w:rsid w:val="00D31493"/>
    <w:rsid w:val="00D314DF"/>
    <w:rsid w:val="00D337CA"/>
    <w:rsid w:val="00D33E37"/>
    <w:rsid w:val="00D3450E"/>
    <w:rsid w:val="00D3481E"/>
    <w:rsid w:val="00D34845"/>
    <w:rsid w:val="00D34ACD"/>
    <w:rsid w:val="00D34CDB"/>
    <w:rsid w:val="00D37745"/>
    <w:rsid w:val="00D40036"/>
    <w:rsid w:val="00D406F8"/>
    <w:rsid w:val="00D41B36"/>
    <w:rsid w:val="00D43A62"/>
    <w:rsid w:val="00D449E6"/>
    <w:rsid w:val="00D44CE5"/>
    <w:rsid w:val="00D47715"/>
    <w:rsid w:val="00D500E4"/>
    <w:rsid w:val="00D5058E"/>
    <w:rsid w:val="00D54795"/>
    <w:rsid w:val="00D55E6D"/>
    <w:rsid w:val="00D574EE"/>
    <w:rsid w:val="00D57E36"/>
    <w:rsid w:val="00D616C6"/>
    <w:rsid w:val="00D624D4"/>
    <w:rsid w:val="00D627D4"/>
    <w:rsid w:val="00D627D8"/>
    <w:rsid w:val="00D63231"/>
    <w:rsid w:val="00D64722"/>
    <w:rsid w:val="00D64F6D"/>
    <w:rsid w:val="00D66D81"/>
    <w:rsid w:val="00D67C2E"/>
    <w:rsid w:val="00D71A85"/>
    <w:rsid w:val="00D71B27"/>
    <w:rsid w:val="00D725C1"/>
    <w:rsid w:val="00D740C8"/>
    <w:rsid w:val="00D7430E"/>
    <w:rsid w:val="00D74C22"/>
    <w:rsid w:val="00D77FCE"/>
    <w:rsid w:val="00D80907"/>
    <w:rsid w:val="00D80967"/>
    <w:rsid w:val="00D81D6F"/>
    <w:rsid w:val="00D8400F"/>
    <w:rsid w:val="00D921D9"/>
    <w:rsid w:val="00D940A0"/>
    <w:rsid w:val="00DA07CF"/>
    <w:rsid w:val="00DA2AC2"/>
    <w:rsid w:val="00DA43FC"/>
    <w:rsid w:val="00DA5524"/>
    <w:rsid w:val="00DA579F"/>
    <w:rsid w:val="00DA5FBB"/>
    <w:rsid w:val="00DA715C"/>
    <w:rsid w:val="00DA7DB0"/>
    <w:rsid w:val="00DB0177"/>
    <w:rsid w:val="00DB2179"/>
    <w:rsid w:val="00DB6126"/>
    <w:rsid w:val="00DB6BB7"/>
    <w:rsid w:val="00DC0F4A"/>
    <w:rsid w:val="00DC2ADE"/>
    <w:rsid w:val="00DC2BC3"/>
    <w:rsid w:val="00DC5553"/>
    <w:rsid w:val="00DC5825"/>
    <w:rsid w:val="00DC5B77"/>
    <w:rsid w:val="00DC673C"/>
    <w:rsid w:val="00DD0767"/>
    <w:rsid w:val="00DD0BAB"/>
    <w:rsid w:val="00DD11AC"/>
    <w:rsid w:val="00DD23CA"/>
    <w:rsid w:val="00DD27B2"/>
    <w:rsid w:val="00DD2BF9"/>
    <w:rsid w:val="00DD50F6"/>
    <w:rsid w:val="00DD5AE1"/>
    <w:rsid w:val="00DE02FB"/>
    <w:rsid w:val="00DE0965"/>
    <w:rsid w:val="00DE0F8A"/>
    <w:rsid w:val="00DE333E"/>
    <w:rsid w:val="00DE39E6"/>
    <w:rsid w:val="00DE3AED"/>
    <w:rsid w:val="00DE42E6"/>
    <w:rsid w:val="00DE45DD"/>
    <w:rsid w:val="00DE6102"/>
    <w:rsid w:val="00DF33F0"/>
    <w:rsid w:val="00DF43B3"/>
    <w:rsid w:val="00DF66E8"/>
    <w:rsid w:val="00DF68CC"/>
    <w:rsid w:val="00DF6A90"/>
    <w:rsid w:val="00DF77C2"/>
    <w:rsid w:val="00E00794"/>
    <w:rsid w:val="00E00FE5"/>
    <w:rsid w:val="00E01EB7"/>
    <w:rsid w:val="00E0247A"/>
    <w:rsid w:val="00E0303E"/>
    <w:rsid w:val="00E03979"/>
    <w:rsid w:val="00E03DBF"/>
    <w:rsid w:val="00E05CDE"/>
    <w:rsid w:val="00E062CD"/>
    <w:rsid w:val="00E06A5B"/>
    <w:rsid w:val="00E07872"/>
    <w:rsid w:val="00E129C9"/>
    <w:rsid w:val="00E13258"/>
    <w:rsid w:val="00E133EE"/>
    <w:rsid w:val="00E1399B"/>
    <w:rsid w:val="00E13E81"/>
    <w:rsid w:val="00E142CE"/>
    <w:rsid w:val="00E14BEA"/>
    <w:rsid w:val="00E15B72"/>
    <w:rsid w:val="00E15D63"/>
    <w:rsid w:val="00E172EC"/>
    <w:rsid w:val="00E206A8"/>
    <w:rsid w:val="00E21580"/>
    <w:rsid w:val="00E21BC4"/>
    <w:rsid w:val="00E2335B"/>
    <w:rsid w:val="00E2480D"/>
    <w:rsid w:val="00E336DE"/>
    <w:rsid w:val="00E34114"/>
    <w:rsid w:val="00E35686"/>
    <w:rsid w:val="00E35BD6"/>
    <w:rsid w:val="00E36290"/>
    <w:rsid w:val="00E36AF2"/>
    <w:rsid w:val="00E378B5"/>
    <w:rsid w:val="00E37D20"/>
    <w:rsid w:val="00E40A80"/>
    <w:rsid w:val="00E424D2"/>
    <w:rsid w:val="00E463CD"/>
    <w:rsid w:val="00E50329"/>
    <w:rsid w:val="00E503BB"/>
    <w:rsid w:val="00E50A43"/>
    <w:rsid w:val="00E50F3A"/>
    <w:rsid w:val="00E52653"/>
    <w:rsid w:val="00E53D54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70489"/>
    <w:rsid w:val="00E70D53"/>
    <w:rsid w:val="00E7116F"/>
    <w:rsid w:val="00E711BF"/>
    <w:rsid w:val="00E7195D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133"/>
    <w:rsid w:val="00E9371D"/>
    <w:rsid w:val="00E947A4"/>
    <w:rsid w:val="00E963BA"/>
    <w:rsid w:val="00E96529"/>
    <w:rsid w:val="00E96554"/>
    <w:rsid w:val="00E97E62"/>
    <w:rsid w:val="00EA0850"/>
    <w:rsid w:val="00EA0C6D"/>
    <w:rsid w:val="00EA14E7"/>
    <w:rsid w:val="00EA17E0"/>
    <w:rsid w:val="00EA224B"/>
    <w:rsid w:val="00EA29B5"/>
    <w:rsid w:val="00EA603C"/>
    <w:rsid w:val="00EA799E"/>
    <w:rsid w:val="00EB136D"/>
    <w:rsid w:val="00EB14F0"/>
    <w:rsid w:val="00EB25AE"/>
    <w:rsid w:val="00EB4021"/>
    <w:rsid w:val="00EB44D8"/>
    <w:rsid w:val="00EB53E6"/>
    <w:rsid w:val="00EB636F"/>
    <w:rsid w:val="00EB68B7"/>
    <w:rsid w:val="00EB771B"/>
    <w:rsid w:val="00EB78E0"/>
    <w:rsid w:val="00EC19B8"/>
    <w:rsid w:val="00EC1D0D"/>
    <w:rsid w:val="00EC21AB"/>
    <w:rsid w:val="00EC2255"/>
    <w:rsid w:val="00EC2C9A"/>
    <w:rsid w:val="00EC2DDA"/>
    <w:rsid w:val="00EC2EE0"/>
    <w:rsid w:val="00EC2F13"/>
    <w:rsid w:val="00EC2FBE"/>
    <w:rsid w:val="00EC3727"/>
    <w:rsid w:val="00EC5DBD"/>
    <w:rsid w:val="00EC5E31"/>
    <w:rsid w:val="00EC6025"/>
    <w:rsid w:val="00EC7654"/>
    <w:rsid w:val="00ED076B"/>
    <w:rsid w:val="00ED3234"/>
    <w:rsid w:val="00ED49B4"/>
    <w:rsid w:val="00ED4EB0"/>
    <w:rsid w:val="00ED5B17"/>
    <w:rsid w:val="00ED5F8A"/>
    <w:rsid w:val="00ED6FD7"/>
    <w:rsid w:val="00ED7C1D"/>
    <w:rsid w:val="00ED7EE4"/>
    <w:rsid w:val="00EE20DE"/>
    <w:rsid w:val="00EE3433"/>
    <w:rsid w:val="00EE4181"/>
    <w:rsid w:val="00EE531E"/>
    <w:rsid w:val="00EE73C5"/>
    <w:rsid w:val="00EF1698"/>
    <w:rsid w:val="00EF2D48"/>
    <w:rsid w:val="00EF3140"/>
    <w:rsid w:val="00EF4523"/>
    <w:rsid w:val="00EF4E40"/>
    <w:rsid w:val="00EF4E76"/>
    <w:rsid w:val="00EF5964"/>
    <w:rsid w:val="00EF5A63"/>
    <w:rsid w:val="00EF68B7"/>
    <w:rsid w:val="00F00AF2"/>
    <w:rsid w:val="00F027B3"/>
    <w:rsid w:val="00F02B7A"/>
    <w:rsid w:val="00F02D5F"/>
    <w:rsid w:val="00F0302B"/>
    <w:rsid w:val="00F0361B"/>
    <w:rsid w:val="00F045EB"/>
    <w:rsid w:val="00F04F4C"/>
    <w:rsid w:val="00F055A6"/>
    <w:rsid w:val="00F062AC"/>
    <w:rsid w:val="00F1089B"/>
    <w:rsid w:val="00F109EB"/>
    <w:rsid w:val="00F11B90"/>
    <w:rsid w:val="00F11CAC"/>
    <w:rsid w:val="00F13C6C"/>
    <w:rsid w:val="00F218BC"/>
    <w:rsid w:val="00F2283F"/>
    <w:rsid w:val="00F2330A"/>
    <w:rsid w:val="00F23441"/>
    <w:rsid w:val="00F23676"/>
    <w:rsid w:val="00F24302"/>
    <w:rsid w:val="00F24590"/>
    <w:rsid w:val="00F257C3"/>
    <w:rsid w:val="00F26BBC"/>
    <w:rsid w:val="00F27B1A"/>
    <w:rsid w:val="00F30963"/>
    <w:rsid w:val="00F31A5A"/>
    <w:rsid w:val="00F33573"/>
    <w:rsid w:val="00F34A63"/>
    <w:rsid w:val="00F37714"/>
    <w:rsid w:val="00F378A1"/>
    <w:rsid w:val="00F403FB"/>
    <w:rsid w:val="00F40AC6"/>
    <w:rsid w:val="00F43518"/>
    <w:rsid w:val="00F4380C"/>
    <w:rsid w:val="00F445D9"/>
    <w:rsid w:val="00F44F32"/>
    <w:rsid w:val="00F45720"/>
    <w:rsid w:val="00F47459"/>
    <w:rsid w:val="00F50583"/>
    <w:rsid w:val="00F5164E"/>
    <w:rsid w:val="00F52100"/>
    <w:rsid w:val="00F524AC"/>
    <w:rsid w:val="00F529F9"/>
    <w:rsid w:val="00F5532E"/>
    <w:rsid w:val="00F567BA"/>
    <w:rsid w:val="00F56CEB"/>
    <w:rsid w:val="00F56CF9"/>
    <w:rsid w:val="00F57442"/>
    <w:rsid w:val="00F57948"/>
    <w:rsid w:val="00F61DFA"/>
    <w:rsid w:val="00F63055"/>
    <w:rsid w:val="00F636B1"/>
    <w:rsid w:val="00F63B29"/>
    <w:rsid w:val="00F64266"/>
    <w:rsid w:val="00F64AE6"/>
    <w:rsid w:val="00F64FEA"/>
    <w:rsid w:val="00F66B75"/>
    <w:rsid w:val="00F671F8"/>
    <w:rsid w:val="00F706A9"/>
    <w:rsid w:val="00F70CA8"/>
    <w:rsid w:val="00F7141C"/>
    <w:rsid w:val="00F715C2"/>
    <w:rsid w:val="00F71A46"/>
    <w:rsid w:val="00F72315"/>
    <w:rsid w:val="00F73463"/>
    <w:rsid w:val="00F73F79"/>
    <w:rsid w:val="00F757C9"/>
    <w:rsid w:val="00F766CB"/>
    <w:rsid w:val="00F803D3"/>
    <w:rsid w:val="00F81D4D"/>
    <w:rsid w:val="00F81E20"/>
    <w:rsid w:val="00F86627"/>
    <w:rsid w:val="00F868BB"/>
    <w:rsid w:val="00F906A4"/>
    <w:rsid w:val="00F9232C"/>
    <w:rsid w:val="00F9409B"/>
    <w:rsid w:val="00F94F2E"/>
    <w:rsid w:val="00F95A91"/>
    <w:rsid w:val="00F9770A"/>
    <w:rsid w:val="00FA1BD5"/>
    <w:rsid w:val="00FA20EE"/>
    <w:rsid w:val="00FA51FB"/>
    <w:rsid w:val="00FA7648"/>
    <w:rsid w:val="00FB274B"/>
    <w:rsid w:val="00FB54D4"/>
    <w:rsid w:val="00FB5B0D"/>
    <w:rsid w:val="00FB6ED3"/>
    <w:rsid w:val="00FB7FD1"/>
    <w:rsid w:val="00FC08D0"/>
    <w:rsid w:val="00FC1AF1"/>
    <w:rsid w:val="00FC2B7C"/>
    <w:rsid w:val="00FC4106"/>
    <w:rsid w:val="00FC7FAA"/>
    <w:rsid w:val="00FD06AD"/>
    <w:rsid w:val="00FD1600"/>
    <w:rsid w:val="00FD23E3"/>
    <w:rsid w:val="00FD25D3"/>
    <w:rsid w:val="00FD3757"/>
    <w:rsid w:val="00FD3F8F"/>
    <w:rsid w:val="00FD4849"/>
    <w:rsid w:val="00FD557D"/>
    <w:rsid w:val="00FD6087"/>
    <w:rsid w:val="00FD6980"/>
    <w:rsid w:val="00FD7180"/>
    <w:rsid w:val="00FD77C3"/>
    <w:rsid w:val="00FD7F6D"/>
    <w:rsid w:val="00FE08F7"/>
    <w:rsid w:val="00FE20AF"/>
    <w:rsid w:val="00FE4459"/>
    <w:rsid w:val="00FE4C10"/>
    <w:rsid w:val="00FE5A18"/>
    <w:rsid w:val="00FE5D9C"/>
    <w:rsid w:val="00FF09FE"/>
    <w:rsid w:val="00FF5096"/>
    <w:rsid w:val="00FF7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Bullet" w:qFormat="1"/>
    <w:lsdException w:name="List Number" w:qFormat="1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rsid w:val="006E4496"/>
  </w:style>
  <w:style w:type="paragraph" w:styleId="1">
    <w:name w:val="heading 1"/>
    <w:basedOn w:val="a1"/>
    <w:next w:val="a2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1"/>
    <w:next w:val="a2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1"/>
    <w:next w:val="a2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1"/>
    <w:next w:val="a2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1"/>
    <w:next w:val="a1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1"/>
    <w:next w:val="a1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1"/>
    <w:next w:val="a1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1"/>
    <w:next w:val="a1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1"/>
    <w:link w:val="a7"/>
    <w:uiPriority w:val="99"/>
    <w:rsid w:val="00C45D8F"/>
    <w:pPr>
      <w:tabs>
        <w:tab w:val="center" w:pos="4536"/>
        <w:tab w:val="right" w:pos="9072"/>
      </w:tabs>
    </w:pPr>
  </w:style>
  <w:style w:type="paragraph" w:styleId="a8">
    <w:name w:val="footer"/>
    <w:basedOn w:val="a1"/>
    <w:link w:val="a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a">
    <w:name w:val="page number"/>
    <w:basedOn w:val="a3"/>
    <w:uiPriority w:val="99"/>
    <w:rsid w:val="00C45D8F"/>
  </w:style>
  <w:style w:type="paragraph" w:styleId="a2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1"/>
    <w:link w:val="ab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c">
    <w:name w:val="caption"/>
    <w:basedOn w:val="a1"/>
    <w:next w:val="a2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1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1"/>
    <w:rsid w:val="00C45D8F"/>
    <w:pPr>
      <w:jc w:val="center"/>
    </w:pPr>
    <w:rPr>
      <w:sz w:val="24"/>
    </w:rPr>
  </w:style>
  <w:style w:type="character" w:styleId="ad">
    <w:name w:val="Hyperlink"/>
    <w:basedOn w:val="a3"/>
    <w:uiPriority w:val="99"/>
    <w:rsid w:val="00C45D8F"/>
    <w:rPr>
      <w:color w:val="0000FF"/>
      <w:u w:val="none"/>
    </w:rPr>
  </w:style>
  <w:style w:type="paragraph" w:styleId="11">
    <w:name w:val="toc 1"/>
    <w:basedOn w:val="a1"/>
    <w:next w:val="20"/>
    <w:autoRedefine/>
    <w:uiPriority w:val="39"/>
    <w:qFormat/>
    <w:rsid w:val="00AA598F"/>
    <w:pPr>
      <w:tabs>
        <w:tab w:val="left" w:pos="400"/>
        <w:tab w:val="right" w:leader="dot" w:pos="10065"/>
      </w:tabs>
      <w:spacing w:line="360" w:lineRule="auto"/>
      <w:ind w:left="567" w:right="992"/>
      <w:jc w:val="both"/>
    </w:pPr>
    <w:rPr>
      <w:bCs/>
      <w:sz w:val="24"/>
      <w:szCs w:val="28"/>
    </w:rPr>
  </w:style>
  <w:style w:type="paragraph" w:styleId="21">
    <w:name w:val="toc 2"/>
    <w:basedOn w:val="a1"/>
    <w:next w:val="a1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1"/>
    <w:next w:val="a1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1"/>
    <w:next w:val="a1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1"/>
    <w:next w:val="a1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1"/>
    <w:next w:val="a1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1"/>
    <w:next w:val="a1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1"/>
    <w:next w:val="a1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1"/>
    <w:next w:val="a1"/>
    <w:autoRedefine/>
    <w:semiHidden/>
    <w:rsid w:val="00C45D8F"/>
    <w:pPr>
      <w:ind w:left="1400"/>
    </w:pPr>
    <w:rPr>
      <w:szCs w:val="24"/>
    </w:rPr>
  </w:style>
  <w:style w:type="paragraph" w:styleId="ae">
    <w:name w:val="Body Text Indent"/>
    <w:basedOn w:val="a1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1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1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3"/>
    <w:rsid w:val="00C45D8F"/>
    <w:rPr>
      <w:i/>
    </w:rPr>
  </w:style>
  <w:style w:type="paragraph" w:customStyle="1" w:styleId="af1">
    <w:name w:val="колонтитул название"/>
    <w:basedOn w:val="a1"/>
    <w:next w:val="a8"/>
    <w:rsid w:val="00C45D8F"/>
    <w:pPr>
      <w:jc w:val="center"/>
    </w:pPr>
    <w:rPr>
      <w:b/>
      <w:sz w:val="24"/>
    </w:rPr>
  </w:style>
  <w:style w:type="paragraph" w:styleId="a">
    <w:name w:val="List Bullet"/>
    <w:aliases w:val="Мой-отступ"/>
    <w:basedOn w:val="a1"/>
    <w:autoRedefine/>
    <w:qFormat/>
    <w:rsid w:val="00C45D8F"/>
    <w:pPr>
      <w:numPr>
        <w:numId w:val="2"/>
      </w:numPr>
    </w:pPr>
    <w:rPr>
      <w:sz w:val="24"/>
    </w:rPr>
  </w:style>
  <w:style w:type="paragraph" w:styleId="af2">
    <w:name w:val="Title"/>
    <w:basedOn w:val="a1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1"/>
    <w:next w:val="a2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2"/>
    <w:next w:val="a2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1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1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1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1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1"/>
    <w:qFormat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1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1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1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1"/>
    <w:rsid w:val="00C45D8F"/>
    <w:rPr>
      <w:rFonts w:ascii="Courier New" w:hAnsi="Courier New"/>
    </w:rPr>
  </w:style>
  <w:style w:type="paragraph" w:customStyle="1" w:styleId="210">
    <w:name w:val="Основной текст 21"/>
    <w:basedOn w:val="a1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1"/>
    <w:rsid w:val="00C45D8F"/>
    <w:pPr>
      <w:ind w:left="283" w:hanging="283"/>
    </w:pPr>
  </w:style>
  <w:style w:type="paragraph" w:styleId="af8">
    <w:name w:val="Date"/>
    <w:basedOn w:val="a1"/>
    <w:next w:val="a1"/>
    <w:rsid w:val="00C45D8F"/>
  </w:style>
  <w:style w:type="character" w:styleId="af9">
    <w:name w:val="FollowedHyperlink"/>
    <w:basedOn w:val="a3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2"/>
    <w:rsid w:val="00AB45E1"/>
    <w:rPr>
      <w:rFonts w:ascii="GOST type A" w:hAnsi="GOST type A"/>
      <w:i/>
    </w:rPr>
  </w:style>
  <w:style w:type="paragraph" w:customStyle="1" w:styleId="afc">
    <w:name w:val="Гост Б"/>
    <w:basedOn w:val="12"/>
    <w:rsid w:val="00AB45E1"/>
    <w:rPr>
      <w:rFonts w:ascii="GOST type B" w:hAnsi="GOST type B"/>
      <w:i/>
    </w:rPr>
  </w:style>
  <w:style w:type="paragraph" w:customStyle="1" w:styleId="afd">
    <w:name w:val="Рисунок"/>
    <w:basedOn w:val="12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1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c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1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1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4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3"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1"/>
    <w:next w:val="a1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1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3"/>
    <w:rsid w:val="0000243F"/>
    <w:rPr>
      <w:sz w:val="16"/>
      <w:szCs w:val="16"/>
    </w:rPr>
  </w:style>
  <w:style w:type="paragraph" w:styleId="aff6">
    <w:name w:val="annotation text"/>
    <w:basedOn w:val="a1"/>
    <w:link w:val="aff7"/>
    <w:rsid w:val="0000243F"/>
  </w:style>
  <w:style w:type="character" w:customStyle="1" w:styleId="aff7">
    <w:name w:val="Текст примечания Знак"/>
    <w:basedOn w:val="a3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1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1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3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b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3"/>
    <w:link w:val="a2"/>
    <w:rsid w:val="00461CF2"/>
    <w:rPr>
      <w:sz w:val="24"/>
    </w:rPr>
  </w:style>
  <w:style w:type="character" w:customStyle="1" w:styleId="a9">
    <w:name w:val="Нижний колонтитул Знак"/>
    <w:basedOn w:val="a3"/>
    <w:link w:val="a8"/>
    <w:rsid w:val="00115847"/>
    <w:rPr>
      <w:sz w:val="24"/>
    </w:rPr>
  </w:style>
  <w:style w:type="character" w:customStyle="1" w:styleId="a7">
    <w:name w:val="Верхний колонтитул Знак"/>
    <w:basedOn w:val="a3"/>
    <w:link w:val="a6"/>
    <w:uiPriority w:val="99"/>
    <w:rsid w:val="00115847"/>
  </w:style>
  <w:style w:type="table" w:customStyle="1" w:styleId="14">
    <w:name w:val="Сетка таблицы1"/>
    <w:basedOn w:val="a4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4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3"/>
    <w:rsid w:val="00DA5FBB"/>
  </w:style>
  <w:style w:type="character" w:customStyle="1" w:styleId="apple-converted-space">
    <w:name w:val="apple-converted-space"/>
    <w:basedOn w:val="a3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3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1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1"/>
    <w:next w:val="a1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1"/>
    <w:next w:val="a1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1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1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ind w:left="0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1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1"/>
    <w:next w:val="a1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c">
    <w:name w:val="TOC Heading"/>
    <w:basedOn w:val="1"/>
    <w:next w:val="a1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1"/>
    <w:next w:val="--7"/>
    <w:link w:val="15"/>
    <w:rsid w:val="0033495D"/>
    <w:pPr>
      <w:framePr w:hSpace="180" w:wrap="around" w:vAnchor="text" w:hAnchor="text" w:x="284" w:y="1"/>
      <w:numPr>
        <w:numId w:val="8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3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3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1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3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1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1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/>
    </w:rPr>
  </w:style>
  <w:style w:type="character" w:customStyle="1" w:styleId="38">
    <w:name w:val="Стиль3 Знак"/>
    <w:link w:val="37"/>
    <w:rsid w:val="003B0F9F"/>
    <w:rPr>
      <w:sz w:val="24"/>
      <w:szCs w:val="24"/>
      <w:lang/>
    </w:rPr>
  </w:style>
  <w:style w:type="paragraph" w:customStyle="1" w:styleId="affd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1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e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f">
    <w:name w:val="Подпись рисунка"/>
    <w:basedOn w:val="a1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0">
    <w:name w:val="Заголовок подраздела"/>
    <w:basedOn w:val="a1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1">
    <w:name w:val="Заголовок таблицы"/>
    <w:basedOn w:val="--7"/>
    <w:qFormat/>
    <w:rsid w:val="007D483E"/>
    <w:pPr>
      <w:ind w:left="851" w:firstLine="0"/>
    </w:pPr>
  </w:style>
  <w:style w:type="numbering" w:customStyle="1" w:styleId="a0">
    <w:name w:val="Нумерованный абзац"/>
    <w:basedOn w:val="a5"/>
    <w:locked/>
    <w:rsid w:val="00991E6F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Bullet" w:qFormat="1"/>
    <w:lsdException w:name="List Number" w:qFormat="1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rsid w:val="006E4496"/>
  </w:style>
  <w:style w:type="paragraph" w:styleId="1">
    <w:name w:val="heading 1"/>
    <w:basedOn w:val="a1"/>
    <w:next w:val="a2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1"/>
    <w:next w:val="a2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1"/>
    <w:next w:val="a2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1"/>
    <w:next w:val="a2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1"/>
    <w:next w:val="a1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1"/>
    <w:next w:val="a1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1"/>
    <w:next w:val="a1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1"/>
    <w:next w:val="a1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1"/>
    <w:link w:val="a7"/>
    <w:uiPriority w:val="99"/>
    <w:rsid w:val="00C45D8F"/>
    <w:pPr>
      <w:tabs>
        <w:tab w:val="center" w:pos="4536"/>
        <w:tab w:val="right" w:pos="9072"/>
      </w:tabs>
    </w:pPr>
  </w:style>
  <w:style w:type="paragraph" w:styleId="a8">
    <w:name w:val="footer"/>
    <w:basedOn w:val="a1"/>
    <w:link w:val="a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a">
    <w:name w:val="page number"/>
    <w:basedOn w:val="a3"/>
    <w:uiPriority w:val="99"/>
    <w:rsid w:val="00C45D8F"/>
  </w:style>
  <w:style w:type="paragraph" w:styleId="a2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1"/>
    <w:link w:val="ab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c">
    <w:name w:val="caption"/>
    <w:basedOn w:val="a1"/>
    <w:next w:val="a2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1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1"/>
    <w:rsid w:val="00C45D8F"/>
    <w:pPr>
      <w:jc w:val="center"/>
    </w:pPr>
    <w:rPr>
      <w:sz w:val="24"/>
    </w:rPr>
  </w:style>
  <w:style w:type="character" w:styleId="ad">
    <w:name w:val="Hyperlink"/>
    <w:basedOn w:val="a3"/>
    <w:uiPriority w:val="99"/>
    <w:rsid w:val="00C45D8F"/>
    <w:rPr>
      <w:color w:val="0000FF"/>
      <w:u w:val="none"/>
    </w:rPr>
  </w:style>
  <w:style w:type="paragraph" w:styleId="11">
    <w:name w:val="toc 1"/>
    <w:basedOn w:val="a1"/>
    <w:next w:val="20"/>
    <w:autoRedefine/>
    <w:uiPriority w:val="39"/>
    <w:qFormat/>
    <w:rsid w:val="00AA598F"/>
    <w:pPr>
      <w:tabs>
        <w:tab w:val="left" w:pos="400"/>
        <w:tab w:val="right" w:leader="dot" w:pos="10065"/>
      </w:tabs>
      <w:spacing w:line="360" w:lineRule="auto"/>
      <w:ind w:left="567" w:right="992"/>
      <w:jc w:val="both"/>
    </w:pPr>
    <w:rPr>
      <w:bCs/>
      <w:sz w:val="24"/>
      <w:szCs w:val="28"/>
    </w:rPr>
  </w:style>
  <w:style w:type="paragraph" w:styleId="21">
    <w:name w:val="toc 2"/>
    <w:basedOn w:val="a1"/>
    <w:next w:val="a1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1"/>
    <w:next w:val="a1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1"/>
    <w:next w:val="a1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1"/>
    <w:next w:val="a1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1"/>
    <w:next w:val="a1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1"/>
    <w:next w:val="a1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1"/>
    <w:next w:val="a1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1"/>
    <w:next w:val="a1"/>
    <w:autoRedefine/>
    <w:semiHidden/>
    <w:rsid w:val="00C45D8F"/>
    <w:pPr>
      <w:ind w:left="1400"/>
    </w:pPr>
    <w:rPr>
      <w:szCs w:val="24"/>
    </w:rPr>
  </w:style>
  <w:style w:type="paragraph" w:styleId="ae">
    <w:name w:val="Body Text Indent"/>
    <w:basedOn w:val="a1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1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1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3"/>
    <w:rsid w:val="00C45D8F"/>
    <w:rPr>
      <w:i/>
    </w:rPr>
  </w:style>
  <w:style w:type="paragraph" w:customStyle="1" w:styleId="af1">
    <w:name w:val="колонтитул название"/>
    <w:basedOn w:val="a1"/>
    <w:next w:val="a8"/>
    <w:rsid w:val="00C45D8F"/>
    <w:pPr>
      <w:jc w:val="center"/>
    </w:pPr>
    <w:rPr>
      <w:b/>
      <w:sz w:val="24"/>
    </w:rPr>
  </w:style>
  <w:style w:type="paragraph" w:styleId="a">
    <w:name w:val="List Bullet"/>
    <w:aliases w:val="Мой-отступ"/>
    <w:basedOn w:val="a1"/>
    <w:autoRedefine/>
    <w:qFormat/>
    <w:rsid w:val="00C45D8F"/>
    <w:pPr>
      <w:numPr>
        <w:numId w:val="2"/>
      </w:numPr>
    </w:pPr>
    <w:rPr>
      <w:sz w:val="24"/>
    </w:rPr>
  </w:style>
  <w:style w:type="paragraph" w:styleId="af2">
    <w:name w:val="Title"/>
    <w:basedOn w:val="a1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1"/>
    <w:next w:val="a2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2"/>
    <w:next w:val="a2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1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1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1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1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1"/>
    <w:qFormat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1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1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1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1"/>
    <w:rsid w:val="00C45D8F"/>
    <w:rPr>
      <w:rFonts w:ascii="Courier New" w:hAnsi="Courier New"/>
    </w:rPr>
  </w:style>
  <w:style w:type="paragraph" w:customStyle="1" w:styleId="210">
    <w:name w:val="Основной текст 21"/>
    <w:basedOn w:val="a1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1"/>
    <w:rsid w:val="00C45D8F"/>
    <w:pPr>
      <w:ind w:left="283" w:hanging="283"/>
    </w:pPr>
  </w:style>
  <w:style w:type="paragraph" w:styleId="af8">
    <w:name w:val="Date"/>
    <w:basedOn w:val="a1"/>
    <w:next w:val="a1"/>
    <w:rsid w:val="00C45D8F"/>
  </w:style>
  <w:style w:type="character" w:styleId="af9">
    <w:name w:val="FollowedHyperlink"/>
    <w:basedOn w:val="a3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2"/>
    <w:rsid w:val="00AB45E1"/>
    <w:rPr>
      <w:rFonts w:ascii="GOST type A" w:hAnsi="GOST type A"/>
      <w:i/>
    </w:rPr>
  </w:style>
  <w:style w:type="paragraph" w:customStyle="1" w:styleId="afc">
    <w:name w:val="Гост Б"/>
    <w:basedOn w:val="12"/>
    <w:rsid w:val="00AB45E1"/>
    <w:rPr>
      <w:rFonts w:ascii="GOST type B" w:hAnsi="GOST type B"/>
      <w:i/>
    </w:rPr>
  </w:style>
  <w:style w:type="paragraph" w:customStyle="1" w:styleId="afd">
    <w:name w:val="Рисунок"/>
    <w:basedOn w:val="12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1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c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1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1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4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3"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1"/>
    <w:next w:val="a1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1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3"/>
    <w:rsid w:val="0000243F"/>
    <w:rPr>
      <w:sz w:val="16"/>
      <w:szCs w:val="16"/>
    </w:rPr>
  </w:style>
  <w:style w:type="paragraph" w:styleId="aff6">
    <w:name w:val="annotation text"/>
    <w:basedOn w:val="a1"/>
    <w:link w:val="aff7"/>
    <w:rsid w:val="0000243F"/>
  </w:style>
  <w:style w:type="character" w:customStyle="1" w:styleId="aff7">
    <w:name w:val="Текст примечания Знак"/>
    <w:basedOn w:val="a3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1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1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3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b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3"/>
    <w:link w:val="a2"/>
    <w:rsid w:val="00461CF2"/>
    <w:rPr>
      <w:sz w:val="24"/>
    </w:rPr>
  </w:style>
  <w:style w:type="character" w:customStyle="1" w:styleId="a9">
    <w:name w:val="Нижний колонтитул Знак"/>
    <w:basedOn w:val="a3"/>
    <w:link w:val="a8"/>
    <w:rsid w:val="00115847"/>
    <w:rPr>
      <w:sz w:val="24"/>
    </w:rPr>
  </w:style>
  <w:style w:type="character" w:customStyle="1" w:styleId="a7">
    <w:name w:val="Верхний колонтитул Знак"/>
    <w:basedOn w:val="a3"/>
    <w:link w:val="a6"/>
    <w:uiPriority w:val="99"/>
    <w:rsid w:val="00115847"/>
  </w:style>
  <w:style w:type="table" w:customStyle="1" w:styleId="14">
    <w:name w:val="Сетка таблицы1"/>
    <w:basedOn w:val="a4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4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3"/>
    <w:rsid w:val="00DA5FBB"/>
  </w:style>
  <w:style w:type="character" w:customStyle="1" w:styleId="apple-converted-space">
    <w:name w:val="apple-converted-space"/>
    <w:basedOn w:val="a3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3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1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1"/>
    <w:next w:val="a1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1"/>
    <w:next w:val="a1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1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1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ind w:left="0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1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1"/>
    <w:next w:val="a1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c">
    <w:name w:val="TOC Heading"/>
    <w:basedOn w:val="1"/>
    <w:next w:val="a1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1"/>
    <w:next w:val="--7"/>
    <w:link w:val="15"/>
    <w:rsid w:val="0033495D"/>
    <w:pPr>
      <w:framePr w:hSpace="180" w:wrap="around" w:vAnchor="text" w:hAnchor="text" w:x="284" w:y="1"/>
      <w:numPr>
        <w:numId w:val="8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3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3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1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3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1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1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d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1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e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f">
    <w:name w:val="Подпись рисунка"/>
    <w:basedOn w:val="a1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0">
    <w:name w:val="Заголовок подраздела"/>
    <w:basedOn w:val="a1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1">
    <w:name w:val="Заголовок таблицы"/>
    <w:basedOn w:val="--7"/>
    <w:qFormat/>
    <w:rsid w:val="007D483E"/>
    <w:pPr>
      <w:ind w:left="851" w:firstLine="0"/>
    </w:pPr>
  </w:style>
  <w:style w:type="numbering" w:customStyle="1" w:styleId="a0">
    <w:name w:val="Нумерованный абзац"/>
    <w:basedOn w:val="a5"/>
    <w:locked/>
    <w:rsid w:val="00991E6F"/>
    <w:pPr>
      <w:numPr>
        <w:numId w:val="3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3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info@ec35.ru" TargetMode="Externa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hyperlink" Target="mailto:info@ec35.ru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mailto:e-mail:" TargetMode="External"/><Relationship Id="rId14" Type="http://schemas.openxmlformats.org/officeDocument/2006/relationships/hyperlink" Target="mailto:e-mail:" TargetMode="Externa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media/image1.jpeg"/><Relationship Id="rId5" Type="http://schemas.openxmlformats.org/officeDocument/2006/relationships/image" Target="media/image7.emf"/><Relationship Id="rId4" Type="http://schemas.openxmlformats.org/officeDocument/2006/relationships/image" Target="media/image6.emf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media/image7.emf"/><Relationship Id="rId5" Type="http://schemas.openxmlformats.org/officeDocument/2006/relationships/image" Target="media/image1.jpeg"/><Relationship Id="rId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226E2-3606-40B8-833D-7843E14C3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214</TotalTime>
  <Pages>8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Priobnipi</cp:lastModifiedBy>
  <cp:revision>65</cp:revision>
  <cp:lastPrinted>2017-12-07T09:13:00Z</cp:lastPrinted>
  <dcterms:created xsi:type="dcterms:W3CDTF">2017-10-01T16:52:00Z</dcterms:created>
  <dcterms:modified xsi:type="dcterms:W3CDTF">2018-02-17T06:53:00Z</dcterms:modified>
</cp:coreProperties>
</file>