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f1"/>
        <w:tblW w:w="5348" w:type="pct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8"/>
        <w:gridCol w:w="7513"/>
      </w:tblGrid>
      <w:tr w:rsidR="00687114" w:rsidTr="00687114">
        <w:trPr>
          <w:trHeight w:val="475"/>
        </w:trPr>
        <w:tc>
          <w:tcPr>
            <w:tcW w:w="2948" w:type="dxa"/>
            <w:vMerge w:val="restart"/>
            <w:vAlign w:val="center"/>
          </w:tcPr>
          <w:p w:rsidR="00687114" w:rsidRDefault="00687114" w:rsidP="002614D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noProof/>
                <w:sz w:val="28"/>
                <w:szCs w:val="28"/>
              </w:rPr>
              <w:drawing>
                <wp:inline distT="0" distB="0" distL="0" distR="0" wp14:anchorId="0600B124" wp14:editId="63985CD3">
                  <wp:extent cx="1565329" cy="607348"/>
                  <wp:effectExtent l="0" t="0" r="0" b="254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оготип ВЭК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7290" cy="6197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687114" w:rsidRPr="00687114" w:rsidRDefault="00687114" w:rsidP="003D3545">
            <w:pPr>
              <w:pStyle w:val="8114"/>
              <w:spacing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687114">
              <w:rPr>
                <w:rFonts w:ascii="Times New Roman" w:hAnsi="Times New Roman"/>
                <w:b w:val="0"/>
                <w:szCs w:val="28"/>
              </w:rPr>
              <w:t>Общество с ограниченной ответственностью</w:t>
            </w:r>
          </w:p>
          <w:p w:rsidR="00687114" w:rsidRPr="00687114" w:rsidRDefault="00687114" w:rsidP="00EE188A">
            <w:pPr>
              <w:pStyle w:val="8114"/>
              <w:spacing w:line="240" w:lineRule="auto"/>
              <w:rPr>
                <w:b w:val="0"/>
                <w:bCs/>
                <w:sz w:val="32"/>
                <w:szCs w:val="32"/>
              </w:rPr>
            </w:pPr>
            <w:r w:rsidRPr="00687114">
              <w:rPr>
                <w:rFonts w:ascii="Times New Roman" w:hAnsi="Times New Roman"/>
                <w:sz w:val="32"/>
                <w:szCs w:val="32"/>
              </w:rPr>
              <w:t>«</w:t>
            </w:r>
            <w:proofErr w:type="spellStart"/>
            <w:r w:rsidR="00090F43">
              <w:rPr>
                <w:rFonts w:ascii="Times New Roman" w:hAnsi="Times New Roman"/>
                <w:sz w:val="32"/>
                <w:szCs w:val="32"/>
              </w:rPr>
              <w:t>Вологда</w:t>
            </w:r>
            <w:r w:rsidR="00EE188A">
              <w:rPr>
                <w:rFonts w:ascii="Times New Roman" w:hAnsi="Times New Roman"/>
                <w:sz w:val="32"/>
                <w:szCs w:val="32"/>
              </w:rPr>
              <w:t>Э</w:t>
            </w:r>
            <w:r w:rsidR="00090F43">
              <w:rPr>
                <w:rFonts w:ascii="Times New Roman" w:hAnsi="Times New Roman"/>
                <w:sz w:val="32"/>
                <w:szCs w:val="32"/>
              </w:rPr>
              <w:t>нерго</w:t>
            </w:r>
            <w:r w:rsidRPr="00687114">
              <w:rPr>
                <w:rFonts w:ascii="Times New Roman" w:hAnsi="Times New Roman"/>
                <w:sz w:val="32"/>
                <w:szCs w:val="32"/>
              </w:rPr>
              <w:t>Комплекс</w:t>
            </w:r>
            <w:proofErr w:type="spellEnd"/>
            <w:r w:rsidRPr="00687114">
              <w:rPr>
                <w:rFonts w:ascii="Times New Roman" w:hAnsi="Times New Roman"/>
                <w:sz w:val="32"/>
                <w:szCs w:val="32"/>
              </w:rPr>
              <w:t>»</w:t>
            </w:r>
          </w:p>
        </w:tc>
      </w:tr>
      <w:tr w:rsidR="00687114" w:rsidRPr="001318DB" w:rsidTr="00687114">
        <w:trPr>
          <w:trHeight w:val="475"/>
        </w:trPr>
        <w:tc>
          <w:tcPr>
            <w:tcW w:w="2948" w:type="dxa"/>
            <w:vMerge/>
            <w:vAlign w:val="center"/>
          </w:tcPr>
          <w:p w:rsidR="00687114" w:rsidRDefault="00687114" w:rsidP="002614DE">
            <w:pPr>
              <w:jc w:val="center"/>
              <w:rPr>
                <w:bCs/>
                <w:noProof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</w:tcBorders>
            <w:vAlign w:val="center"/>
          </w:tcPr>
          <w:p w:rsidR="003D3545" w:rsidRPr="009D5014" w:rsidRDefault="003D3545" w:rsidP="003D3545">
            <w:pPr>
              <w:jc w:val="center"/>
            </w:pPr>
            <w:r w:rsidRPr="009D5014">
              <w:t>160022, РФ, Вологодская область, город Вологда, Пошехонское шоссе, дом 18</w:t>
            </w:r>
          </w:p>
          <w:p w:rsidR="003D3545" w:rsidRPr="009D5014" w:rsidRDefault="003D3545" w:rsidP="003D3545">
            <w:pPr>
              <w:jc w:val="center"/>
            </w:pPr>
            <w:r w:rsidRPr="009D5014">
              <w:t>Телефон (8172) 71-53-13 Факс (8172) 71-53-74</w:t>
            </w:r>
          </w:p>
          <w:p w:rsidR="003D3545" w:rsidRPr="00920E46" w:rsidRDefault="004C7972" w:rsidP="003D3545">
            <w:pPr>
              <w:jc w:val="center"/>
              <w:rPr>
                <w:b/>
                <w:szCs w:val="28"/>
              </w:rPr>
            </w:pPr>
            <w:hyperlink r:id="rId10" w:history="1">
              <w:r w:rsidR="003D3545" w:rsidRPr="009D5014">
                <w:rPr>
                  <w:lang w:val="en-US"/>
                </w:rPr>
                <w:t>e</w:t>
              </w:r>
              <w:r w:rsidR="003D3545" w:rsidRPr="00920E46">
                <w:t>-</w:t>
              </w:r>
              <w:r w:rsidR="003D3545" w:rsidRPr="009D5014">
                <w:rPr>
                  <w:lang w:val="en-US"/>
                </w:rPr>
                <w:t>mail</w:t>
              </w:r>
            </w:hyperlink>
            <w:r w:rsidR="003D3545" w:rsidRPr="00920E46">
              <w:t xml:space="preserve">: </w:t>
            </w:r>
            <w:hyperlink r:id="rId11" w:history="1">
              <w:r w:rsidR="003D3545" w:rsidRPr="009D5014">
                <w:rPr>
                  <w:lang w:val="en-US"/>
                </w:rPr>
                <w:t>info</w:t>
              </w:r>
              <w:r w:rsidR="003D3545" w:rsidRPr="00920E46">
                <w:t>@</w:t>
              </w:r>
              <w:proofErr w:type="spellStart"/>
              <w:r w:rsidR="003D3545" w:rsidRPr="009D5014">
                <w:rPr>
                  <w:lang w:val="en-US"/>
                </w:rPr>
                <w:t>ec</w:t>
              </w:r>
              <w:proofErr w:type="spellEnd"/>
              <w:r w:rsidR="003D3545" w:rsidRPr="00920E46">
                <w:t>35.</w:t>
              </w:r>
              <w:proofErr w:type="spellStart"/>
              <w:r w:rsidR="003D3545" w:rsidRPr="009D5014">
                <w:rPr>
                  <w:lang w:val="en-US"/>
                </w:rPr>
                <w:t>ru</w:t>
              </w:r>
              <w:proofErr w:type="spellEnd"/>
            </w:hyperlink>
          </w:p>
        </w:tc>
      </w:tr>
      <w:tr w:rsidR="00687114" w:rsidTr="00EB68B7">
        <w:trPr>
          <w:trHeight w:val="475"/>
        </w:trPr>
        <w:tc>
          <w:tcPr>
            <w:tcW w:w="10461" w:type="dxa"/>
            <w:gridSpan w:val="2"/>
            <w:vAlign w:val="center"/>
          </w:tcPr>
          <w:p w:rsidR="00687114" w:rsidRPr="00E50F3A" w:rsidRDefault="00687114" w:rsidP="00524732">
            <w:pPr>
              <w:pStyle w:val="8114"/>
              <w:spacing w:line="240" w:lineRule="auto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Свидетельство о допуске к определенному виду или видам работ, которые оказывают влияние на безопасность объектов капитального строительства №22</w:t>
            </w:r>
            <w:r w:rsidR="00524732">
              <w:rPr>
                <w:rFonts w:ascii="Times New Roman" w:hAnsi="Times New Roman"/>
                <w:b w:val="0"/>
                <w:sz w:val="24"/>
              </w:rPr>
              <w:t>76</w:t>
            </w:r>
            <w:r w:rsidRPr="00E50F3A">
              <w:rPr>
                <w:rFonts w:ascii="Times New Roman" w:hAnsi="Times New Roman"/>
                <w:b w:val="0"/>
                <w:sz w:val="24"/>
              </w:rPr>
              <w:t xml:space="preserve"> от </w:t>
            </w:r>
            <w:r w:rsidR="00524732">
              <w:rPr>
                <w:rFonts w:ascii="Times New Roman" w:hAnsi="Times New Roman"/>
                <w:b w:val="0"/>
                <w:sz w:val="24"/>
              </w:rPr>
              <w:t>26</w:t>
            </w:r>
            <w:r w:rsidRPr="00E50F3A">
              <w:rPr>
                <w:rFonts w:ascii="Times New Roman" w:hAnsi="Times New Roman"/>
                <w:b w:val="0"/>
                <w:sz w:val="24"/>
              </w:rPr>
              <w:t xml:space="preserve"> сентября 2014</w:t>
            </w:r>
            <w:r>
              <w:rPr>
                <w:rFonts w:ascii="Times New Roman" w:hAnsi="Times New Roman"/>
                <w:b w:val="0"/>
                <w:sz w:val="24"/>
              </w:rPr>
              <w:t xml:space="preserve"> г</w:t>
            </w:r>
            <w:r w:rsidR="00BA73D7">
              <w:rPr>
                <w:rFonts w:ascii="Times New Roman" w:hAnsi="Times New Roman"/>
                <w:b w:val="0"/>
                <w:sz w:val="24"/>
              </w:rPr>
              <w:t>ода</w:t>
            </w:r>
          </w:p>
        </w:tc>
      </w:tr>
    </w:tbl>
    <w:p w:rsidR="00210070" w:rsidRPr="00C325A9" w:rsidRDefault="00210070" w:rsidP="00210070">
      <w:pPr>
        <w:spacing w:line="360" w:lineRule="auto"/>
        <w:jc w:val="center"/>
        <w:rPr>
          <w:bCs/>
          <w:sz w:val="28"/>
          <w:szCs w:val="28"/>
        </w:rPr>
      </w:pPr>
    </w:p>
    <w:tbl>
      <w:tblPr>
        <w:tblStyle w:val="aff1"/>
        <w:tblW w:w="10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459"/>
        <w:gridCol w:w="1676"/>
        <w:gridCol w:w="3485"/>
        <w:gridCol w:w="3491"/>
      </w:tblGrid>
      <w:tr w:rsidR="003D3545" w:rsidRPr="003D3545" w:rsidTr="00115847">
        <w:tc>
          <w:tcPr>
            <w:tcW w:w="1350" w:type="dxa"/>
          </w:tcPr>
          <w:p w:rsidR="003D3545" w:rsidRPr="003D3545" w:rsidRDefault="003D3545" w:rsidP="007878ED">
            <w:pPr>
              <w:rPr>
                <w:bCs/>
                <w:sz w:val="24"/>
                <w:szCs w:val="24"/>
                <w:lang w:val="en-US"/>
              </w:rPr>
            </w:pPr>
            <w:r w:rsidRPr="003D3545">
              <w:rPr>
                <w:b/>
                <w:bCs/>
                <w:sz w:val="24"/>
                <w:szCs w:val="24"/>
              </w:rPr>
              <w:t>Заказчик</w:t>
            </w:r>
          </w:p>
        </w:tc>
        <w:tc>
          <w:tcPr>
            <w:tcW w:w="459" w:type="dxa"/>
          </w:tcPr>
          <w:p w:rsidR="003D3545" w:rsidRDefault="003D3545" w:rsidP="007878ED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–</w:t>
            </w:r>
          </w:p>
        </w:tc>
        <w:tc>
          <w:tcPr>
            <w:tcW w:w="8652" w:type="dxa"/>
            <w:gridSpan w:val="3"/>
          </w:tcPr>
          <w:p w:rsidR="003D3545" w:rsidRPr="003D3545" w:rsidRDefault="000847C2" w:rsidP="005613DF">
            <w:pPr>
              <w:rPr>
                <w:bCs/>
                <w:sz w:val="28"/>
                <w:szCs w:val="28"/>
              </w:rPr>
            </w:pPr>
            <w:r w:rsidRPr="00920E46">
              <w:rPr>
                <w:b/>
                <w:bCs/>
                <w:sz w:val="24"/>
                <w:szCs w:val="24"/>
              </w:rPr>
              <w:t xml:space="preserve">филиал </w:t>
            </w:r>
            <w:r w:rsidRPr="000847C2">
              <w:rPr>
                <w:b/>
                <w:bCs/>
                <w:sz w:val="24"/>
                <w:szCs w:val="24"/>
              </w:rPr>
              <w:t>АО «</w:t>
            </w:r>
            <w:proofErr w:type="spellStart"/>
            <w:r w:rsidRPr="000847C2">
              <w:rPr>
                <w:b/>
                <w:bCs/>
                <w:sz w:val="24"/>
                <w:szCs w:val="24"/>
              </w:rPr>
              <w:t>Тюменьэнего</w:t>
            </w:r>
            <w:proofErr w:type="spellEnd"/>
            <w:r w:rsidRPr="000847C2">
              <w:rPr>
                <w:b/>
                <w:bCs/>
                <w:sz w:val="24"/>
                <w:szCs w:val="24"/>
              </w:rPr>
              <w:t>» </w:t>
            </w:r>
            <w:proofErr w:type="spellStart"/>
            <w:r w:rsidRPr="000847C2">
              <w:rPr>
                <w:b/>
                <w:bCs/>
                <w:sz w:val="24"/>
                <w:szCs w:val="24"/>
              </w:rPr>
              <w:t>Энергокомплекс</w:t>
            </w:r>
            <w:proofErr w:type="spellEnd"/>
          </w:p>
        </w:tc>
      </w:tr>
      <w:tr w:rsidR="003D3545" w:rsidRPr="003D3545" w:rsidTr="00115847">
        <w:tc>
          <w:tcPr>
            <w:tcW w:w="10461" w:type="dxa"/>
            <w:gridSpan w:val="5"/>
            <w:vAlign w:val="center"/>
          </w:tcPr>
          <w:p w:rsidR="003D3545" w:rsidRPr="003D3545" w:rsidRDefault="003D3545" w:rsidP="00554F01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3D3545" w:rsidRPr="003D3545" w:rsidTr="00D77343">
        <w:trPr>
          <w:trHeight w:val="1572"/>
        </w:trPr>
        <w:tc>
          <w:tcPr>
            <w:tcW w:w="10461" w:type="dxa"/>
            <w:gridSpan w:val="5"/>
            <w:vAlign w:val="center"/>
          </w:tcPr>
          <w:p w:rsidR="003D3545" w:rsidRPr="003D3545" w:rsidRDefault="00765795" w:rsidP="00765795">
            <w:pPr>
              <w:pStyle w:val="ConsNonformat"/>
              <w:widowControl/>
              <w:spacing w:line="360" w:lineRule="auto"/>
              <w:ind w:left="142" w:right="0"/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eastAsia="en-US"/>
              </w:rPr>
              <w:t xml:space="preserve">Расширение просек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32"/>
                <w:szCs w:val="32"/>
                <w:lang w:eastAsia="en-US"/>
              </w:rPr>
              <w:t>ВЛ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32"/>
                <w:szCs w:val="32"/>
                <w:lang w:eastAsia="en-US"/>
              </w:rPr>
              <w:t xml:space="preserve"> 110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  <w:szCs w:val="32"/>
                <w:lang w:eastAsia="en-US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  <w:szCs w:val="32"/>
                <w:lang w:eastAsia="en-US"/>
              </w:rPr>
              <w:t xml:space="preserve"> до требований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  <w:szCs w:val="32"/>
                <w:lang w:eastAsia="en-US"/>
              </w:rPr>
              <w:t>ПУЭ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  <w:szCs w:val="32"/>
                <w:lang w:eastAsia="en-US"/>
              </w:rPr>
              <w:t xml:space="preserve"> 7-е издание</w:t>
            </w:r>
            <w:r w:rsidR="000847C2">
              <w:rPr>
                <w:rFonts w:ascii="Times New Roman" w:hAnsi="Times New Roman" w:cs="Times New Roman"/>
                <w:b/>
                <w:sz w:val="32"/>
                <w:szCs w:val="32"/>
                <w:lang w:eastAsia="en-US"/>
              </w:rPr>
              <w:t xml:space="preserve"> </w:t>
            </w:r>
            <w:r w:rsidR="000847C2" w:rsidRPr="008B06A9">
              <w:rPr>
                <w:rFonts w:ascii="Times New Roman" w:hAnsi="Times New Roman" w:cs="Times New Roman"/>
                <w:b/>
                <w:sz w:val="32"/>
                <w:szCs w:val="32"/>
                <w:lang w:eastAsia="en-US"/>
              </w:rPr>
              <w:t xml:space="preserve">филиала </w:t>
            </w:r>
            <w:proofErr w:type="spellStart"/>
            <w:r w:rsidR="000847C2" w:rsidRPr="000847C2">
              <w:rPr>
                <w:rFonts w:ascii="Times New Roman" w:hAnsi="Times New Roman" w:cs="Times New Roman"/>
                <w:b/>
                <w:sz w:val="32"/>
                <w:szCs w:val="32"/>
                <w:lang w:eastAsia="en-US"/>
              </w:rPr>
              <w:t>Энергокомплекс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  <w:szCs w:val="32"/>
                <w:lang w:eastAsia="en-US"/>
              </w:rPr>
              <w:t xml:space="preserve"> площадью 90,2 га</w:t>
            </w:r>
          </w:p>
        </w:tc>
      </w:tr>
      <w:tr w:rsidR="007878ED" w:rsidRPr="003D3545" w:rsidTr="00115847">
        <w:trPr>
          <w:trHeight w:val="542"/>
        </w:trPr>
        <w:tc>
          <w:tcPr>
            <w:tcW w:w="10461" w:type="dxa"/>
            <w:gridSpan w:val="5"/>
            <w:vAlign w:val="center"/>
          </w:tcPr>
          <w:p w:rsidR="007878ED" w:rsidRPr="003D3545" w:rsidRDefault="007878ED" w:rsidP="005613DF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7878ED" w:rsidRPr="003D3545" w:rsidTr="00115847">
        <w:trPr>
          <w:trHeight w:val="619"/>
        </w:trPr>
        <w:tc>
          <w:tcPr>
            <w:tcW w:w="10461" w:type="dxa"/>
            <w:gridSpan w:val="5"/>
            <w:vAlign w:val="center"/>
          </w:tcPr>
          <w:p w:rsidR="004F5E99" w:rsidRPr="00641A90" w:rsidRDefault="00B00BA6" w:rsidP="004F5E99">
            <w:pPr>
              <w:jc w:val="center"/>
              <w:rPr>
                <w:b/>
                <w:bCs/>
                <w:i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ПРОЕКТНАЯ ДОКУМЕНТАЦИЯ</w:t>
            </w:r>
          </w:p>
        </w:tc>
      </w:tr>
      <w:tr w:rsidR="005613DF" w:rsidRPr="00F71A46" w:rsidTr="00115847">
        <w:trPr>
          <w:trHeight w:val="619"/>
        </w:trPr>
        <w:tc>
          <w:tcPr>
            <w:tcW w:w="10461" w:type="dxa"/>
            <w:gridSpan w:val="5"/>
            <w:vAlign w:val="center"/>
          </w:tcPr>
          <w:p w:rsidR="005613DF" w:rsidRPr="00F71A46" w:rsidRDefault="005613DF" w:rsidP="00F71A46">
            <w:pPr>
              <w:rPr>
                <w:b/>
                <w:sz w:val="40"/>
                <w:szCs w:val="40"/>
                <w:lang w:val="en-US"/>
              </w:rPr>
            </w:pPr>
          </w:p>
        </w:tc>
      </w:tr>
      <w:tr w:rsidR="003D3545" w:rsidRPr="003D3545" w:rsidTr="00B00BA6">
        <w:trPr>
          <w:trHeight w:val="754"/>
        </w:trPr>
        <w:tc>
          <w:tcPr>
            <w:tcW w:w="10461" w:type="dxa"/>
            <w:gridSpan w:val="5"/>
            <w:vAlign w:val="center"/>
          </w:tcPr>
          <w:p w:rsidR="003D3545" w:rsidRPr="003D3545" w:rsidRDefault="009A510F" w:rsidP="00DC41C7">
            <w:pPr>
              <w:jc w:val="center"/>
              <w:rPr>
                <w:bCs/>
                <w:sz w:val="28"/>
                <w:szCs w:val="28"/>
              </w:rPr>
            </w:pPr>
            <w:r w:rsidRPr="009A510F">
              <w:rPr>
                <w:b/>
                <w:bCs/>
                <w:sz w:val="40"/>
                <w:szCs w:val="40"/>
              </w:rPr>
              <w:t>Состав проект</w:t>
            </w:r>
            <w:r w:rsidR="004270FD">
              <w:rPr>
                <w:b/>
                <w:bCs/>
                <w:sz w:val="40"/>
                <w:szCs w:val="40"/>
              </w:rPr>
              <w:t>ной документации</w:t>
            </w:r>
          </w:p>
        </w:tc>
      </w:tr>
      <w:tr w:rsidR="003D3545" w:rsidRPr="003D3545" w:rsidTr="00115847">
        <w:trPr>
          <w:trHeight w:val="636"/>
        </w:trPr>
        <w:tc>
          <w:tcPr>
            <w:tcW w:w="10461" w:type="dxa"/>
            <w:gridSpan w:val="5"/>
            <w:vAlign w:val="center"/>
          </w:tcPr>
          <w:p w:rsidR="003D3545" w:rsidRPr="003D3545" w:rsidRDefault="003D3545" w:rsidP="00B54924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3D3545" w:rsidRPr="003D3545" w:rsidTr="00115847">
        <w:trPr>
          <w:trHeight w:val="571"/>
        </w:trPr>
        <w:tc>
          <w:tcPr>
            <w:tcW w:w="10461" w:type="dxa"/>
            <w:gridSpan w:val="5"/>
            <w:vAlign w:val="center"/>
          </w:tcPr>
          <w:p w:rsidR="003D3545" w:rsidRPr="003D3545" w:rsidRDefault="000847C2" w:rsidP="0076579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170</w:t>
            </w:r>
            <w:r w:rsidR="00765795">
              <w:rPr>
                <w:b/>
                <w:sz w:val="28"/>
                <w:szCs w:val="28"/>
              </w:rPr>
              <w:t>605</w:t>
            </w:r>
            <w:r w:rsidR="004F5E99">
              <w:rPr>
                <w:b/>
                <w:sz w:val="28"/>
                <w:szCs w:val="28"/>
              </w:rPr>
              <w:t>-</w:t>
            </w:r>
            <w:r w:rsidR="009A510F">
              <w:rPr>
                <w:b/>
                <w:sz w:val="28"/>
                <w:szCs w:val="28"/>
              </w:rPr>
              <w:t>СП</w:t>
            </w:r>
          </w:p>
        </w:tc>
      </w:tr>
      <w:tr w:rsidR="009D5014" w:rsidRPr="003D3545" w:rsidTr="00115847">
        <w:trPr>
          <w:trHeight w:val="663"/>
        </w:trPr>
        <w:tc>
          <w:tcPr>
            <w:tcW w:w="3485" w:type="dxa"/>
            <w:gridSpan w:val="3"/>
            <w:vAlign w:val="center"/>
          </w:tcPr>
          <w:p w:rsidR="009D5014" w:rsidRDefault="009D5014" w:rsidP="00554F01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</w:p>
        </w:tc>
        <w:tc>
          <w:tcPr>
            <w:tcW w:w="3485" w:type="dxa"/>
            <w:vAlign w:val="center"/>
          </w:tcPr>
          <w:p w:rsidR="009D5014" w:rsidRDefault="009D5014" w:rsidP="00432244">
            <w:pPr>
              <w:jc w:val="center"/>
              <w:rPr>
                <w:bCs/>
                <w:spacing w:val="-10"/>
                <w:sz w:val="22"/>
                <w:szCs w:val="22"/>
              </w:rPr>
            </w:pPr>
          </w:p>
        </w:tc>
        <w:tc>
          <w:tcPr>
            <w:tcW w:w="3491" w:type="dxa"/>
            <w:vAlign w:val="center"/>
          </w:tcPr>
          <w:p w:rsidR="009D5014" w:rsidRDefault="009D5014" w:rsidP="00554F01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</w:p>
        </w:tc>
      </w:tr>
      <w:tr w:rsidR="00540C01" w:rsidRPr="003D3545" w:rsidTr="000847C2">
        <w:trPr>
          <w:trHeight w:val="441"/>
        </w:trPr>
        <w:tc>
          <w:tcPr>
            <w:tcW w:w="3485" w:type="dxa"/>
            <w:gridSpan w:val="3"/>
            <w:vAlign w:val="center"/>
          </w:tcPr>
          <w:p w:rsidR="00540C01" w:rsidRDefault="00540C01" w:rsidP="00554F01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</w:p>
        </w:tc>
        <w:tc>
          <w:tcPr>
            <w:tcW w:w="3485" w:type="dxa"/>
            <w:vAlign w:val="center"/>
          </w:tcPr>
          <w:p w:rsidR="00540C01" w:rsidRDefault="00540C01" w:rsidP="00A81AEC">
            <w:pPr>
              <w:pStyle w:val="aff4"/>
              <w:spacing w:line="240" w:lineRule="auto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</w:p>
        </w:tc>
        <w:tc>
          <w:tcPr>
            <w:tcW w:w="3491" w:type="dxa"/>
            <w:vAlign w:val="center"/>
          </w:tcPr>
          <w:p w:rsidR="00540C01" w:rsidRDefault="00540C01" w:rsidP="00554F01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</w:p>
        </w:tc>
      </w:tr>
      <w:tr w:rsidR="009D5014" w:rsidRPr="003D3545" w:rsidTr="000847C2">
        <w:trPr>
          <w:trHeight w:val="398"/>
        </w:trPr>
        <w:tc>
          <w:tcPr>
            <w:tcW w:w="3485" w:type="dxa"/>
            <w:gridSpan w:val="3"/>
            <w:vAlign w:val="center"/>
          </w:tcPr>
          <w:p w:rsidR="009D5014" w:rsidRDefault="009D5014" w:rsidP="00554F01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</w:p>
        </w:tc>
        <w:tc>
          <w:tcPr>
            <w:tcW w:w="3485" w:type="dxa"/>
            <w:vAlign w:val="center"/>
          </w:tcPr>
          <w:p w:rsidR="00C61347" w:rsidRDefault="00C61347" w:rsidP="00A81AEC">
            <w:pPr>
              <w:pStyle w:val="aff4"/>
              <w:spacing w:line="240" w:lineRule="auto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</w:p>
        </w:tc>
        <w:tc>
          <w:tcPr>
            <w:tcW w:w="3491" w:type="dxa"/>
            <w:vAlign w:val="center"/>
          </w:tcPr>
          <w:p w:rsidR="009D5014" w:rsidRDefault="009D5014" w:rsidP="00554F01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</w:p>
        </w:tc>
      </w:tr>
      <w:tr w:rsidR="007878ED" w:rsidRPr="003D3545" w:rsidTr="00115847">
        <w:trPr>
          <w:trHeight w:val="663"/>
        </w:trPr>
        <w:tc>
          <w:tcPr>
            <w:tcW w:w="3485" w:type="dxa"/>
            <w:gridSpan w:val="3"/>
            <w:vAlign w:val="center"/>
          </w:tcPr>
          <w:p w:rsidR="007878ED" w:rsidRDefault="007878ED" w:rsidP="00554F01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</w:p>
        </w:tc>
        <w:tc>
          <w:tcPr>
            <w:tcW w:w="3485" w:type="dxa"/>
            <w:vAlign w:val="center"/>
          </w:tcPr>
          <w:p w:rsidR="007878ED" w:rsidRDefault="007878ED" w:rsidP="00A81AEC">
            <w:pPr>
              <w:pStyle w:val="aff4"/>
              <w:spacing w:line="240" w:lineRule="auto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</w:p>
        </w:tc>
        <w:tc>
          <w:tcPr>
            <w:tcW w:w="3491" w:type="dxa"/>
            <w:vAlign w:val="center"/>
          </w:tcPr>
          <w:p w:rsidR="007878ED" w:rsidRDefault="007878ED" w:rsidP="00554F01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</w:p>
        </w:tc>
      </w:tr>
      <w:tr w:rsidR="007878ED" w:rsidRPr="003D3545" w:rsidTr="00115847">
        <w:trPr>
          <w:trHeight w:val="663"/>
        </w:trPr>
        <w:tc>
          <w:tcPr>
            <w:tcW w:w="3485" w:type="dxa"/>
            <w:gridSpan w:val="3"/>
            <w:vAlign w:val="center"/>
          </w:tcPr>
          <w:p w:rsidR="007878ED" w:rsidRDefault="007878ED" w:rsidP="00554F01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</w:p>
        </w:tc>
        <w:tc>
          <w:tcPr>
            <w:tcW w:w="3485" w:type="dxa"/>
            <w:vAlign w:val="center"/>
          </w:tcPr>
          <w:p w:rsidR="007878ED" w:rsidRDefault="007878ED" w:rsidP="00554F01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</w:p>
        </w:tc>
        <w:tc>
          <w:tcPr>
            <w:tcW w:w="3491" w:type="dxa"/>
            <w:vAlign w:val="center"/>
          </w:tcPr>
          <w:p w:rsidR="007878ED" w:rsidRDefault="007878ED" w:rsidP="00554F01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</w:p>
        </w:tc>
      </w:tr>
      <w:tr w:rsidR="009D5014" w:rsidRPr="003D3545" w:rsidTr="00115847">
        <w:trPr>
          <w:trHeight w:val="663"/>
        </w:trPr>
        <w:tc>
          <w:tcPr>
            <w:tcW w:w="10461" w:type="dxa"/>
            <w:gridSpan w:val="5"/>
            <w:vAlign w:val="center"/>
          </w:tcPr>
          <w:tbl>
            <w:tblPr>
              <w:tblStyle w:val="aff1"/>
              <w:tblW w:w="0" w:type="auto"/>
              <w:tblInd w:w="518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851"/>
              <w:gridCol w:w="1134"/>
              <w:gridCol w:w="851"/>
            </w:tblGrid>
            <w:tr w:rsidR="009D5014" w:rsidTr="00EB68B7">
              <w:trPr>
                <w:trHeight w:val="284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hideMark/>
                </w:tcPr>
                <w:p w:rsidR="009D5014" w:rsidRDefault="009D5014" w:rsidP="00EB68B7">
                  <w:pPr>
                    <w:pStyle w:val="aff4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spacing w:val="-1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Cs/>
                      <w:spacing w:val="-10"/>
                      <w:sz w:val="22"/>
                      <w:szCs w:val="22"/>
                    </w:rPr>
                    <w:t>Изм.</w:t>
                  </w:r>
                </w:p>
              </w:tc>
              <w:tc>
                <w:tcPr>
                  <w:tcW w:w="851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hideMark/>
                </w:tcPr>
                <w:p w:rsidR="009D5014" w:rsidRDefault="009D5014" w:rsidP="00EB68B7">
                  <w:pPr>
                    <w:pStyle w:val="aff4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spacing w:val="-8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Cs/>
                      <w:spacing w:val="-8"/>
                      <w:sz w:val="22"/>
                      <w:szCs w:val="22"/>
                    </w:rPr>
                    <w:t>№ док.</w:t>
                  </w:r>
                </w:p>
              </w:tc>
              <w:tc>
                <w:tcPr>
                  <w:tcW w:w="113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hideMark/>
                </w:tcPr>
                <w:p w:rsidR="009D5014" w:rsidRDefault="009D5014" w:rsidP="00EB68B7">
                  <w:pPr>
                    <w:pStyle w:val="aff4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Подп.</w:t>
                  </w:r>
                </w:p>
              </w:tc>
              <w:tc>
                <w:tcPr>
                  <w:tcW w:w="851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hideMark/>
                </w:tcPr>
                <w:p w:rsidR="009D5014" w:rsidRDefault="009D5014" w:rsidP="00EB68B7">
                  <w:pPr>
                    <w:pStyle w:val="aff4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Дата</w:t>
                  </w:r>
                </w:p>
              </w:tc>
            </w:tr>
            <w:tr w:rsidR="009D5014" w:rsidTr="00EB68B7">
              <w:trPr>
                <w:trHeight w:val="284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8" w:space="0" w:color="auto"/>
                    <w:right w:val="single" w:sz="18" w:space="0" w:color="auto"/>
                  </w:tcBorders>
                </w:tcPr>
                <w:p w:rsidR="009D5014" w:rsidRDefault="009D5014" w:rsidP="00EB68B7">
                  <w:pPr>
                    <w:pStyle w:val="aff4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18" w:space="0" w:color="auto"/>
                    <w:left w:val="single" w:sz="18" w:space="0" w:color="auto"/>
                    <w:bottom w:val="single" w:sz="8" w:space="0" w:color="auto"/>
                    <w:right w:val="single" w:sz="18" w:space="0" w:color="auto"/>
                  </w:tcBorders>
                </w:tcPr>
                <w:p w:rsidR="009D5014" w:rsidRDefault="009D5014" w:rsidP="00EB68B7">
                  <w:pPr>
                    <w:pStyle w:val="aff4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18" w:space="0" w:color="auto"/>
                    <w:left w:val="single" w:sz="18" w:space="0" w:color="auto"/>
                    <w:bottom w:val="single" w:sz="8" w:space="0" w:color="auto"/>
                    <w:right w:val="single" w:sz="18" w:space="0" w:color="auto"/>
                  </w:tcBorders>
                </w:tcPr>
                <w:p w:rsidR="009D5014" w:rsidRDefault="009D5014" w:rsidP="00EB68B7">
                  <w:pPr>
                    <w:pStyle w:val="aff4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18" w:space="0" w:color="auto"/>
                    <w:left w:val="single" w:sz="18" w:space="0" w:color="auto"/>
                    <w:bottom w:val="single" w:sz="8" w:space="0" w:color="auto"/>
                    <w:right w:val="single" w:sz="18" w:space="0" w:color="auto"/>
                  </w:tcBorders>
                </w:tcPr>
                <w:p w:rsidR="009D5014" w:rsidRDefault="009D5014" w:rsidP="00EB68B7">
                  <w:pPr>
                    <w:pStyle w:val="aff4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</w:p>
              </w:tc>
            </w:tr>
            <w:tr w:rsidR="009D5014" w:rsidTr="00EB68B7">
              <w:trPr>
                <w:trHeight w:val="284"/>
              </w:trPr>
              <w:tc>
                <w:tcPr>
                  <w:tcW w:w="567" w:type="dxa"/>
                  <w:tcBorders>
                    <w:top w:val="single" w:sz="8" w:space="0" w:color="auto"/>
                    <w:left w:val="single" w:sz="18" w:space="0" w:color="auto"/>
                    <w:bottom w:val="single" w:sz="8" w:space="0" w:color="auto"/>
                    <w:right w:val="single" w:sz="18" w:space="0" w:color="auto"/>
                  </w:tcBorders>
                </w:tcPr>
                <w:p w:rsidR="009D5014" w:rsidRDefault="009D5014" w:rsidP="00EB68B7">
                  <w:pPr>
                    <w:pStyle w:val="aff4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auto"/>
                    <w:left w:val="single" w:sz="18" w:space="0" w:color="auto"/>
                    <w:bottom w:val="single" w:sz="8" w:space="0" w:color="auto"/>
                    <w:right w:val="single" w:sz="18" w:space="0" w:color="auto"/>
                  </w:tcBorders>
                </w:tcPr>
                <w:p w:rsidR="009D5014" w:rsidRDefault="009D5014" w:rsidP="00EB68B7">
                  <w:pPr>
                    <w:pStyle w:val="aff4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18" w:space="0" w:color="auto"/>
                    <w:bottom w:val="single" w:sz="8" w:space="0" w:color="auto"/>
                    <w:right w:val="single" w:sz="18" w:space="0" w:color="auto"/>
                  </w:tcBorders>
                </w:tcPr>
                <w:p w:rsidR="009D5014" w:rsidRDefault="009D5014" w:rsidP="00EB68B7">
                  <w:pPr>
                    <w:pStyle w:val="aff4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auto"/>
                    <w:left w:val="single" w:sz="18" w:space="0" w:color="auto"/>
                    <w:bottom w:val="single" w:sz="8" w:space="0" w:color="auto"/>
                    <w:right w:val="single" w:sz="18" w:space="0" w:color="auto"/>
                  </w:tcBorders>
                </w:tcPr>
                <w:p w:rsidR="009D5014" w:rsidRDefault="009D5014" w:rsidP="00EB68B7">
                  <w:pPr>
                    <w:pStyle w:val="aff4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</w:p>
              </w:tc>
            </w:tr>
            <w:tr w:rsidR="009D5014" w:rsidTr="00EB68B7">
              <w:trPr>
                <w:trHeight w:val="284"/>
              </w:trPr>
              <w:tc>
                <w:tcPr>
                  <w:tcW w:w="567" w:type="dxa"/>
                  <w:tcBorders>
                    <w:top w:val="single" w:sz="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9D5014" w:rsidRDefault="009D5014" w:rsidP="00EB68B7">
                  <w:pPr>
                    <w:pStyle w:val="aff4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9D5014" w:rsidRDefault="009D5014" w:rsidP="00EB68B7">
                  <w:pPr>
                    <w:pStyle w:val="aff4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9D5014" w:rsidRDefault="009D5014" w:rsidP="00EB68B7">
                  <w:pPr>
                    <w:pStyle w:val="aff4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9D5014" w:rsidRDefault="009D5014" w:rsidP="00EB68B7">
                  <w:pPr>
                    <w:pStyle w:val="aff4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</w:p>
              </w:tc>
            </w:tr>
          </w:tbl>
          <w:p w:rsidR="009D5014" w:rsidRDefault="009D5014" w:rsidP="00554F01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</w:p>
        </w:tc>
      </w:tr>
      <w:tr w:rsidR="009D5014" w:rsidRPr="003D3545" w:rsidTr="00115847">
        <w:trPr>
          <w:trHeight w:val="663"/>
        </w:trPr>
        <w:tc>
          <w:tcPr>
            <w:tcW w:w="3485" w:type="dxa"/>
            <w:gridSpan w:val="3"/>
            <w:vAlign w:val="center"/>
          </w:tcPr>
          <w:p w:rsidR="009D5014" w:rsidRDefault="009D5014" w:rsidP="00554F01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</w:p>
        </w:tc>
        <w:tc>
          <w:tcPr>
            <w:tcW w:w="3485" w:type="dxa"/>
            <w:vAlign w:val="center"/>
          </w:tcPr>
          <w:p w:rsidR="004F5E99" w:rsidRDefault="004F5E99" w:rsidP="003B0F98">
            <w:pPr>
              <w:pStyle w:val="aff4"/>
              <w:spacing w:line="240" w:lineRule="auto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</w:p>
        </w:tc>
        <w:tc>
          <w:tcPr>
            <w:tcW w:w="3491" w:type="dxa"/>
            <w:vAlign w:val="center"/>
          </w:tcPr>
          <w:p w:rsidR="009D5014" w:rsidRDefault="009D5014" w:rsidP="00554F01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</w:p>
        </w:tc>
      </w:tr>
      <w:tr w:rsidR="00432244" w:rsidRPr="003D3545" w:rsidTr="00115847">
        <w:trPr>
          <w:trHeight w:val="663"/>
        </w:trPr>
        <w:tc>
          <w:tcPr>
            <w:tcW w:w="3485" w:type="dxa"/>
            <w:gridSpan w:val="3"/>
            <w:vAlign w:val="center"/>
          </w:tcPr>
          <w:p w:rsidR="00432244" w:rsidRDefault="00432244" w:rsidP="00554F01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</w:p>
        </w:tc>
        <w:tc>
          <w:tcPr>
            <w:tcW w:w="3485" w:type="dxa"/>
            <w:vAlign w:val="center"/>
          </w:tcPr>
          <w:p w:rsidR="00432244" w:rsidRDefault="00432244" w:rsidP="003B0F98">
            <w:pPr>
              <w:pStyle w:val="aff4"/>
              <w:spacing w:line="240" w:lineRule="auto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</w:p>
        </w:tc>
        <w:tc>
          <w:tcPr>
            <w:tcW w:w="3491" w:type="dxa"/>
            <w:vAlign w:val="center"/>
          </w:tcPr>
          <w:p w:rsidR="00432244" w:rsidRDefault="00432244" w:rsidP="00554F01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</w:p>
        </w:tc>
      </w:tr>
      <w:tr w:rsidR="003B0F98" w:rsidRPr="003D3545" w:rsidTr="00115847">
        <w:trPr>
          <w:trHeight w:val="663"/>
        </w:trPr>
        <w:tc>
          <w:tcPr>
            <w:tcW w:w="3485" w:type="dxa"/>
            <w:gridSpan w:val="3"/>
            <w:vAlign w:val="center"/>
          </w:tcPr>
          <w:p w:rsidR="003B0F98" w:rsidRDefault="003B0F98" w:rsidP="00554F01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</w:p>
        </w:tc>
        <w:tc>
          <w:tcPr>
            <w:tcW w:w="3485" w:type="dxa"/>
            <w:vAlign w:val="center"/>
          </w:tcPr>
          <w:p w:rsidR="003B0F98" w:rsidRDefault="003B0F98" w:rsidP="003B0F98">
            <w:pPr>
              <w:pStyle w:val="aff4"/>
              <w:spacing w:line="240" w:lineRule="auto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</w:p>
        </w:tc>
        <w:tc>
          <w:tcPr>
            <w:tcW w:w="3491" w:type="dxa"/>
            <w:vAlign w:val="center"/>
          </w:tcPr>
          <w:p w:rsidR="003B0F98" w:rsidRDefault="003B0F98" w:rsidP="00554F01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</w:p>
        </w:tc>
      </w:tr>
      <w:tr w:rsidR="003D3545" w:rsidRPr="003D3545" w:rsidTr="00115847">
        <w:trPr>
          <w:trHeight w:val="635"/>
        </w:trPr>
        <w:tc>
          <w:tcPr>
            <w:tcW w:w="3485" w:type="dxa"/>
            <w:gridSpan w:val="3"/>
            <w:vAlign w:val="center"/>
          </w:tcPr>
          <w:p w:rsidR="003D3545" w:rsidRPr="003001A3" w:rsidRDefault="003D3545" w:rsidP="003001A3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</w:rPr>
            </w:pPr>
          </w:p>
        </w:tc>
        <w:tc>
          <w:tcPr>
            <w:tcW w:w="3485" w:type="dxa"/>
            <w:vAlign w:val="center"/>
          </w:tcPr>
          <w:p w:rsidR="003D3545" w:rsidRPr="003001A3" w:rsidRDefault="003001A3" w:rsidP="000847C2">
            <w:pPr>
              <w:jc w:val="center"/>
              <w:rPr>
                <w:b/>
                <w:bCs/>
                <w:spacing w:val="-10"/>
              </w:rPr>
            </w:pPr>
            <w:r w:rsidRPr="00A366F1">
              <w:rPr>
                <w:b/>
                <w:sz w:val="28"/>
                <w:szCs w:val="28"/>
              </w:rPr>
              <w:t>201</w:t>
            </w:r>
            <w:r w:rsidR="000847C2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3491" w:type="dxa"/>
            <w:vAlign w:val="center"/>
          </w:tcPr>
          <w:p w:rsidR="003D3545" w:rsidRDefault="003D3545" w:rsidP="00554F01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</w:p>
        </w:tc>
      </w:tr>
    </w:tbl>
    <w:p w:rsidR="004107BE" w:rsidRDefault="004107BE">
      <w:pPr>
        <w:sectPr w:rsidR="004107BE" w:rsidSect="003001A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pgSz w:w="11907" w:h="16840" w:code="9"/>
          <w:pgMar w:top="426" w:right="851" w:bottom="426" w:left="1276" w:header="0" w:footer="0" w:gutter="0"/>
          <w:pgNumType w:start="1"/>
          <w:cols w:space="720"/>
          <w:titlePg/>
          <w:docGrid w:linePitch="272"/>
        </w:sectPr>
      </w:pPr>
    </w:p>
    <w:tbl>
      <w:tblPr>
        <w:tblStyle w:val="aff1"/>
        <w:tblW w:w="10461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8"/>
        <w:gridCol w:w="7513"/>
      </w:tblGrid>
      <w:tr w:rsidR="00461CF2" w:rsidTr="00632198">
        <w:trPr>
          <w:trHeight w:val="475"/>
        </w:trPr>
        <w:tc>
          <w:tcPr>
            <w:tcW w:w="2948" w:type="dxa"/>
            <w:vMerge w:val="restart"/>
            <w:vAlign w:val="center"/>
          </w:tcPr>
          <w:p w:rsidR="00461CF2" w:rsidRDefault="00461CF2" w:rsidP="00EB68B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noProof/>
                <w:sz w:val="28"/>
                <w:szCs w:val="28"/>
              </w:rPr>
              <w:lastRenderedPageBreak/>
              <w:drawing>
                <wp:inline distT="0" distB="0" distL="0" distR="0" wp14:anchorId="672DE952" wp14:editId="675CEF10">
                  <wp:extent cx="1565329" cy="607348"/>
                  <wp:effectExtent l="0" t="0" r="0" b="254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оготип ВЭК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7290" cy="6197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461CF2" w:rsidRPr="00687114" w:rsidRDefault="00461CF2" w:rsidP="00EB68B7">
            <w:pPr>
              <w:pStyle w:val="8114"/>
              <w:spacing w:line="240" w:lineRule="auto"/>
              <w:rPr>
                <w:rFonts w:ascii="Times New Roman" w:hAnsi="Times New Roman"/>
                <w:b w:val="0"/>
                <w:szCs w:val="28"/>
              </w:rPr>
            </w:pPr>
            <w:r w:rsidRPr="00687114">
              <w:rPr>
                <w:rFonts w:ascii="Times New Roman" w:hAnsi="Times New Roman"/>
                <w:b w:val="0"/>
                <w:szCs w:val="28"/>
              </w:rPr>
              <w:t>Общество с ограниченной ответственностью</w:t>
            </w:r>
          </w:p>
          <w:p w:rsidR="00461CF2" w:rsidRPr="00687114" w:rsidRDefault="00461CF2" w:rsidP="00090F43">
            <w:pPr>
              <w:pStyle w:val="8114"/>
              <w:spacing w:line="240" w:lineRule="auto"/>
              <w:rPr>
                <w:b w:val="0"/>
                <w:bCs/>
                <w:sz w:val="32"/>
                <w:szCs w:val="32"/>
              </w:rPr>
            </w:pPr>
            <w:r w:rsidRPr="00687114">
              <w:rPr>
                <w:rFonts w:ascii="Times New Roman" w:hAnsi="Times New Roman"/>
                <w:sz w:val="32"/>
                <w:szCs w:val="32"/>
              </w:rPr>
              <w:t>«</w:t>
            </w:r>
            <w:proofErr w:type="spellStart"/>
            <w:r w:rsidR="00EE188A">
              <w:rPr>
                <w:rFonts w:ascii="Times New Roman" w:hAnsi="Times New Roman"/>
                <w:sz w:val="32"/>
                <w:szCs w:val="32"/>
              </w:rPr>
              <w:t>ВологдаЭ</w:t>
            </w:r>
            <w:r w:rsidR="00090F43">
              <w:rPr>
                <w:rFonts w:ascii="Times New Roman" w:hAnsi="Times New Roman"/>
                <w:sz w:val="32"/>
                <w:szCs w:val="32"/>
              </w:rPr>
              <w:t>нерго</w:t>
            </w:r>
            <w:r w:rsidRPr="00687114">
              <w:rPr>
                <w:rFonts w:ascii="Times New Roman" w:hAnsi="Times New Roman"/>
                <w:sz w:val="32"/>
                <w:szCs w:val="32"/>
              </w:rPr>
              <w:t>Комплекс</w:t>
            </w:r>
            <w:proofErr w:type="spellEnd"/>
            <w:r w:rsidRPr="00687114">
              <w:rPr>
                <w:rFonts w:ascii="Times New Roman" w:hAnsi="Times New Roman"/>
                <w:sz w:val="32"/>
                <w:szCs w:val="32"/>
              </w:rPr>
              <w:t>»</w:t>
            </w:r>
          </w:p>
        </w:tc>
      </w:tr>
      <w:tr w:rsidR="00461CF2" w:rsidRPr="00A366F1" w:rsidTr="00632198">
        <w:trPr>
          <w:trHeight w:val="475"/>
        </w:trPr>
        <w:tc>
          <w:tcPr>
            <w:tcW w:w="2948" w:type="dxa"/>
            <w:vMerge/>
            <w:vAlign w:val="center"/>
          </w:tcPr>
          <w:p w:rsidR="00461CF2" w:rsidRDefault="00461CF2" w:rsidP="00EB68B7">
            <w:pPr>
              <w:jc w:val="center"/>
              <w:rPr>
                <w:bCs/>
                <w:noProof/>
                <w:sz w:val="28"/>
                <w:szCs w:val="28"/>
              </w:rPr>
            </w:pPr>
          </w:p>
        </w:tc>
        <w:tc>
          <w:tcPr>
            <w:tcW w:w="7513" w:type="dxa"/>
            <w:tcBorders>
              <w:top w:val="single" w:sz="4" w:space="0" w:color="auto"/>
            </w:tcBorders>
            <w:vAlign w:val="center"/>
          </w:tcPr>
          <w:p w:rsidR="00461CF2" w:rsidRPr="009D5014" w:rsidRDefault="00461CF2" w:rsidP="00EB68B7">
            <w:pPr>
              <w:jc w:val="center"/>
            </w:pPr>
            <w:r w:rsidRPr="009D5014">
              <w:t>160022, РФ, Вологодская область, город Вологда, Пошехонское шоссе, дом 18</w:t>
            </w:r>
          </w:p>
          <w:p w:rsidR="00461CF2" w:rsidRPr="009D5014" w:rsidRDefault="00461CF2" w:rsidP="00EB68B7">
            <w:pPr>
              <w:jc w:val="center"/>
            </w:pPr>
            <w:r w:rsidRPr="009D5014">
              <w:t>Телефон (8172) 71-53-13 Факс (8172) 71-53-74</w:t>
            </w:r>
          </w:p>
          <w:p w:rsidR="00461CF2" w:rsidRPr="00540C01" w:rsidRDefault="004C7972" w:rsidP="00EB68B7">
            <w:pPr>
              <w:jc w:val="center"/>
              <w:rPr>
                <w:b/>
                <w:szCs w:val="28"/>
              </w:rPr>
            </w:pPr>
            <w:hyperlink r:id="rId17" w:history="1">
              <w:r w:rsidR="00461CF2" w:rsidRPr="009D5014">
                <w:rPr>
                  <w:lang w:val="en-US"/>
                </w:rPr>
                <w:t>e</w:t>
              </w:r>
              <w:r w:rsidR="00461CF2" w:rsidRPr="00540C01">
                <w:t>-</w:t>
              </w:r>
              <w:r w:rsidR="00461CF2" w:rsidRPr="009D5014">
                <w:rPr>
                  <w:lang w:val="en-US"/>
                </w:rPr>
                <w:t>mail</w:t>
              </w:r>
            </w:hyperlink>
            <w:r w:rsidR="00461CF2" w:rsidRPr="00540C01">
              <w:t xml:space="preserve">: </w:t>
            </w:r>
            <w:hyperlink r:id="rId18" w:history="1">
              <w:r w:rsidR="00461CF2" w:rsidRPr="009D5014">
                <w:rPr>
                  <w:lang w:val="en-US"/>
                </w:rPr>
                <w:t>info</w:t>
              </w:r>
              <w:r w:rsidR="00461CF2" w:rsidRPr="00540C01">
                <w:t>@</w:t>
              </w:r>
              <w:proofErr w:type="spellStart"/>
              <w:r w:rsidR="00461CF2" w:rsidRPr="009D5014">
                <w:rPr>
                  <w:lang w:val="en-US"/>
                </w:rPr>
                <w:t>ec</w:t>
              </w:r>
              <w:proofErr w:type="spellEnd"/>
              <w:r w:rsidR="00461CF2" w:rsidRPr="00540C01">
                <w:t>35.</w:t>
              </w:r>
              <w:proofErr w:type="spellStart"/>
              <w:r w:rsidR="00461CF2" w:rsidRPr="009D5014">
                <w:rPr>
                  <w:lang w:val="en-US"/>
                </w:rPr>
                <w:t>ru</w:t>
              </w:r>
              <w:proofErr w:type="spellEnd"/>
            </w:hyperlink>
          </w:p>
        </w:tc>
      </w:tr>
      <w:tr w:rsidR="00461CF2" w:rsidTr="00632198">
        <w:trPr>
          <w:trHeight w:val="475"/>
        </w:trPr>
        <w:tc>
          <w:tcPr>
            <w:tcW w:w="10461" w:type="dxa"/>
            <w:gridSpan w:val="2"/>
            <w:vAlign w:val="center"/>
          </w:tcPr>
          <w:p w:rsidR="00461CF2" w:rsidRPr="00E50F3A" w:rsidRDefault="00461CF2" w:rsidP="00524732">
            <w:pPr>
              <w:pStyle w:val="8114"/>
              <w:spacing w:line="240" w:lineRule="auto"/>
              <w:rPr>
                <w:rFonts w:ascii="Times New Roman" w:hAnsi="Times New Roman"/>
                <w:b w:val="0"/>
                <w:sz w:val="24"/>
              </w:rPr>
            </w:pPr>
            <w:r>
              <w:rPr>
                <w:rFonts w:ascii="Times New Roman" w:hAnsi="Times New Roman"/>
                <w:b w:val="0"/>
                <w:sz w:val="24"/>
              </w:rPr>
              <w:t>Свидетельство о допуске к определенному виду или видам работ, которые оказывают влияние на безопасность объектов капитального строительства №22</w:t>
            </w:r>
            <w:r w:rsidR="00524732">
              <w:rPr>
                <w:rFonts w:ascii="Times New Roman" w:hAnsi="Times New Roman"/>
                <w:b w:val="0"/>
                <w:sz w:val="24"/>
              </w:rPr>
              <w:t>76</w:t>
            </w:r>
            <w:r w:rsidRPr="00E50F3A">
              <w:rPr>
                <w:rFonts w:ascii="Times New Roman" w:hAnsi="Times New Roman"/>
                <w:b w:val="0"/>
                <w:sz w:val="24"/>
              </w:rPr>
              <w:t xml:space="preserve"> от </w:t>
            </w:r>
            <w:r w:rsidR="00524732">
              <w:rPr>
                <w:rFonts w:ascii="Times New Roman" w:hAnsi="Times New Roman"/>
                <w:b w:val="0"/>
                <w:sz w:val="24"/>
              </w:rPr>
              <w:t>26</w:t>
            </w:r>
            <w:r w:rsidRPr="00E50F3A">
              <w:rPr>
                <w:rFonts w:ascii="Times New Roman" w:hAnsi="Times New Roman"/>
                <w:b w:val="0"/>
                <w:sz w:val="24"/>
              </w:rPr>
              <w:t xml:space="preserve"> сентября 2014</w:t>
            </w:r>
            <w:r>
              <w:rPr>
                <w:rFonts w:ascii="Times New Roman" w:hAnsi="Times New Roman"/>
                <w:b w:val="0"/>
                <w:sz w:val="24"/>
              </w:rPr>
              <w:t xml:space="preserve"> г</w:t>
            </w:r>
            <w:r w:rsidR="00BA73D7">
              <w:rPr>
                <w:rFonts w:ascii="Times New Roman" w:hAnsi="Times New Roman"/>
                <w:b w:val="0"/>
                <w:sz w:val="24"/>
              </w:rPr>
              <w:t>ода</w:t>
            </w:r>
          </w:p>
        </w:tc>
      </w:tr>
    </w:tbl>
    <w:p w:rsidR="00F71A46" w:rsidRPr="00BB2934" w:rsidRDefault="00F71A46" w:rsidP="00BB2934">
      <w:pPr>
        <w:spacing w:line="360" w:lineRule="auto"/>
        <w:jc w:val="center"/>
        <w:rPr>
          <w:b/>
          <w:bCs/>
          <w:sz w:val="24"/>
          <w:szCs w:val="24"/>
        </w:rPr>
      </w:pPr>
    </w:p>
    <w:tbl>
      <w:tblPr>
        <w:tblStyle w:val="aff1"/>
        <w:tblW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459"/>
        <w:gridCol w:w="1985"/>
        <w:gridCol w:w="709"/>
        <w:gridCol w:w="2467"/>
        <w:gridCol w:w="709"/>
        <w:gridCol w:w="2777"/>
        <w:gridCol w:w="709"/>
      </w:tblGrid>
      <w:tr w:rsidR="00461CF2" w:rsidRPr="003D3545" w:rsidTr="00920E46">
        <w:trPr>
          <w:gridAfter w:val="1"/>
          <w:wAfter w:w="709" w:type="dxa"/>
        </w:trPr>
        <w:tc>
          <w:tcPr>
            <w:tcW w:w="1350" w:type="dxa"/>
          </w:tcPr>
          <w:p w:rsidR="00461CF2" w:rsidRPr="003D3545" w:rsidRDefault="00461CF2" w:rsidP="00EB68B7">
            <w:pPr>
              <w:rPr>
                <w:bCs/>
                <w:sz w:val="24"/>
                <w:szCs w:val="24"/>
                <w:lang w:val="en-US"/>
              </w:rPr>
            </w:pPr>
            <w:r w:rsidRPr="003D3545">
              <w:rPr>
                <w:b/>
                <w:bCs/>
                <w:sz w:val="24"/>
                <w:szCs w:val="24"/>
              </w:rPr>
              <w:t>Заказчик</w:t>
            </w:r>
          </w:p>
        </w:tc>
        <w:tc>
          <w:tcPr>
            <w:tcW w:w="459" w:type="dxa"/>
          </w:tcPr>
          <w:p w:rsidR="00461CF2" w:rsidRDefault="00461CF2" w:rsidP="00EB68B7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–</w:t>
            </w:r>
          </w:p>
        </w:tc>
        <w:tc>
          <w:tcPr>
            <w:tcW w:w="8647" w:type="dxa"/>
            <w:gridSpan w:val="5"/>
          </w:tcPr>
          <w:p w:rsidR="00461CF2" w:rsidRPr="003D3545" w:rsidRDefault="000847C2" w:rsidP="00EB68B7">
            <w:pPr>
              <w:rPr>
                <w:bCs/>
                <w:sz w:val="28"/>
                <w:szCs w:val="28"/>
              </w:rPr>
            </w:pPr>
            <w:r w:rsidRPr="00920E46">
              <w:rPr>
                <w:b/>
                <w:bCs/>
                <w:sz w:val="24"/>
                <w:szCs w:val="24"/>
              </w:rPr>
              <w:t xml:space="preserve">филиал </w:t>
            </w:r>
            <w:r w:rsidRPr="000847C2">
              <w:rPr>
                <w:b/>
                <w:bCs/>
                <w:sz w:val="24"/>
                <w:szCs w:val="24"/>
              </w:rPr>
              <w:t>АО «</w:t>
            </w:r>
            <w:proofErr w:type="spellStart"/>
            <w:r w:rsidRPr="000847C2">
              <w:rPr>
                <w:b/>
                <w:bCs/>
                <w:sz w:val="24"/>
                <w:szCs w:val="24"/>
              </w:rPr>
              <w:t>Тюменьэнего</w:t>
            </w:r>
            <w:proofErr w:type="spellEnd"/>
            <w:r w:rsidRPr="000847C2">
              <w:rPr>
                <w:b/>
                <w:bCs/>
                <w:sz w:val="24"/>
                <w:szCs w:val="24"/>
              </w:rPr>
              <w:t>» </w:t>
            </w:r>
            <w:proofErr w:type="spellStart"/>
            <w:r w:rsidRPr="000847C2">
              <w:rPr>
                <w:b/>
                <w:bCs/>
                <w:sz w:val="24"/>
                <w:szCs w:val="24"/>
              </w:rPr>
              <w:t>Энергокомплекс</w:t>
            </w:r>
            <w:proofErr w:type="spellEnd"/>
          </w:p>
        </w:tc>
      </w:tr>
      <w:tr w:rsidR="00461CF2" w:rsidRPr="003D3545" w:rsidTr="00920E46">
        <w:trPr>
          <w:gridAfter w:val="1"/>
          <w:wAfter w:w="709" w:type="dxa"/>
        </w:trPr>
        <w:tc>
          <w:tcPr>
            <w:tcW w:w="10456" w:type="dxa"/>
            <w:gridSpan w:val="7"/>
            <w:vAlign w:val="center"/>
          </w:tcPr>
          <w:p w:rsidR="00461CF2" w:rsidRPr="003D3545" w:rsidRDefault="00461CF2" w:rsidP="00EB68B7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461CF2" w:rsidRPr="003D3545" w:rsidTr="00765795">
        <w:trPr>
          <w:gridAfter w:val="1"/>
          <w:wAfter w:w="709" w:type="dxa"/>
          <w:trHeight w:val="1335"/>
        </w:trPr>
        <w:tc>
          <w:tcPr>
            <w:tcW w:w="10456" w:type="dxa"/>
            <w:gridSpan w:val="7"/>
            <w:vAlign w:val="center"/>
          </w:tcPr>
          <w:p w:rsidR="00461CF2" w:rsidRPr="005414C8" w:rsidRDefault="00765795" w:rsidP="000847C2">
            <w:pPr>
              <w:pStyle w:val="ConsNonformat"/>
              <w:widowControl/>
              <w:spacing w:line="360" w:lineRule="auto"/>
              <w:ind w:left="142" w:right="0"/>
              <w:jc w:val="center"/>
              <w:rPr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eastAsia="en-US"/>
              </w:rPr>
              <w:t xml:space="preserve">Расширение просек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32"/>
                <w:szCs w:val="32"/>
                <w:lang w:eastAsia="en-US"/>
              </w:rPr>
              <w:t>ВЛ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32"/>
                <w:szCs w:val="32"/>
                <w:lang w:eastAsia="en-US"/>
              </w:rPr>
              <w:t xml:space="preserve"> 110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  <w:szCs w:val="32"/>
                <w:lang w:eastAsia="en-US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  <w:szCs w:val="32"/>
                <w:lang w:eastAsia="en-US"/>
              </w:rPr>
              <w:t xml:space="preserve"> до требований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  <w:szCs w:val="32"/>
                <w:lang w:eastAsia="en-US"/>
              </w:rPr>
              <w:t>ПУЭ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  <w:szCs w:val="32"/>
                <w:lang w:eastAsia="en-US"/>
              </w:rPr>
              <w:t xml:space="preserve"> 7-е издание </w:t>
            </w:r>
            <w:r w:rsidRPr="008B06A9">
              <w:rPr>
                <w:rFonts w:ascii="Times New Roman" w:hAnsi="Times New Roman" w:cs="Times New Roman"/>
                <w:b/>
                <w:sz w:val="32"/>
                <w:szCs w:val="32"/>
                <w:lang w:eastAsia="en-US"/>
              </w:rPr>
              <w:t xml:space="preserve">филиала </w:t>
            </w:r>
            <w:proofErr w:type="spellStart"/>
            <w:r w:rsidRPr="000847C2">
              <w:rPr>
                <w:rFonts w:ascii="Times New Roman" w:hAnsi="Times New Roman" w:cs="Times New Roman"/>
                <w:b/>
                <w:sz w:val="32"/>
                <w:szCs w:val="32"/>
                <w:lang w:eastAsia="en-US"/>
              </w:rPr>
              <w:t>Энергокомплекс</w:t>
            </w:r>
            <w:proofErr w:type="spellEnd"/>
            <w:r>
              <w:rPr>
                <w:rFonts w:ascii="Times New Roman" w:hAnsi="Times New Roman" w:cs="Times New Roman"/>
                <w:b/>
                <w:sz w:val="32"/>
                <w:szCs w:val="32"/>
                <w:lang w:eastAsia="en-US"/>
              </w:rPr>
              <w:t xml:space="preserve"> площадью 90,2 га</w:t>
            </w:r>
          </w:p>
        </w:tc>
      </w:tr>
      <w:tr w:rsidR="00461CF2" w:rsidRPr="003D3545" w:rsidTr="000847C2">
        <w:trPr>
          <w:gridAfter w:val="1"/>
          <w:wAfter w:w="709" w:type="dxa"/>
          <w:trHeight w:val="496"/>
        </w:trPr>
        <w:tc>
          <w:tcPr>
            <w:tcW w:w="10456" w:type="dxa"/>
            <w:gridSpan w:val="7"/>
            <w:vAlign w:val="center"/>
          </w:tcPr>
          <w:p w:rsidR="00461CF2" w:rsidRPr="00353D0E" w:rsidRDefault="00461CF2" w:rsidP="00EB68B7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9A510F" w:rsidRPr="003D3545" w:rsidTr="00920E46">
        <w:trPr>
          <w:gridAfter w:val="1"/>
          <w:wAfter w:w="709" w:type="dxa"/>
          <w:trHeight w:val="619"/>
        </w:trPr>
        <w:tc>
          <w:tcPr>
            <w:tcW w:w="10456" w:type="dxa"/>
            <w:gridSpan w:val="7"/>
            <w:vAlign w:val="center"/>
          </w:tcPr>
          <w:p w:rsidR="009A510F" w:rsidRPr="00641A90" w:rsidRDefault="009A510F" w:rsidP="005F1B92">
            <w:pPr>
              <w:jc w:val="center"/>
              <w:rPr>
                <w:b/>
                <w:bCs/>
                <w:i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ПРОЕКТНАЯ ДОКУМЕНТАЦИЯ</w:t>
            </w:r>
          </w:p>
        </w:tc>
      </w:tr>
      <w:tr w:rsidR="009A510F" w:rsidRPr="003D3545" w:rsidTr="00920E46">
        <w:trPr>
          <w:gridAfter w:val="1"/>
          <w:wAfter w:w="709" w:type="dxa"/>
          <w:trHeight w:val="619"/>
        </w:trPr>
        <w:tc>
          <w:tcPr>
            <w:tcW w:w="10456" w:type="dxa"/>
            <w:gridSpan w:val="7"/>
            <w:vAlign w:val="center"/>
          </w:tcPr>
          <w:p w:rsidR="009A510F" w:rsidRPr="00F71A46" w:rsidRDefault="009A510F" w:rsidP="005F1B92">
            <w:pPr>
              <w:rPr>
                <w:b/>
                <w:sz w:val="40"/>
                <w:szCs w:val="40"/>
                <w:lang w:val="en-US"/>
              </w:rPr>
            </w:pPr>
          </w:p>
        </w:tc>
      </w:tr>
      <w:tr w:rsidR="009A510F" w:rsidRPr="003D3545" w:rsidTr="00920E46">
        <w:trPr>
          <w:gridAfter w:val="1"/>
          <w:wAfter w:w="709" w:type="dxa"/>
          <w:trHeight w:val="651"/>
        </w:trPr>
        <w:tc>
          <w:tcPr>
            <w:tcW w:w="10456" w:type="dxa"/>
            <w:gridSpan w:val="7"/>
            <w:vAlign w:val="center"/>
          </w:tcPr>
          <w:p w:rsidR="009A510F" w:rsidRPr="003D3545" w:rsidRDefault="009A510F" w:rsidP="004270FD">
            <w:pPr>
              <w:jc w:val="center"/>
              <w:rPr>
                <w:bCs/>
                <w:sz w:val="28"/>
                <w:szCs w:val="28"/>
              </w:rPr>
            </w:pPr>
            <w:r w:rsidRPr="009A510F">
              <w:rPr>
                <w:b/>
                <w:bCs/>
                <w:sz w:val="40"/>
                <w:szCs w:val="40"/>
              </w:rPr>
              <w:t>Состав проект</w:t>
            </w:r>
            <w:r w:rsidR="004270FD">
              <w:rPr>
                <w:b/>
                <w:bCs/>
                <w:sz w:val="40"/>
                <w:szCs w:val="40"/>
              </w:rPr>
              <w:t>ной документации</w:t>
            </w:r>
          </w:p>
        </w:tc>
      </w:tr>
      <w:tr w:rsidR="009A510F" w:rsidRPr="003D3545" w:rsidTr="00920E46">
        <w:trPr>
          <w:gridAfter w:val="1"/>
          <w:wAfter w:w="709" w:type="dxa"/>
          <w:trHeight w:val="636"/>
        </w:trPr>
        <w:tc>
          <w:tcPr>
            <w:tcW w:w="10456" w:type="dxa"/>
            <w:gridSpan w:val="7"/>
            <w:vAlign w:val="center"/>
          </w:tcPr>
          <w:p w:rsidR="009A510F" w:rsidRPr="003D3545" w:rsidRDefault="009A510F" w:rsidP="005F1B92">
            <w:pPr>
              <w:jc w:val="center"/>
              <w:rPr>
                <w:bCs/>
                <w:sz w:val="28"/>
                <w:szCs w:val="28"/>
              </w:rPr>
            </w:pPr>
          </w:p>
        </w:tc>
      </w:tr>
      <w:tr w:rsidR="009A510F" w:rsidRPr="003D3545" w:rsidTr="00920E46">
        <w:trPr>
          <w:gridAfter w:val="1"/>
          <w:wAfter w:w="709" w:type="dxa"/>
          <w:trHeight w:val="571"/>
        </w:trPr>
        <w:tc>
          <w:tcPr>
            <w:tcW w:w="10456" w:type="dxa"/>
            <w:gridSpan w:val="7"/>
            <w:vAlign w:val="center"/>
          </w:tcPr>
          <w:p w:rsidR="009A510F" w:rsidRPr="003D3545" w:rsidRDefault="000847C2" w:rsidP="00D7734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8" behindDoc="1" locked="0" layoutInCell="1" allowOverlap="1" wp14:anchorId="730B159A" wp14:editId="0B48A2A5">
                  <wp:simplePos x="0" y="0"/>
                  <wp:positionH relativeFrom="column">
                    <wp:posOffset>1350645</wp:posOffset>
                  </wp:positionH>
                  <wp:positionV relativeFrom="paragraph">
                    <wp:posOffset>205105</wp:posOffset>
                  </wp:positionV>
                  <wp:extent cx="5048885" cy="3061335"/>
                  <wp:effectExtent l="0" t="0" r="0" b="5715"/>
                  <wp:wrapNone/>
                  <wp:docPr id="32" name="Рисунок 32" descr="Сним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ним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885" cy="3061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 w:val="28"/>
                <w:szCs w:val="28"/>
              </w:rPr>
              <w:t>170</w:t>
            </w:r>
            <w:r w:rsidR="00D77343">
              <w:rPr>
                <w:b/>
                <w:sz w:val="28"/>
                <w:szCs w:val="28"/>
              </w:rPr>
              <w:t>605</w:t>
            </w:r>
            <w:r>
              <w:rPr>
                <w:b/>
                <w:sz w:val="28"/>
                <w:szCs w:val="28"/>
              </w:rPr>
              <w:t>-СП</w:t>
            </w:r>
          </w:p>
        </w:tc>
      </w:tr>
      <w:tr w:rsidR="009A510F" w:rsidRPr="003D3545" w:rsidTr="00920E46">
        <w:trPr>
          <w:gridAfter w:val="1"/>
          <w:wAfter w:w="709" w:type="dxa"/>
          <w:trHeight w:val="663"/>
        </w:trPr>
        <w:tc>
          <w:tcPr>
            <w:tcW w:w="3794" w:type="dxa"/>
            <w:gridSpan w:val="3"/>
            <w:vAlign w:val="center"/>
          </w:tcPr>
          <w:p w:rsidR="009A510F" w:rsidRDefault="009A510F" w:rsidP="005F1B92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</w:p>
        </w:tc>
        <w:tc>
          <w:tcPr>
            <w:tcW w:w="3176" w:type="dxa"/>
            <w:gridSpan w:val="2"/>
            <w:vAlign w:val="center"/>
          </w:tcPr>
          <w:p w:rsidR="009A510F" w:rsidRDefault="009A510F" w:rsidP="005F1B92">
            <w:pPr>
              <w:jc w:val="center"/>
              <w:rPr>
                <w:bCs/>
                <w:spacing w:val="-10"/>
                <w:sz w:val="22"/>
                <w:szCs w:val="22"/>
              </w:rPr>
            </w:pPr>
          </w:p>
        </w:tc>
        <w:tc>
          <w:tcPr>
            <w:tcW w:w="3486" w:type="dxa"/>
            <w:gridSpan w:val="2"/>
            <w:vAlign w:val="center"/>
          </w:tcPr>
          <w:p w:rsidR="009A510F" w:rsidRDefault="009A510F" w:rsidP="005F1B92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</w:p>
        </w:tc>
      </w:tr>
      <w:tr w:rsidR="009A510F" w:rsidRPr="003D3545" w:rsidTr="00920E46">
        <w:trPr>
          <w:gridAfter w:val="1"/>
          <w:wAfter w:w="709" w:type="dxa"/>
          <w:trHeight w:val="663"/>
        </w:trPr>
        <w:tc>
          <w:tcPr>
            <w:tcW w:w="3794" w:type="dxa"/>
            <w:gridSpan w:val="3"/>
            <w:vAlign w:val="center"/>
          </w:tcPr>
          <w:p w:rsidR="009A510F" w:rsidRDefault="009A510F" w:rsidP="00EB68B7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</w:p>
        </w:tc>
        <w:tc>
          <w:tcPr>
            <w:tcW w:w="3176" w:type="dxa"/>
            <w:gridSpan w:val="2"/>
            <w:vAlign w:val="center"/>
          </w:tcPr>
          <w:p w:rsidR="009A510F" w:rsidRDefault="009A510F" w:rsidP="00540C01">
            <w:pPr>
              <w:jc w:val="center"/>
              <w:rPr>
                <w:bCs/>
                <w:spacing w:val="-10"/>
                <w:sz w:val="22"/>
                <w:szCs w:val="22"/>
              </w:rPr>
            </w:pPr>
          </w:p>
        </w:tc>
        <w:tc>
          <w:tcPr>
            <w:tcW w:w="3486" w:type="dxa"/>
            <w:gridSpan w:val="2"/>
            <w:vAlign w:val="center"/>
          </w:tcPr>
          <w:p w:rsidR="009A510F" w:rsidRDefault="009A510F" w:rsidP="00EB68B7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</w:p>
        </w:tc>
      </w:tr>
      <w:tr w:rsidR="000847C2" w:rsidRPr="003D3545" w:rsidTr="000B4348">
        <w:trPr>
          <w:gridAfter w:val="1"/>
          <w:wAfter w:w="709" w:type="dxa"/>
          <w:trHeight w:val="663"/>
        </w:trPr>
        <w:tc>
          <w:tcPr>
            <w:tcW w:w="6970" w:type="dxa"/>
            <w:gridSpan w:val="5"/>
          </w:tcPr>
          <w:p w:rsidR="000847C2" w:rsidRPr="00E276CA" w:rsidRDefault="000847C2" w:rsidP="000B4348">
            <w:pPr>
              <w:pStyle w:val="aff4"/>
              <w:suppressAutoHyphens/>
              <w:spacing w:line="240" w:lineRule="auto"/>
              <w:contextualSpacing/>
              <w:jc w:val="lef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noProof/>
                <w:sz w:val="28"/>
                <w:szCs w:val="28"/>
              </w:rPr>
              <w:drawing>
                <wp:anchor distT="0" distB="0" distL="114300" distR="114300" simplePos="0" relativeHeight="251663360" behindDoc="1" locked="0" layoutInCell="1" allowOverlap="1" wp14:anchorId="21C8A533" wp14:editId="29765525">
                  <wp:simplePos x="0" y="0"/>
                  <wp:positionH relativeFrom="column">
                    <wp:posOffset>1936750</wp:posOffset>
                  </wp:positionH>
                  <wp:positionV relativeFrom="paragraph">
                    <wp:posOffset>6471920</wp:posOffset>
                  </wp:positionV>
                  <wp:extent cx="5048885" cy="3061335"/>
                  <wp:effectExtent l="0" t="0" r="0" b="5715"/>
                  <wp:wrapNone/>
                  <wp:docPr id="14" name="Рисунок 14" descr="Сним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ним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885" cy="3061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Руководитель проектного бюро</w:t>
            </w:r>
          </w:p>
          <w:p w:rsidR="000847C2" w:rsidRPr="00E276CA" w:rsidRDefault="000847C2" w:rsidP="000B4348">
            <w:pPr>
              <w:pStyle w:val="aff4"/>
              <w:suppressAutoHyphens/>
              <w:spacing w:line="240" w:lineRule="auto"/>
              <w:ind w:firstLine="729"/>
              <w:contextualSpacing/>
              <w:jc w:val="left"/>
              <w:rPr>
                <w:rFonts w:ascii="Times New Roman" w:hAnsi="Times New Roman"/>
                <w:b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noProof/>
              </w:rPr>
              <w:drawing>
                <wp:anchor distT="0" distB="0" distL="114300" distR="114300" simplePos="0" relativeHeight="251662336" behindDoc="1" locked="0" layoutInCell="1" allowOverlap="1" wp14:anchorId="3BAD2816" wp14:editId="7CE79DF1">
                  <wp:simplePos x="0" y="0"/>
                  <wp:positionH relativeFrom="column">
                    <wp:posOffset>1936750</wp:posOffset>
                  </wp:positionH>
                  <wp:positionV relativeFrom="paragraph">
                    <wp:posOffset>6471920</wp:posOffset>
                  </wp:positionV>
                  <wp:extent cx="5048885" cy="3061335"/>
                  <wp:effectExtent l="0" t="0" r="0" b="5715"/>
                  <wp:wrapNone/>
                  <wp:docPr id="10" name="Рисунок 10" descr="Сним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Сним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885" cy="3061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486" w:type="dxa"/>
            <w:gridSpan w:val="2"/>
          </w:tcPr>
          <w:p w:rsidR="000847C2" w:rsidRPr="00920E46" w:rsidRDefault="000847C2" w:rsidP="00920E46">
            <w:pPr>
              <w:pStyle w:val="aff4"/>
              <w:suppressAutoHyphens/>
              <w:spacing w:line="240" w:lineRule="auto"/>
              <w:ind w:left="686"/>
              <w:contextualSpacing/>
              <w:jc w:val="left"/>
              <w:rPr>
                <w:rFonts w:ascii="Times New Roman" w:hAnsi="Times New Roman"/>
                <w:b/>
                <w:bCs/>
                <w:caps/>
                <w:color w:val="FFFFFF" w:themeColor="background1"/>
                <w:sz w:val="28"/>
                <w:szCs w:val="28"/>
              </w:rPr>
            </w:pPr>
            <w:proofErr w:type="spellStart"/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>С.А</w:t>
            </w:r>
            <w:proofErr w:type="spellEnd"/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>. Муравьев</w:t>
            </w:r>
            <w:r w:rsidRPr="00920E46">
              <w:rPr>
                <w:rFonts w:ascii="Times New Roman" w:hAnsi="Times New Roman"/>
                <w:b/>
                <w:bCs/>
                <w:color w:val="FFFFFF" w:themeColor="background1"/>
                <w:sz w:val="28"/>
                <w:szCs w:val="28"/>
              </w:rPr>
              <w:t xml:space="preserve"> </w:t>
            </w:r>
            <w:proofErr w:type="spellStart"/>
            <w:r w:rsidRPr="00920E46">
              <w:rPr>
                <w:rFonts w:ascii="Times New Roman" w:hAnsi="Times New Roman"/>
                <w:b/>
                <w:bCs/>
                <w:color w:val="FFFFFF" w:themeColor="background1"/>
                <w:sz w:val="28"/>
                <w:szCs w:val="28"/>
              </w:rPr>
              <w:t>Е.А</w:t>
            </w:r>
            <w:proofErr w:type="spellEnd"/>
            <w:r w:rsidRPr="00920E46">
              <w:rPr>
                <w:rFonts w:ascii="Times New Roman" w:hAnsi="Times New Roman"/>
                <w:b/>
                <w:bCs/>
                <w:color w:val="FFFFFF" w:themeColor="background1"/>
                <w:sz w:val="28"/>
                <w:szCs w:val="28"/>
              </w:rPr>
              <w:t xml:space="preserve">. </w:t>
            </w:r>
            <w:proofErr w:type="spellStart"/>
            <w:r w:rsidRPr="00920E46">
              <w:rPr>
                <w:rFonts w:ascii="Times New Roman" w:hAnsi="Times New Roman"/>
                <w:b/>
                <w:bCs/>
                <w:color w:val="FFFFFF" w:themeColor="background1"/>
                <w:sz w:val="28"/>
                <w:szCs w:val="28"/>
              </w:rPr>
              <w:t>Цивилев</w:t>
            </w:r>
            <w:proofErr w:type="spellEnd"/>
          </w:p>
        </w:tc>
      </w:tr>
      <w:tr w:rsidR="000847C2" w:rsidRPr="003D3545" w:rsidTr="00920E46">
        <w:trPr>
          <w:trHeight w:val="663"/>
        </w:trPr>
        <w:tc>
          <w:tcPr>
            <w:tcW w:w="4503" w:type="dxa"/>
            <w:gridSpan w:val="4"/>
          </w:tcPr>
          <w:p w:rsidR="000847C2" w:rsidRDefault="000847C2" w:rsidP="000B4348">
            <w:pPr>
              <w:pStyle w:val="aff4"/>
              <w:suppressAutoHyphens/>
              <w:spacing w:line="240" w:lineRule="auto"/>
              <w:contextualSpacing/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>Главный инженер проекта</w:t>
            </w:r>
          </w:p>
        </w:tc>
        <w:tc>
          <w:tcPr>
            <w:tcW w:w="3176" w:type="dxa"/>
            <w:gridSpan w:val="2"/>
          </w:tcPr>
          <w:p w:rsidR="000847C2" w:rsidRDefault="000847C2" w:rsidP="000B4348">
            <w:pPr>
              <w:pStyle w:val="aff4"/>
              <w:suppressAutoHyphens/>
              <w:spacing w:line="240" w:lineRule="auto"/>
              <w:ind w:firstLine="729"/>
              <w:contextualSpacing/>
              <w:jc w:val="lef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486" w:type="dxa"/>
            <w:gridSpan w:val="2"/>
          </w:tcPr>
          <w:p w:rsidR="000847C2" w:rsidRPr="00E276CA" w:rsidRDefault="000847C2" w:rsidP="00920E46">
            <w:pPr>
              <w:pStyle w:val="aff4"/>
              <w:suppressAutoHyphens/>
              <w:spacing w:line="240" w:lineRule="auto"/>
              <w:contextualSpacing/>
              <w:jc w:val="left"/>
              <w:rPr>
                <w:rFonts w:ascii="Times New Roman" w:hAnsi="Times New Roman"/>
                <w:b/>
                <w:bCs/>
                <w:cap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</w:t>
            </w:r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</w:t>
            </w:r>
            <w:proofErr w:type="spellEnd"/>
            <w:r w:rsidRPr="00E276C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Васев</w:t>
            </w:r>
            <w:proofErr w:type="spellEnd"/>
          </w:p>
        </w:tc>
      </w:tr>
      <w:tr w:rsidR="000847C2" w:rsidRPr="003D3545" w:rsidTr="00920E46">
        <w:trPr>
          <w:gridAfter w:val="1"/>
          <w:wAfter w:w="709" w:type="dxa"/>
          <w:trHeight w:val="663"/>
        </w:trPr>
        <w:tc>
          <w:tcPr>
            <w:tcW w:w="3794" w:type="dxa"/>
            <w:gridSpan w:val="3"/>
            <w:vAlign w:val="center"/>
          </w:tcPr>
          <w:p w:rsidR="000847C2" w:rsidRDefault="000847C2" w:rsidP="00920E4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</w:p>
        </w:tc>
        <w:tc>
          <w:tcPr>
            <w:tcW w:w="3176" w:type="dxa"/>
            <w:gridSpan w:val="2"/>
            <w:vAlign w:val="center"/>
          </w:tcPr>
          <w:p w:rsidR="000847C2" w:rsidRDefault="000847C2" w:rsidP="00920E46">
            <w:pPr>
              <w:pStyle w:val="aff4"/>
              <w:spacing w:line="240" w:lineRule="auto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</w:p>
        </w:tc>
        <w:tc>
          <w:tcPr>
            <w:tcW w:w="3486" w:type="dxa"/>
            <w:gridSpan w:val="2"/>
            <w:vAlign w:val="center"/>
          </w:tcPr>
          <w:p w:rsidR="000847C2" w:rsidRDefault="000847C2" w:rsidP="00920E4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</w:p>
        </w:tc>
      </w:tr>
      <w:tr w:rsidR="000847C2" w:rsidRPr="003D3545" w:rsidTr="00920E46">
        <w:trPr>
          <w:gridAfter w:val="1"/>
          <w:wAfter w:w="709" w:type="dxa"/>
          <w:trHeight w:val="663"/>
        </w:trPr>
        <w:tc>
          <w:tcPr>
            <w:tcW w:w="10456" w:type="dxa"/>
            <w:gridSpan w:val="7"/>
            <w:vAlign w:val="center"/>
          </w:tcPr>
          <w:tbl>
            <w:tblPr>
              <w:tblStyle w:val="aff1"/>
              <w:tblW w:w="0" w:type="auto"/>
              <w:tblInd w:w="518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851"/>
              <w:gridCol w:w="1134"/>
              <w:gridCol w:w="851"/>
            </w:tblGrid>
            <w:tr w:rsidR="000847C2" w:rsidTr="00EB68B7">
              <w:trPr>
                <w:trHeight w:val="284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hideMark/>
                </w:tcPr>
                <w:p w:rsidR="000847C2" w:rsidRDefault="000847C2" w:rsidP="00920E46">
                  <w:pPr>
                    <w:pStyle w:val="aff4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spacing w:val="-1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Cs/>
                      <w:spacing w:val="-10"/>
                      <w:sz w:val="22"/>
                      <w:szCs w:val="22"/>
                    </w:rPr>
                    <w:t>Изм.</w:t>
                  </w:r>
                </w:p>
              </w:tc>
              <w:tc>
                <w:tcPr>
                  <w:tcW w:w="851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hideMark/>
                </w:tcPr>
                <w:p w:rsidR="000847C2" w:rsidRDefault="000847C2" w:rsidP="00920E46">
                  <w:pPr>
                    <w:pStyle w:val="aff4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spacing w:val="-8"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Cs/>
                      <w:spacing w:val="-8"/>
                      <w:sz w:val="22"/>
                      <w:szCs w:val="22"/>
                    </w:rPr>
                    <w:t>№ док.</w:t>
                  </w:r>
                </w:p>
              </w:tc>
              <w:tc>
                <w:tcPr>
                  <w:tcW w:w="1134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hideMark/>
                </w:tcPr>
                <w:p w:rsidR="000847C2" w:rsidRDefault="000847C2" w:rsidP="00920E46">
                  <w:pPr>
                    <w:pStyle w:val="aff4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Подп.</w:t>
                  </w:r>
                </w:p>
              </w:tc>
              <w:tc>
                <w:tcPr>
                  <w:tcW w:w="851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hideMark/>
                </w:tcPr>
                <w:p w:rsidR="000847C2" w:rsidRDefault="000847C2" w:rsidP="00920E46">
                  <w:pPr>
                    <w:pStyle w:val="aff4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Cs/>
                      <w:sz w:val="22"/>
                      <w:szCs w:val="22"/>
                    </w:rPr>
                    <w:t>Дата</w:t>
                  </w:r>
                </w:p>
              </w:tc>
            </w:tr>
            <w:tr w:rsidR="000847C2" w:rsidTr="00EB68B7">
              <w:trPr>
                <w:trHeight w:val="284"/>
              </w:trPr>
              <w:tc>
                <w:tcPr>
                  <w:tcW w:w="567" w:type="dxa"/>
                  <w:tcBorders>
                    <w:top w:val="single" w:sz="18" w:space="0" w:color="auto"/>
                    <w:left w:val="single" w:sz="18" w:space="0" w:color="auto"/>
                    <w:bottom w:val="single" w:sz="8" w:space="0" w:color="auto"/>
                    <w:right w:val="single" w:sz="18" w:space="0" w:color="auto"/>
                  </w:tcBorders>
                </w:tcPr>
                <w:p w:rsidR="000847C2" w:rsidRDefault="000847C2" w:rsidP="00920E46">
                  <w:pPr>
                    <w:pStyle w:val="aff4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18" w:space="0" w:color="auto"/>
                    <w:left w:val="single" w:sz="18" w:space="0" w:color="auto"/>
                    <w:bottom w:val="single" w:sz="8" w:space="0" w:color="auto"/>
                    <w:right w:val="single" w:sz="18" w:space="0" w:color="auto"/>
                  </w:tcBorders>
                </w:tcPr>
                <w:p w:rsidR="000847C2" w:rsidRDefault="000847C2" w:rsidP="00920E46">
                  <w:pPr>
                    <w:pStyle w:val="aff4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18" w:space="0" w:color="auto"/>
                    <w:left w:val="single" w:sz="18" w:space="0" w:color="auto"/>
                    <w:bottom w:val="single" w:sz="8" w:space="0" w:color="auto"/>
                    <w:right w:val="single" w:sz="18" w:space="0" w:color="auto"/>
                  </w:tcBorders>
                </w:tcPr>
                <w:p w:rsidR="000847C2" w:rsidRDefault="000847C2" w:rsidP="00920E46">
                  <w:pPr>
                    <w:pStyle w:val="aff4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18" w:space="0" w:color="auto"/>
                    <w:left w:val="single" w:sz="18" w:space="0" w:color="auto"/>
                    <w:bottom w:val="single" w:sz="8" w:space="0" w:color="auto"/>
                    <w:right w:val="single" w:sz="18" w:space="0" w:color="auto"/>
                  </w:tcBorders>
                </w:tcPr>
                <w:p w:rsidR="000847C2" w:rsidRDefault="000847C2" w:rsidP="00920E46">
                  <w:pPr>
                    <w:pStyle w:val="aff4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</w:p>
              </w:tc>
            </w:tr>
            <w:tr w:rsidR="000847C2" w:rsidTr="00EB68B7">
              <w:trPr>
                <w:trHeight w:val="284"/>
              </w:trPr>
              <w:tc>
                <w:tcPr>
                  <w:tcW w:w="567" w:type="dxa"/>
                  <w:tcBorders>
                    <w:top w:val="single" w:sz="8" w:space="0" w:color="auto"/>
                    <w:left w:val="single" w:sz="18" w:space="0" w:color="auto"/>
                    <w:bottom w:val="single" w:sz="8" w:space="0" w:color="auto"/>
                    <w:right w:val="single" w:sz="18" w:space="0" w:color="auto"/>
                  </w:tcBorders>
                </w:tcPr>
                <w:p w:rsidR="000847C2" w:rsidRDefault="000847C2" w:rsidP="00920E46">
                  <w:pPr>
                    <w:pStyle w:val="aff4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auto"/>
                    <w:left w:val="single" w:sz="18" w:space="0" w:color="auto"/>
                    <w:bottom w:val="single" w:sz="8" w:space="0" w:color="auto"/>
                    <w:right w:val="single" w:sz="18" w:space="0" w:color="auto"/>
                  </w:tcBorders>
                </w:tcPr>
                <w:p w:rsidR="000847C2" w:rsidRDefault="000847C2" w:rsidP="00920E46">
                  <w:pPr>
                    <w:pStyle w:val="aff4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18" w:space="0" w:color="auto"/>
                    <w:bottom w:val="single" w:sz="8" w:space="0" w:color="auto"/>
                    <w:right w:val="single" w:sz="18" w:space="0" w:color="auto"/>
                  </w:tcBorders>
                </w:tcPr>
                <w:p w:rsidR="000847C2" w:rsidRDefault="000847C2" w:rsidP="00920E46">
                  <w:pPr>
                    <w:pStyle w:val="aff4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auto"/>
                    <w:left w:val="single" w:sz="18" w:space="0" w:color="auto"/>
                    <w:bottom w:val="single" w:sz="8" w:space="0" w:color="auto"/>
                    <w:right w:val="single" w:sz="18" w:space="0" w:color="auto"/>
                  </w:tcBorders>
                </w:tcPr>
                <w:p w:rsidR="000847C2" w:rsidRDefault="000847C2" w:rsidP="00920E46">
                  <w:pPr>
                    <w:pStyle w:val="aff4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</w:p>
              </w:tc>
            </w:tr>
            <w:tr w:rsidR="000847C2" w:rsidTr="00EB68B7">
              <w:trPr>
                <w:trHeight w:val="284"/>
              </w:trPr>
              <w:tc>
                <w:tcPr>
                  <w:tcW w:w="567" w:type="dxa"/>
                  <w:tcBorders>
                    <w:top w:val="single" w:sz="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0847C2" w:rsidRDefault="000847C2" w:rsidP="00920E46">
                  <w:pPr>
                    <w:pStyle w:val="aff4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0847C2" w:rsidRDefault="000847C2" w:rsidP="00920E46">
                  <w:pPr>
                    <w:pStyle w:val="aff4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0847C2" w:rsidRDefault="000847C2" w:rsidP="00920E46">
                  <w:pPr>
                    <w:pStyle w:val="aff4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:rsidR="000847C2" w:rsidRDefault="000847C2" w:rsidP="00920E46">
                  <w:pPr>
                    <w:pStyle w:val="aff4"/>
                    <w:spacing w:line="240" w:lineRule="auto"/>
                    <w:jc w:val="center"/>
                    <w:rPr>
                      <w:rFonts w:ascii="Times New Roman" w:hAnsi="Times New Roman"/>
                      <w:bCs/>
                      <w:sz w:val="22"/>
                      <w:szCs w:val="22"/>
                    </w:rPr>
                  </w:pPr>
                </w:p>
              </w:tc>
            </w:tr>
          </w:tbl>
          <w:p w:rsidR="000847C2" w:rsidRDefault="000847C2" w:rsidP="00920E4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</w:p>
        </w:tc>
      </w:tr>
      <w:tr w:rsidR="000847C2" w:rsidRPr="003D3545" w:rsidTr="000847C2">
        <w:trPr>
          <w:gridAfter w:val="1"/>
          <w:wAfter w:w="709" w:type="dxa"/>
          <w:trHeight w:val="398"/>
        </w:trPr>
        <w:tc>
          <w:tcPr>
            <w:tcW w:w="3794" w:type="dxa"/>
            <w:gridSpan w:val="3"/>
            <w:vAlign w:val="center"/>
          </w:tcPr>
          <w:p w:rsidR="000847C2" w:rsidRDefault="000847C2" w:rsidP="00920E4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</w:p>
        </w:tc>
        <w:tc>
          <w:tcPr>
            <w:tcW w:w="3176" w:type="dxa"/>
            <w:gridSpan w:val="2"/>
            <w:vAlign w:val="center"/>
          </w:tcPr>
          <w:p w:rsidR="000847C2" w:rsidRDefault="000847C2" w:rsidP="00920E46">
            <w:pPr>
              <w:pStyle w:val="aff4"/>
              <w:spacing w:line="240" w:lineRule="auto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</w:p>
        </w:tc>
        <w:tc>
          <w:tcPr>
            <w:tcW w:w="3486" w:type="dxa"/>
            <w:gridSpan w:val="2"/>
            <w:vAlign w:val="center"/>
          </w:tcPr>
          <w:p w:rsidR="000847C2" w:rsidRDefault="000847C2" w:rsidP="00920E4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</w:p>
        </w:tc>
      </w:tr>
      <w:tr w:rsidR="000847C2" w:rsidRPr="003D3545" w:rsidTr="00920E46">
        <w:trPr>
          <w:gridAfter w:val="1"/>
          <w:wAfter w:w="709" w:type="dxa"/>
          <w:trHeight w:val="663"/>
        </w:trPr>
        <w:tc>
          <w:tcPr>
            <w:tcW w:w="3794" w:type="dxa"/>
            <w:gridSpan w:val="3"/>
            <w:vAlign w:val="center"/>
          </w:tcPr>
          <w:p w:rsidR="000847C2" w:rsidRDefault="000847C2" w:rsidP="00920E4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</w:p>
        </w:tc>
        <w:tc>
          <w:tcPr>
            <w:tcW w:w="3176" w:type="dxa"/>
            <w:gridSpan w:val="2"/>
            <w:vAlign w:val="center"/>
          </w:tcPr>
          <w:p w:rsidR="000847C2" w:rsidRDefault="000847C2" w:rsidP="00920E46">
            <w:pPr>
              <w:pStyle w:val="aff4"/>
              <w:spacing w:line="240" w:lineRule="auto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</w:p>
        </w:tc>
        <w:tc>
          <w:tcPr>
            <w:tcW w:w="3486" w:type="dxa"/>
            <w:gridSpan w:val="2"/>
            <w:vAlign w:val="center"/>
          </w:tcPr>
          <w:p w:rsidR="000847C2" w:rsidRDefault="000847C2" w:rsidP="00920E4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</w:p>
        </w:tc>
      </w:tr>
      <w:tr w:rsidR="000847C2" w:rsidRPr="003D3545" w:rsidTr="00920E46">
        <w:trPr>
          <w:gridAfter w:val="1"/>
          <w:wAfter w:w="709" w:type="dxa"/>
          <w:trHeight w:val="663"/>
        </w:trPr>
        <w:tc>
          <w:tcPr>
            <w:tcW w:w="3794" w:type="dxa"/>
            <w:gridSpan w:val="3"/>
            <w:vAlign w:val="center"/>
          </w:tcPr>
          <w:p w:rsidR="000847C2" w:rsidRDefault="000847C2" w:rsidP="00920E4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</w:p>
        </w:tc>
        <w:tc>
          <w:tcPr>
            <w:tcW w:w="3176" w:type="dxa"/>
            <w:gridSpan w:val="2"/>
            <w:vAlign w:val="center"/>
          </w:tcPr>
          <w:p w:rsidR="000847C2" w:rsidRDefault="000847C2" w:rsidP="00920E46">
            <w:pPr>
              <w:pStyle w:val="aff4"/>
              <w:spacing w:line="240" w:lineRule="auto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</w:p>
        </w:tc>
        <w:tc>
          <w:tcPr>
            <w:tcW w:w="3486" w:type="dxa"/>
            <w:gridSpan w:val="2"/>
            <w:vAlign w:val="center"/>
          </w:tcPr>
          <w:p w:rsidR="000847C2" w:rsidRDefault="000847C2" w:rsidP="00920E4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</w:p>
        </w:tc>
      </w:tr>
      <w:tr w:rsidR="000847C2" w:rsidRPr="003D3545" w:rsidTr="00920E46">
        <w:trPr>
          <w:gridAfter w:val="1"/>
          <w:wAfter w:w="709" w:type="dxa"/>
          <w:trHeight w:val="635"/>
        </w:trPr>
        <w:tc>
          <w:tcPr>
            <w:tcW w:w="3794" w:type="dxa"/>
            <w:gridSpan w:val="3"/>
            <w:vAlign w:val="center"/>
          </w:tcPr>
          <w:p w:rsidR="000847C2" w:rsidRDefault="000847C2" w:rsidP="00920E4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</w:p>
        </w:tc>
        <w:tc>
          <w:tcPr>
            <w:tcW w:w="3176" w:type="dxa"/>
            <w:gridSpan w:val="2"/>
            <w:vAlign w:val="center"/>
          </w:tcPr>
          <w:p w:rsidR="000847C2" w:rsidRDefault="000847C2" w:rsidP="000847C2">
            <w:pPr>
              <w:jc w:val="center"/>
              <w:rPr>
                <w:bCs/>
                <w:spacing w:val="-10"/>
                <w:sz w:val="22"/>
                <w:szCs w:val="22"/>
              </w:rPr>
            </w:pPr>
            <w:r w:rsidRPr="00A366F1">
              <w:rPr>
                <w:b/>
                <w:sz w:val="28"/>
                <w:szCs w:val="28"/>
              </w:rPr>
              <w:t>201</w:t>
            </w: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3486" w:type="dxa"/>
            <w:gridSpan w:val="2"/>
            <w:vAlign w:val="center"/>
          </w:tcPr>
          <w:p w:rsidR="000847C2" w:rsidRDefault="000847C2" w:rsidP="00920E46">
            <w:pPr>
              <w:pStyle w:val="aff4"/>
              <w:spacing w:line="240" w:lineRule="auto"/>
              <w:jc w:val="center"/>
              <w:rPr>
                <w:rFonts w:ascii="Times New Roman" w:hAnsi="Times New Roman"/>
                <w:bCs/>
                <w:spacing w:val="-10"/>
                <w:sz w:val="22"/>
                <w:szCs w:val="22"/>
              </w:rPr>
            </w:pPr>
          </w:p>
        </w:tc>
      </w:tr>
    </w:tbl>
    <w:p w:rsidR="00E963BA" w:rsidRDefault="00E963BA" w:rsidP="0032631C">
      <w:pPr>
        <w:spacing w:line="360" w:lineRule="auto"/>
        <w:rPr>
          <w:bCs/>
          <w:sz w:val="28"/>
          <w:szCs w:val="28"/>
        </w:rPr>
        <w:sectPr w:rsidR="00E963BA" w:rsidSect="00614E2C">
          <w:headerReference w:type="first" r:id="rId20"/>
          <w:footerReference w:type="first" r:id="rId21"/>
          <w:pgSz w:w="11907" w:h="16840" w:code="9"/>
          <w:pgMar w:top="426" w:right="851" w:bottom="426" w:left="1276" w:header="0" w:footer="0" w:gutter="0"/>
          <w:pgNumType w:start="1"/>
          <w:cols w:space="720"/>
          <w:titlePg/>
          <w:docGrid w:linePitch="272"/>
        </w:sectPr>
      </w:pPr>
    </w:p>
    <w:tbl>
      <w:tblPr>
        <w:tblW w:w="5087" w:type="pct"/>
        <w:tblInd w:w="-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1"/>
        <w:gridCol w:w="2763"/>
        <w:gridCol w:w="4978"/>
        <w:gridCol w:w="1807"/>
      </w:tblGrid>
      <w:tr w:rsidR="00920E46" w:rsidRPr="0043263B" w:rsidTr="0001164C">
        <w:trPr>
          <w:trHeight w:val="678"/>
          <w:tblHeader/>
        </w:trPr>
        <w:tc>
          <w:tcPr>
            <w:tcW w:w="911" w:type="dxa"/>
            <w:tcBorders>
              <w:bottom w:val="single" w:sz="4" w:space="0" w:color="auto"/>
            </w:tcBorders>
            <w:vAlign w:val="center"/>
          </w:tcPr>
          <w:p w:rsidR="00920E46" w:rsidRPr="00952D6C" w:rsidRDefault="00920E46" w:rsidP="000B4348">
            <w:pPr>
              <w:ind w:left="-108" w:right="-91"/>
              <w:jc w:val="center"/>
              <w:rPr>
                <w:b/>
                <w:color w:val="000000"/>
                <w:sz w:val="22"/>
                <w:szCs w:val="22"/>
              </w:rPr>
            </w:pPr>
            <w:r w:rsidRPr="00952D6C">
              <w:rPr>
                <w:sz w:val="22"/>
                <w:szCs w:val="22"/>
                <w:lang w:val="en-US"/>
              </w:rPr>
              <w:lastRenderedPageBreak/>
              <w:tab/>
            </w:r>
            <w:r w:rsidRPr="00952D6C">
              <w:rPr>
                <w:b/>
                <w:color w:val="000000"/>
                <w:sz w:val="22"/>
                <w:szCs w:val="22"/>
              </w:rPr>
              <w:t>Номер тома</w:t>
            </w:r>
          </w:p>
        </w:tc>
        <w:tc>
          <w:tcPr>
            <w:tcW w:w="2763" w:type="dxa"/>
            <w:tcBorders>
              <w:bottom w:val="single" w:sz="4" w:space="0" w:color="auto"/>
            </w:tcBorders>
            <w:vAlign w:val="center"/>
          </w:tcPr>
          <w:p w:rsidR="00920E46" w:rsidRPr="00952D6C" w:rsidRDefault="00920E46" w:rsidP="000B43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52D6C">
              <w:rPr>
                <w:b/>
                <w:color w:val="000000"/>
                <w:sz w:val="22"/>
                <w:szCs w:val="22"/>
              </w:rPr>
              <w:t>Обозначение</w:t>
            </w:r>
          </w:p>
        </w:tc>
        <w:tc>
          <w:tcPr>
            <w:tcW w:w="4978" w:type="dxa"/>
            <w:tcBorders>
              <w:bottom w:val="single" w:sz="4" w:space="0" w:color="auto"/>
            </w:tcBorders>
            <w:vAlign w:val="center"/>
          </w:tcPr>
          <w:p w:rsidR="00920E46" w:rsidRPr="00952D6C" w:rsidRDefault="00920E46" w:rsidP="000B43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52D6C">
              <w:rPr>
                <w:b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vAlign w:val="center"/>
          </w:tcPr>
          <w:p w:rsidR="00920E46" w:rsidRPr="00952D6C" w:rsidRDefault="00920E46" w:rsidP="000B43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952D6C">
              <w:rPr>
                <w:b/>
                <w:color w:val="000000"/>
                <w:sz w:val="22"/>
                <w:szCs w:val="22"/>
              </w:rPr>
              <w:t>Примечание</w:t>
            </w:r>
          </w:p>
        </w:tc>
      </w:tr>
      <w:tr w:rsidR="00920E46" w:rsidRPr="0043263B" w:rsidTr="0020581D">
        <w:trPr>
          <w:trHeight w:val="739"/>
        </w:trPr>
        <w:tc>
          <w:tcPr>
            <w:tcW w:w="10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81D" w:rsidRPr="0020581D" w:rsidRDefault="00E13AA7" w:rsidP="0020581D">
            <w:pPr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E13AA7">
              <w:rPr>
                <w:b/>
                <w:color w:val="000000"/>
                <w:sz w:val="24"/>
                <w:szCs w:val="24"/>
              </w:rPr>
              <w:t>ВЛ</w:t>
            </w:r>
            <w:proofErr w:type="spellEnd"/>
            <w:r w:rsidRPr="00E13AA7">
              <w:rPr>
                <w:b/>
                <w:color w:val="000000"/>
                <w:sz w:val="24"/>
                <w:szCs w:val="24"/>
              </w:rPr>
              <w:t>-110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кВ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Красноленинская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– </w:t>
            </w:r>
            <w:proofErr w:type="gramStart"/>
            <w:r>
              <w:rPr>
                <w:b/>
                <w:color w:val="000000"/>
                <w:sz w:val="24"/>
                <w:szCs w:val="24"/>
              </w:rPr>
              <w:t>Чистая</w:t>
            </w:r>
            <w:proofErr w:type="gramEnd"/>
            <w:r>
              <w:rPr>
                <w:b/>
                <w:color w:val="000000"/>
                <w:sz w:val="24"/>
                <w:szCs w:val="24"/>
              </w:rPr>
              <w:t xml:space="preserve"> 1,</w:t>
            </w:r>
            <w:r w:rsidR="0020581D" w:rsidRPr="0020581D">
              <w:rPr>
                <w:b/>
                <w:color w:val="000000"/>
                <w:sz w:val="24"/>
                <w:szCs w:val="24"/>
              </w:rPr>
              <w:t>2</w:t>
            </w:r>
          </w:p>
          <w:p w:rsidR="00920E46" w:rsidRPr="001F671E" w:rsidRDefault="0020581D" w:rsidP="0020581D">
            <w:pPr>
              <w:jc w:val="center"/>
              <w:rPr>
                <w:color w:val="000000"/>
                <w:sz w:val="24"/>
                <w:szCs w:val="24"/>
              </w:rPr>
            </w:pPr>
            <w:r w:rsidRPr="0020581D">
              <w:rPr>
                <w:b/>
                <w:color w:val="000000"/>
                <w:sz w:val="24"/>
                <w:szCs w:val="24"/>
              </w:rPr>
              <w:t>(пролеты опор №№ 8-9, 11- 25, 27-28, 47-50, 86-88, 93-95, 98-102)</w:t>
            </w:r>
          </w:p>
        </w:tc>
      </w:tr>
      <w:tr w:rsidR="00920E46" w:rsidRPr="0043263B" w:rsidTr="0001164C">
        <w:trPr>
          <w:trHeight w:val="567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E46" w:rsidRPr="00952D6C" w:rsidRDefault="00920E46" w:rsidP="000B43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E46" w:rsidRPr="00952D6C" w:rsidRDefault="00920E46" w:rsidP="000B4348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E46" w:rsidRPr="00952D6C" w:rsidRDefault="00920E46" w:rsidP="000B4348">
            <w:pPr>
              <w:spacing w:line="276" w:lineRule="auto"/>
              <w:rPr>
                <w:b/>
                <w:color w:val="000000"/>
                <w:sz w:val="22"/>
                <w:szCs w:val="22"/>
                <w:u w:val="single"/>
              </w:rPr>
            </w:pPr>
            <w:r w:rsidRPr="00952D6C">
              <w:rPr>
                <w:b/>
                <w:color w:val="000000"/>
                <w:sz w:val="22"/>
                <w:szCs w:val="22"/>
                <w:u w:val="single"/>
              </w:rPr>
              <w:t>Проектная документация: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E46" w:rsidRPr="00952D6C" w:rsidRDefault="00920E46" w:rsidP="000B43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20E46" w:rsidRPr="0043263B" w:rsidTr="0001164C">
        <w:trPr>
          <w:trHeight w:val="567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E46" w:rsidRPr="00952D6C" w:rsidRDefault="00DC41C7" w:rsidP="000B434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01-</w:t>
            </w:r>
            <w:r w:rsidR="00920E46" w:rsidRPr="00952D6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E46" w:rsidRPr="00952D6C" w:rsidRDefault="00656D2E" w:rsidP="00192056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</w:t>
            </w:r>
            <w:r w:rsidR="00192056">
              <w:rPr>
                <w:color w:val="000000"/>
                <w:sz w:val="22"/>
                <w:szCs w:val="22"/>
              </w:rPr>
              <w:t>605</w:t>
            </w:r>
            <w:r w:rsidR="00920E46" w:rsidRPr="00952D6C">
              <w:rPr>
                <w:color w:val="000000"/>
                <w:sz w:val="22"/>
                <w:szCs w:val="22"/>
              </w:rPr>
              <w:t>-</w:t>
            </w:r>
            <w:r w:rsidR="00920E46">
              <w:rPr>
                <w:color w:val="000000"/>
                <w:sz w:val="22"/>
                <w:szCs w:val="22"/>
              </w:rPr>
              <w:t>01-</w:t>
            </w:r>
            <w:proofErr w:type="spellStart"/>
            <w:r w:rsidR="00920E46" w:rsidRPr="00952D6C">
              <w:rPr>
                <w:color w:val="000000"/>
                <w:sz w:val="22"/>
                <w:szCs w:val="22"/>
              </w:rPr>
              <w:t>Т1</w:t>
            </w:r>
            <w:proofErr w:type="spellEnd"/>
            <w:r w:rsidR="00920E46" w:rsidRPr="00952D6C">
              <w:rPr>
                <w:color w:val="000000"/>
                <w:sz w:val="22"/>
                <w:szCs w:val="22"/>
              </w:rPr>
              <w:t>-</w:t>
            </w:r>
            <w:proofErr w:type="spellStart"/>
            <w:r w:rsidR="00920E46" w:rsidRPr="00952D6C">
              <w:rPr>
                <w:color w:val="000000"/>
                <w:sz w:val="22"/>
                <w:szCs w:val="22"/>
              </w:rPr>
              <w:t>ПЗ</w:t>
            </w:r>
            <w:proofErr w:type="spellEnd"/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E46" w:rsidRPr="00952D6C" w:rsidRDefault="00920E46" w:rsidP="000B4348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Раздел 1. Пояснительная записка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E46" w:rsidRPr="00952D6C" w:rsidRDefault="00920E46" w:rsidP="000B43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20E46" w:rsidRPr="0043263B" w:rsidTr="0001164C">
        <w:trPr>
          <w:trHeight w:val="567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E46" w:rsidRPr="0001164C" w:rsidRDefault="00DC41C7" w:rsidP="000B4348">
            <w:pPr>
              <w:jc w:val="center"/>
              <w:rPr>
                <w:color w:val="000000"/>
                <w:sz w:val="22"/>
                <w:szCs w:val="22"/>
              </w:rPr>
            </w:pPr>
            <w:r w:rsidRPr="0001164C">
              <w:rPr>
                <w:color w:val="000000"/>
                <w:sz w:val="22"/>
                <w:szCs w:val="22"/>
              </w:rPr>
              <w:t>01-</w:t>
            </w:r>
            <w:r w:rsidR="00920E46" w:rsidRPr="0001164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E46" w:rsidRPr="0001164C" w:rsidRDefault="00920E46" w:rsidP="000B4348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E46" w:rsidRPr="0001164C" w:rsidRDefault="00920E46" w:rsidP="000B4348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01164C">
              <w:rPr>
                <w:color w:val="000000"/>
                <w:sz w:val="22"/>
                <w:szCs w:val="22"/>
              </w:rPr>
              <w:t>Раздел 2. Проект полосы отвода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E46" w:rsidRPr="00952D6C" w:rsidRDefault="00192056" w:rsidP="000B4348">
            <w:pPr>
              <w:jc w:val="center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Не разрабатывается</w:t>
            </w:r>
          </w:p>
        </w:tc>
      </w:tr>
      <w:tr w:rsidR="00920E46" w:rsidRPr="0043263B" w:rsidTr="0001164C">
        <w:trPr>
          <w:trHeight w:val="567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E46" w:rsidRPr="0001164C" w:rsidRDefault="00DC41C7" w:rsidP="000B4348">
            <w:pPr>
              <w:jc w:val="center"/>
              <w:rPr>
                <w:color w:val="000000"/>
                <w:sz w:val="22"/>
                <w:szCs w:val="22"/>
              </w:rPr>
            </w:pPr>
            <w:r w:rsidRPr="0001164C">
              <w:rPr>
                <w:color w:val="000000"/>
                <w:sz w:val="22"/>
                <w:szCs w:val="22"/>
              </w:rPr>
              <w:t>01-</w:t>
            </w:r>
            <w:r w:rsidR="00920E46" w:rsidRPr="0001164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E46" w:rsidRPr="0001164C" w:rsidRDefault="00192056" w:rsidP="000B4348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170605</w:t>
            </w:r>
            <w:r w:rsidR="00920E46" w:rsidRPr="0001164C">
              <w:rPr>
                <w:color w:val="000000"/>
                <w:sz w:val="22"/>
                <w:szCs w:val="22"/>
              </w:rPr>
              <w:t>-01-</w:t>
            </w:r>
            <w:proofErr w:type="spellStart"/>
            <w:r w:rsidR="00920E46" w:rsidRPr="0001164C">
              <w:rPr>
                <w:color w:val="000000"/>
                <w:sz w:val="22"/>
                <w:szCs w:val="22"/>
              </w:rPr>
              <w:t>Т3</w:t>
            </w:r>
            <w:proofErr w:type="spellEnd"/>
            <w:r w:rsidR="00920E46" w:rsidRPr="0001164C">
              <w:rPr>
                <w:color w:val="000000"/>
                <w:sz w:val="22"/>
                <w:szCs w:val="22"/>
              </w:rPr>
              <w:t>-</w:t>
            </w:r>
            <w:proofErr w:type="spellStart"/>
            <w:r w:rsidR="00920E46" w:rsidRPr="0001164C">
              <w:rPr>
                <w:color w:val="000000"/>
                <w:sz w:val="22"/>
                <w:szCs w:val="22"/>
              </w:rPr>
              <w:t>ТКР</w:t>
            </w:r>
            <w:proofErr w:type="spellEnd"/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E46" w:rsidRPr="0001164C" w:rsidRDefault="00920E46" w:rsidP="000B4348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01164C">
              <w:rPr>
                <w:color w:val="000000"/>
                <w:sz w:val="22"/>
                <w:szCs w:val="22"/>
              </w:rPr>
              <w:t>Раздел 3. Технологические и  конструктивные  решения  линейного объекта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E46" w:rsidRPr="00952D6C" w:rsidRDefault="00920E46" w:rsidP="000B43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20E46" w:rsidRPr="0043263B" w:rsidTr="0001164C">
        <w:trPr>
          <w:trHeight w:val="567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E46" w:rsidRPr="00952D6C" w:rsidRDefault="00DC41C7" w:rsidP="000B434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01-</w:t>
            </w:r>
            <w:r w:rsidR="00920E46" w:rsidRPr="00952D6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E46" w:rsidRPr="00952D6C" w:rsidRDefault="00920E46" w:rsidP="000B4348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E46" w:rsidRPr="00952D6C" w:rsidRDefault="00920E46" w:rsidP="000B4348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Раздел 4. Здания строения и сооружения, входящие в инфраструктуру линейного объекта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E46" w:rsidRPr="00952D6C" w:rsidRDefault="00920E46" w:rsidP="000B4348">
            <w:pPr>
              <w:jc w:val="center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Не разрабатывается</w:t>
            </w:r>
          </w:p>
        </w:tc>
      </w:tr>
      <w:tr w:rsidR="00920E46" w:rsidRPr="0043263B" w:rsidTr="0001164C">
        <w:trPr>
          <w:trHeight w:val="567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E46" w:rsidRPr="00952D6C" w:rsidRDefault="00DC41C7" w:rsidP="000B434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01-</w:t>
            </w:r>
            <w:r w:rsidR="00920E46" w:rsidRPr="00952D6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E46" w:rsidRPr="00952D6C" w:rsidRDefault="00192056" w:rsidP="000B4348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170605</w:t>
            </w:r>
            <w:r w:rsidR="00920E46" w:rsidRPr="00952D6C">
              <w:rPr>
                <w:color w:val="000000"/>
                <w:sz w:val="22"/>
                <w:szCs w:val="22"/>
              </w:rPr>
              <w:t>-</w:t>
            </w:r>
            <w:r w:rsidR="00920E46">
              <w:rPr>
                <w:color w:val="000000"/>
                <w:sz w:val="22"/>
                <w:szCs w:val="22"/>
              </w:rPr>
              <w:t>01-</w:t>
            </w:r>
            <w:proofErr w:type="spellStart"/>
            <w:r w:rsidR="00920E46" w:rsidRPr="00952D6C">
              <w:rPr>
                <w:color w:val="000000"/>
                <w:sz w:val="22"/>
                <w:szCs w:val="22"/>
              </w:rPr>
              <w:t>Т5</w:t>
            </w:r>
            <w:proofErr w:type="spellEnd"/>
            <w:r w:rsidR="00920E46" w:rsidRPr="00952D6C">
              <w:rPr>
                <w:color w:val="000000"/>
                <w:sz w:val="22"/>
                <w:szCs w:val="22"/>
              </w:rPr>
              <w:t>-</w:t>
            </w:r>
            <w:proofErr w:type="spellStart"/>
            <w:r w:rsidR="00920E46" w:rsidRPr="00952D6C">
              <w:rPr>
                <w:color w:val="000000"/>
                <w:sz w:val="22"/>
                <w:szCs w:val="22"/>
              </w:rPr>
              <w:t>ПОС</w:t>
            </w:r>
            <w:proofErr w:type="spellEnd"/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E46" w:rsidRPr="00952D6C" w:rsidRDefault="00920E46" w:rsidP="000B4348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Раздел 5. Проект организации строительства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E46" w:rsidRPr="00952D6C" w:rsidRDefault="00920E46" w:rsidP="000B43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20E46" w:rsidRPr="0043263B" w:rsidTr="0001164C">
        <w:trPr>
          <w:trHeight w:val="567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E46" w:rsidRPr="00952D6C" w:rsidRDefault="00DC41C7" w:rsidP="000B434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01-</w:t>
            </w:r>
            <w:r w:rsidR="00920E46" w:rsidRPr="00952D6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E46" w:rsidRPr="00952D6C" w:rsidRDefault="00656D2E" w:rsidP="000B4348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E46" w:rsidRPr="00952D6C" w:rsidRDefault="00920E46" w:rsidP="000B4348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Раздел 6. Проект организации работ по сносу (демонтажу) линейного объекта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E46" w:rsidRPr="00952D6C" w:rsidRDefault="00656D2E" w:rsidP="000B4348">
            <w:pPr>
              <w:jc w:val="center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Не разрабатывается</w:t>
            </w:r>
          </w:p>
        </w:tc>
      </w:tr>
      <w:tr w:rsidR="00920E46" w:rsidRPr="0043263B" w:rsidTr="0001164C">
        <w:trPr>
          <w:trHeight w:val="567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E46" w:rsidRPr="00952D6C" w:rsidRDefault="00DC41C7" w:rsidP="000B434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01-</w:t>
            </w:r>
            <w:r w:rsidR="00920E46" w:rsidRPr="00952D6C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E46" w:rsidRPr="00952D6C" w:rsidRDefault="00192056" w:rsidP="000B4348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170605</w:t>
            </w:r>
            <w:r w:rsidR="00920E46" w:rsidRPr="00952D6C">
              <w:rPr>
                <w:color w:val="000000"/>
                <w:sz w:val="22"/>
                <w:szCs w:val="22"/>
              </w:rPr>
              <w:t>-</w:t>
            </w:r>
            <w:r w:rsidR="00920E46">
              <w:rPr>
                <w:color w:val="000000"/>
                <w:sz w:val="22"/>
                <w:szCs w:val="22"/>
              </w:rPr>
              <w:t>01-</w:t>
            </w:r>
            <w:proofErr w:type="spellStart"/>
            <w:r w:rsidR="00920E46" w:rsidRPr="00952D6C">
              <w:rPr>
                <w:color w:val="000000"/>
                <w:sz w:val="22"/>
                <w:szCs w:val="22"/>
              </w:rPr>
              <w:t>Т7</w:t>
            </w:r>
            <w:proofErr w:type="spellEnd"/>
            <w:r w:rsidR="00920E46" w:rsidRPr="00952D6C">
              <w:rPr>
                <w:color w:val="000000"/>
                <w:sz w:val="22"/>
                <w:szCs w:val="22"/>
              </w:rPr>
              <w:t>-</w:t>
            </w:r>
            <w:proofErr w:type="spellStart"/>
            <w:r w:rsidR="00920E46">
              <w:rPr>
                <w:color w:val="000000"/>
                <w:sz w:val="22"/>
                <w:szCs w:val="22"/>
              </w:rPr>
              <w:t>О</w:t>
            </w:r>
            <w:r w:rsidR="00920E46" w:rsidRPr="00952D6C">
              <w:rPr>
                <w:color w:val="000000"/>
                <w:sz w:val="22"/>
                <w:szCs w:val="22"/>
              </w:rPr>
              <w:t>ОС</w:t>
            </w:r>
            <w:proofErr w:type="spellEnd"/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E46" w:rsidRPr="00952D6C" w:rsidRDefault="00920E46" w:rsidP="000B4348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 xml:space="preserve">Раздел 7. </w:t>
            </w:r>
            <w:r>
              <w:rPr>
                <w:color w:val="000000"/>
                <w:sz w:val="22"/>
                <w:szCs w:val="22"/>
              </w:rPr>
              <w:t>Перечень м</w:t>
            </w:r>
            <w:r w:rsidRPr="00952D6C">
              <w:rPr>
                <w:color w:val="000000"/>
                <w:sz w:val="22"/>
                <w:szCs w:val="22"/>
              </w:rPr>
              <w:t>ероприяти</w:t>
            </w:r>
            <w:r>
              <w:rPr>
                <w:color w:val="000000"/>
                <w:sz w:val="22"/>
                <w:szCs w:val="22"/>
              </w:rPr>
              <w:t>й</w:t>
            </w:r>
            <w:r w:rsidRPr="00952D6C">
              <w:rPr>
                <w:color w:val="000000"/>
                <w:sz w:val="22"/>
                <w:szCs w:val="22"/>
              </w:rPr>
              <w:t xml:space="preserve">  по охране окружающей среды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E46" w:rsidRPr="00952D6C" w:rsidRDefault="00723342" w:rsidP="000B4348">
            <w:pPr>
              <w:jc w:val="center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Не разрабатывается</w:t>
            </w:r>
          </w:p>
        </w:tc>
      </w:tr>
      <w:tr w:rsidR="00920E46" w:rsidRPr="0043263B" w:rsidTr="0001164C">
        <w:trPr>
          <w:trHeight w:val="567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E46" w:rsidRPr="00952D6C" w:rsidRDefault="00DC41C7" w:rsidP="000B434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01-</w:t>
            </w:r>
            <w:r w:rsidR="00920E46" w:rsidRPr="00952D6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E46" w:rsidRPr="00952D6C" w:rsidRDefault="00192056" w:rsidP="00780760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170605</w:t>
            </w:r>
            <w:r w:rsidR="00920E46" w:rsidRPr="00952D6C">
              <w:rPr>
                <w:color w:val="000000"/>
                <w:sz w:val="22"/>
                <w:szCs w:val="22"/>
              </w:rPr>
              <w:t>-</w:t>
            </w:r>
            <w:r w:rsidR="00920E46">
              <w:rPr>
                <w:color w:val="000000"/>
                <w:sz w:val="22"/>
                <w:szCs w:val="22"/>
              </w:rPr>
              <w:t>01-</w:t>
            </w:r>
            <w:proofErr w:type="spellStart"/>
            <w:r w:rsidR="00920E46" w:rsidRPr="00952D6C">
              <w:rPr>
                <w:color w:val="000000"/>
                <w:sz w:val="22"/>
                <w:szCs w:val="22"/>
              </w:rPr>
              <w:t>Т8</w:t>
            </w:r>
            <w:proofErr w:type="spellEnd"/>
            <w:r w:rsidR="00920E46" w:rsidRPr="00952D6C">
              <w:rPr>
                <w:color w:val="000000"/>
                <w:sz w:val="22"/>
                <w:szCs w:val="22"/>
              </w:rPr>
              <w:t>-</w:t>
            </w:r>
            <w:r w:rsidR="00780760">
              <w:rPr>
                <w:color w:val="000000"/>
                <w:sz w:val="22"/>
                <w:szCs w:val="22"/>
              </w:rPr>
              <w:t>ПБ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E46" w:rsidRPr="00952D6C" w:rsidRDefault="00920E46" w:rsidP="000B4348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Раздел 8. Мероприятия по обеспечению пожарной безопасности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E46" w:rsidRPr="00952D6C" w:rsidRDefault="00723342" w:rsidP="000B4348">
            <w:pPr>
              <w:jc w:val="center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Не разрабатывается</w:t>
            </w:r>
          </w:p>
        </w:tc>
      </w:tr>
      <w:tr w:rsidR="00920E46" w:rsidRPr="0043263B" w:rsidTr="0001164C">
        <w:trPr>
          <w:trHeight w:val="567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E46" w:rsidRPr="00952D6C" w:rsidRDefault="00DC41C7" w:rsidP="000B434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01-</w:t>
            </w:r>
            <w:r w:rsidR="00920E46" w:rsidRPr="00952D6C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E46" w:rsidRPr="00952D6C" w:rsidRDefault="00192056" w:rsidP="000B4348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170605</w:t>
            </w:r>
            <w:r w:rsidR="00920E46" w:rsidRPr="00952D6C">
              <w:rPr>
                <w:color w:val="000000"/>
                <w:sz w:val="22"/>
                <w:szCs w:val="22"/>
              </w:rPr>
              <w:t>-</w:t>
            </w:r>
            <w:r w:rsidR="00920E46">
              <w:rPr>
                <w:color w:val="000000"/>
                <w:sz w:val="22"/>
                <w:szCs w:val="22"/>
              </w:rPr>
              <w:t>01-</w:t>
            </w:r>
            <w:proofErr w:type="spellStart"/>
            <w:r w:rsidR="00920E46" w:rsidRPr="00952D6C">
              <w:rPr>
                <w:color w:val="000000"/>
                <w:sz w:val="22"/>
                <w:szCs w:val="22"/>
              </w:rPr>
              <w:t>Т9</w:t>
            </w:r>
            <w:proofErr w:type="spellEnd"/>
            <w:r w:rsidR="00920E46" w:rsidRPr="00952D6C">
              <w:rPr>
                <w:color w:val="000000"/>
                <w:sz w:val="22"/>
                <w:szCs w:val="22"/>
              </w:rPr>
              <w:t>-СМ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E46" w:rsidRPr="00952D6C" w:rsidRDefault="00920E46" w:rsidP="000B4348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Раздел 9. Смета на строительство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E46" w:rsidRPr="00952D6C" w:rsidRDefault="00920E46" w:rsidP="000B43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1164C" w:rsidRPr="0043263B" w:rsidTr="00192056">
        <w:trPr>
          <w:trHeight w:val="669"/>
        </w:trPr>
        <w:tc>
          <w:tcPr>
            <w:tcW w:w="10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056" w:rsidRDefault="00EB72B4" w:rsidP="00192056">
            <w:pPr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color w:val="000000"/>
                <w:sz w:val="24"/>
                <w:szCs w:val="24"/>
              </w:rPr>
              <w:t>ВЛ</w:t>
            </w:r>
            <w:proofErr w:type="spellEnd"/>
            <w:proofErr w:type="gramEnd"/>
            <w:r>
              <w:rPr>
                <w:b/>
                <w:color w:val="000000"/>
                <w:sz w:val="24"/>
                <w:szCs w:val="24"/>
              </w:rPr>
              <w:t xml:space="preserve"> 110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кВ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EB72B4">
              <w:rPr>
                <w:b/>
                <w:color w:val="000000"/>
                <w:sz w:val="24"/>
                <w:szCs w:val="24"/>
              </w:rPr>
              <w:t>ПС</w:t>
            </w:r>
            <w:proofErr w:type="spellEnd"/>
            <w:r w:rsidRPr="00EB72B4">
              <w:rPr>
                <w:b/>
                <w:color w:val="000000"/>
                <w:sz w:val="24"/>
                <w:szCs w:val="24"/>
              </w:rPr>
              <w:t xml:space="preserve"> Чистая – </w:t>
            </w:r>
            <w:proofErr w:type="spellStart"/>
            <w:r w:rsidRPr="00EB72B4">
              <w:rPr>
                <w:b/>
                <w:color w:val="000000"/>
                <w:sz w:val="24"/>
                <w:szCs w:val="24"/>
              </w:rPr>
              <w:t>ПС</w:t>
            </w:r>
            <w:proofErr w:type="spellEnd"/>
            <w:r w:rsidRPr="00EB72B4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B72B4">
              <w:rPr>
                <w:b/>
                <w:color w:val="000000"/>
                <w:sz w:val="24"/>
                <w:szCs w:val="24"/>
              </w:rPr>
              <w:t>Рогожниковская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>» с переходом через реку Обь</w:t>
            </w:r>
          </w:p>
          <w:p w:rsidR="0001164C" w:rsidRPr="001F671E" w:rsidRDefault="00192056" w:rsidP="00192056">
            <w:pPr>
              <w:jc w:val="center"/>
              <w:rPr>
                <w:color w:val="000000"/>
                <w:sz w:val="24"/>
                <w:szCs w:val="24"/>
              </w:rPr>
            </w:pPr>
            <w:r w:rsidRPr="00192056">
              <w:rPr>
                <w:b/>
                <w:color w:val="000000"/>
                <w:sz w:val="24"/>
                <w:szCs w:val="24"/>
              </w:rPr>
              <w:t>(пролеты опор №№ 247-270)</w:t>
            </w:r>
          </w:p>
        </w:tc>
      </w:tr>
      <w:tr w:rsidR="0001164C" w:rsidRPr="0043263B" w:rsidTr="002B4B29">
        <w:trPr>
          <w:trHeight w:val="513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64C" w:rsidRPr="00952D6C" w:rsidRDefault="0001164C" w:rsidP="000B43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64C" w:rsidRPr="00952D6C" w:rsidRDefault="0001164C" w:rsidP="000B4348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64C" w:rsidRPr="00952D6C" w:rsidRDefault="0001164C" w:rsidP="000B4348">
            <w:pPr>
              <w:spacing w:line="276" w:lineRule="auto"/>
              <w:rPr>
                <w:b/>
                <w:color w:val="000000"/>
                <w:sz w:val="22"/>
                <w:szCs w:val="22"/>
                <w:u w:val="single"/>
              </w:rPr>
            </w:pPr>
            <w:r w:rsidRPr="00952D6C">
              <w:rPr>
                <w:b/>
                <w:color w:val="000000"/>
                <w:sz w:val="22"/>
                <w:szCs w:val="22"/>
                <w:u w:val="single"/>
              </w:rPr>
              <w:t>Проектная документация: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64C" w:rsidRPr="00952D6C" w:rsidRDefault="0001164C" w:rsidP="000B43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92056" w:rsidRPr="0043263B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056" w:rsidRPr="00952D6C" w:rsidRDefault="00192056" w:rsidP="000B434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02-</w:t>
            </w:r>
            <w:r w:rsidRPr="00952D6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056" w:rsidRPr="00952D6C" w:rsidRDefault="00192056" w:rsidP="00192056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170605</w:t>
            </w:r>
            <w:r w:rsidRPr="00952D6C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02-</w:t>
            </w:r>
            <w:proofErr w:type="spellStart"/>
            <w:r w:rsidRPr="00952D6C">
              <w:rPr>
                <w:color w:val="000000"/>
                <w:sz w:val="22"/>
                <w:szCs w:val="22"/>
              </w:rPr>
              <w:t>Т1</w:t>
            </w:r>
            <w:proofErr w:type="spellEnd"/>
            <w:r w:rsidRPr="00952D6C">
              <w:rPr>
                <w:color w:val="000000"/>
                <w:sz w:val="22"/>
                <w:szCs w:val="22"/>
              </w:rPr>
              <w:t>-</w:t>
            </w:r>
            <w:proofErr w:type="spellStart"/>
            <w:r w:rsidRPr="00952D6C">
              <w:rPr>
                <w:color w:val="000000"/>
                <w:sz w:val="22"/>
                <w:szCs w:val="22"/>
              </w:rPr>
              <w:t>ПЗ</w:t>
            </w:r>
            <w:proofErr w:type="spellEnd"/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056" w:rsidRPr="00952D6C" w:rsidRDefault="00192056" w:rsidP="004C7972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Раздел 1. Пояснительная записка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056" w:rsidRPr="00952D6C" w:rsidRDefault="00192056" w:rsidP="004C7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92056" w:rsidRPr="0043263B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056" w:rsidRPr="00952D6C" w:rsidRDefault="00192056" w:rsidP="000B434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02-</w:t>
            </w:r>
            <w:r w:rsidRPr="00952D6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056" w:rsidRPr="0001164C" w:rsidRDefault="00192056" w:rsidP="004C7972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056" w:rsidRPr="0001164C" w:rsidRDefault="00192056" w:rsidP="004C7972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01164C">
              <w:rPr>
                <w:color w:val="000000"/>
                <w:sz w:val="22"/>
                <w:szCs w:val="22"/>
              </w:rPr>
              <w:t>Раздел 2. Проект полосы отвода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056" w:rsidRPr="00952D6C" w:rsidRDefault="00192056" w:rsidP="004C7972">
            <w:pPr>
              <w:jc w:val="center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Не разрабатывается</w:t>
            </w:r>
          </w:p>
        </w:tc>
      </w:tr>
      <w:tr w:rsidR="00192056" w:rsidRPr="0043263B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056" w:rsidRPr="00952D6C" w:rsidRDefault="00192056" w:rsidP="000B434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02-</w:t>
            </w:r>
            <w:r w:rsidRPr="00952D6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056" w:rsidRPr="0001164C" w:rsidRDefault="00192056" w:rsidP="00192056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170605</w:t>
            </w:r>
            <w:r w:rsidRPr="0001164C">
              <w:rPr>
                <w:color w:val="000000"/>
                <w:sz w:val="22"/>
                <w:szCs w:val="22"/>
              </w:rPr>
              <w:t>-0</w:t>
            </w:r>
            <w:r>
              <w:rPr>
                <w:color w:val="000000"/>
                <w:sz w:val="22"/>
                <w:szCs w:val="22"/>
              </w:rPr>
              <w:t>2</w:t>
            </w:r>
            <w:r w:rsidRPr="0001164C">
              <w:rPr>
                <w:color w:val="000000"/>
                <w:sz w:val="22"/>
                <w:szCs w:val="22"/>
              </w:rPr>
              <w:t>-</w:t>
            </w:r>
            <w:proofErr w:type="spellStart"/>
            <w:r w:rsidRPr="0001164C">
              <w:rPr>
                <w:color w:val="000000"/>
                <w:sz w:val="22"/>
                <w:szCs w:val="22"/>
              </w:rPr>
              <w:t>Т3</w:t>
            </w:r>
            <w:proofErr w:type="spellEnd"/>
            <w:r w:rsidRPr="0001164C">
              <w:rPr>
                <w:color w:val="000000"/>
                <w:sz w:val="22"/>
                <w:szCs w:val="22"/>
              </w:rPr>
              <w:t>-</w:t>
            </w:r>
            <w:proofErr w:type="spellStart"/>
            <w:r w:rsidRPr="0001164C">
              <w:rPr>
                <w:color w:val="000000"/>
                <w:sz w:val="22"/>
                <w:szCs w:val="22"/>
              </w:rPr>
              <w:t>ТКР</w:t>
            </w:r>
            <w:proofErr w:type="spellEnd"/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056" w:rsidRPr="0001164C" w:rsidRDefault="00192056" w:rsidP="004C7972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01164C">
              <w:rPr>
                <w:color w:val="000000"/>
                <w:sz w:val="22"/>
                <w:szCs w:val="22"/>
              </w:rPr>
              <w:t>Раздел 3. Технологические и  конструктивные  решения  линейного объекта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056" w:rsidRPr="00952D6C" w:rsidRDefault="00192056" w:rsidP="004C7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92056" w:rsidRPr="0043263B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056" w:rsidRPr="00952D6C" w:rsidRDefault="00192056" w:rsidP="000B434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02-</w:t>
            </w:r>
            <w:r w:rsidRPr="00952D6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056" w:rsidRPr="00952D6C" w:rsidRDefault="00192056" w:rsidP="004C7972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056" w:rsidRPr="00952D6C" w:rsidRDefault="00192056" w:rsidP="004C7972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Раздел 4. Здания строения и сооружения, входящие в инфраструктуру линейного объекта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056" w:rsidRPr="00952D6C" w:rsidRDefault="00192056" w:rsidP="004C7972">
            <w:pPr>
              <w:jc w:val="center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Не разрабатывается</w:t>
            </w:r>
          </w:p>
        </w:tc>
      </w:tr>
      <w:tr w:rsidR="00192056" w:rsidRPr="0043263B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056" w:rsidRPr="00952D6C" w:rsidRDefault="00192056" w:rsidP="000B434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02-</w:t>
            </w:r>
            <w:r w:rsidRPr="00952D6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056" w:rsidRPr="00952D6C" w:rsidRDefault="00192056" w:rsidP="00192056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170605</w:t>
            </w:r>
            <w:r w:rsidRPr="00952D6C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02-</w:t>
            </w:r>
            <w:proofErr w:type="spellStart"/>
            <w:r w:rsidRPr="00952D6C">
              <w:rPr>
                <w:color w:val="000000"/>
                <w:sz w:val="22"/>
                <w:szCs w:val="22"/>
              </w:rPr>
              <w:t>Т5</w:t>
            </w:r>
            <w:proofErr w:type="spellEnd"/>
            <w:r w:rsidRPr="00952D6C">
              <w:rPr>
                <w:color w:val="000000"/>
                <w:sz w:val="22"/>
                <w:szCs w:val="22"/>
              </w:rPr>
              <w:t>-</w:t>
            </w:r>
            <w:proofErr w:type="spellStart"/>
            <w:r w:rsidRPr="00952D6C">
              <w:rPr>
                <w:color w:val="000000"/>
                <w:sz w:val="22"/>
                <w:szCs w:val="22"/>
              </w:rPr>
              <w:t>ПОС</w:t>
            </w:r>
            <w:proofErr w:type="spellEnd"/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056" w:rsidRPr="00952D6C" w:rsidRDefault="00192056" w:rsidP="004C7972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Раздел 5. Проект организации строительства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056" w:rsidRPr="00952D6C" w:rsidRDefault="00192056" w:rsidP="004C7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92056" w:rsidRPr="0043263B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056" w:rsidRPr="00952D6C" w:rsidRDefault="00192056" w:rsidP="000B434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02-</w:t>
            </w:r>
            <w:r w:rsidRPr="00952D6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056" w:rsidRPr="00952D6C" w:rsidRDefault="00192056" w:rsidP="004C7972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056" w:rsidRPr="00952D6C" w:rsidRDefault="00192056" w:rsidP="004C7972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Раздел 6. Проект организации работ по сносу (демонтажу) линейного объекта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056" w:rsidRPr="00952D6C" w:rsidRDefault="00192056" w:rsidP="004C7972">
            <w:pPr>
              <w:jc w:val="center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Не разрабатывается</w:t>
            </w:r>
          </w:p>
        </w:tc>
      </w:tr>
      <w:tr w:rsidR="00192056" w:rsidRPr="0043263B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056" w:rsidRPr="00952D6C" w:rsidRDefault="00192056" w:rsidP="000B434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02-</w:t>
            </w:r>
            <w:r w:rsidRPr="00952D6C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056" w:rsidRPr="00952D6C" w:rsidRDefault="00192056" w:rsidP="00192056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170605</w:t>
            </w:r>
            <w:r w:rsidRPr="00952D6C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02-</w:t>
            </w:r>
            <w:proofErr w:type="spellStart"/>
            <w:r w:rsidRPr="00952D6C">
              <w:rPr>
                <w:color w:val="000000"/>
                <w:sz w:val="22"/>
                <w:szCs w:val="22"/>
              </w:rPr>
              <w:t>Т7</w:t>
            </w:r>
            <w:proofErr w:type="spellEnd"/>
            <w:r w:rsidRPr="00952D6C">
              <w:rPr>
                <w:color w:val="000000"/>
                <w:sz w:val="22"/>
                <w:szCs w:val="22"/>
              </w:rPr>
              <w:t>-</w:t>
            </w:r>
            <w:proofErr w:type="spellStart"/>
            <w:r>
              <w:rPr>
                <w:color w:val="000000"/>
                <w:sz w:val="22"/>
                <w:szCs w:val="22"/>
              </w:rPr>
              <w:t>О</w:t>
            </w:r>
            <w:r w:rsidRPr="00952D6C">
              <w:rPr>
                <w:color w:val="000000"/>
                <w:sz w:val="22"/>
                <w:szCs w:val="22"/>
              </w:rPr>
              <w:t>ОС</w:t>
            </w:r>
            <w:proofErr w:type="spellEnd"/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056" w:rsidRPr="00952D6C" w:rsidRDefault="00192056" w:rsidP="004C7972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 xml:space="preserve">Раздел 7. </w:t>
            </w:r>
            <w:r>
              <w:rPr>
                <w:color w:val="000000"/>
                <w:sz w:val="22"/>
                <w:szCs w:val="22"/>
              </w:rPr>
              <w:t>Перечень м</w:t>
            </w:r>
            <w:r w:rsidRPr="00952D6C">
              <w:rPr>
                <w:color w:val="000000"/>
                <w:sz w:val="22"/>
                <w:szCs w:val="22"/>
              </w:rPr>
              <w:t>ероприяти</w:t>
            </w:r>
            <w:r>
              <w:rPr>
                <w:color w:val="000000"/>
                <w:sz w:val="22"/>
                <w:szCs w:val="22"/>
              </w:rPr>
              <w:t>й</w:t>
            </w:r>
            <w:r w:rsidRPr="00952D6C">
              <w:rPr>
                <w:color w:val="000000"/>
                <w:sz w:val="22"/>
                <w:szCs w:val="22"/>
              </w:rPr>
              <w:t xml:space="preserve">  по охране окружающей среды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056" w:rsidRPr="00952D6C" w:rsidRDefault="00723342" w:rsidP="004C7972">
            <w:pPr>
              <w:jc w:val="center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Не разрабатывается</w:t>
            </w:r>
          </w:p>
        </w:tc>
      </w:tr>
      <w:tr w:rsidR="00192056" w:rsidRPr="0043263B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056" w:rsidRPr="00952D6C" w:rsidRDefault="00192056" w:rsidP="000B434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02-</w:t>
            </w:r>
            <w:r w:rsidRPr="00952D6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056" w:rsidRPr="00952D6C" w:rsidRDefault="00192056" w:rsidP="00192056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170605</w:t>
            </w:r>
            <w:r w:rsidRPr="00952D6C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02-</w:t>
            </w:r>
            <w:proofErr w:type="spellStart"/>
            <w:r w:rsidRPr="00952D6C">
              <w:rPr>
                <w:color w:val="000000"/>
                <w:sz w:val="22"/>
                <w:szCs w:val="22"/>
              </w:rPr>
              <w:t>Т8</w:t>
            </w:r>
            <w:proofErr w:type="spellEnd"/>
            <w:r w:rsidRPr="00952D6C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ПБ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056" w:rsidRPr="00952D6C" w:rsidRDefault="00192056" w:rsidP="004C7972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Раздел 8. Мероприятия по обеспечению пожарной безопасности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056" w:rsidRPr="00952D6C" w:rsidRDefault="00723342" w:rsidP="004C7972">
            <w:pPr>
              <w:jc w:val="center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Не разрабатывается</w:t>
            </w:r>
          </w:p>
        </w:tc>
      </w:tr>
      <w:tr w:rsidR="005E6638" w:rsidRPr="0043263B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638" w:rsidRPr="00952D6C" w:rsidRDefault="005E6638" w:rsidP="005E66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02-</w:t>
            </w:r>
            <w:r w:rsidRPr="00952D6C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638" w:rsidRPr="00952D6C" w:rsidRDefault="005E6638" w:rsidP="005E6638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170605</w:t>
            </w:r>
            <w:r w:rsidRPr="00952D6C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02-</w:t>
            </w:r>
            <w:proofErr w:type="spellStart"/>
            <w:r w:rsidRPr="00952D6C">
              <w:rPr>
                <w:color w:val="000000"/>
                <w:sz w:val="22"/>
                <w:szCs w:val="22"/>
              </w:rPr>
              <w:t>Т9</w:t>
            </w:r>
            <w:proofErr w:type="spellEnd"/>
            <w:r w:rsidRPr="00952D6C">
              <w:rPr>
                <w:color w:val="000000"/>
                <w:sz w:val="22"/>
                <w:szCs w:val="22"/>
              </w:rPr>
              <w:t>-СМ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638" w:rsidRPr="00952D6C" w:rsidRDefault="005E6638" w:rsidP="004C7972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Раздел 9. Смета на строительство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638" w:rsidRPr="00952D6C" w:rsidRDefault="005E6638" w:rsidP="004C7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E6638" w:rsidRPr="0043263B" w:rsidTr="0001164C">
        <w:trPr>
          <w:trHeight w:val="515"/>
        </w:trPr>
        <w:tc>
          <w:tcPr>
            <w:tcW w:w="10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638" w:rsidRPr="005F7DA9" w:rsidRDefault="005E6638" w:rsidP="002718C5">
            <w:pPr>
              <w:jc w:val="center"/>
            </w:pPr>
            <w:proofErr w:type="spellStart"/>
            <w:proofErr w:type="gramStart"/>
            <w:r w:rsidRPr="00822C3F">
              <w:rPr>
                <w:b/>
                <w:color w:val="000000"/>
                <w:sz w:val="24"/>
                <w:szCs w:val="24"/>
              </w:rPr>
              <w:t>ВЛ</w:t>
            </w:r>
            <w:proofErr w:type="spellEnd"/>
            <w:proofErr w:type="gramEnd"/>
            <w:r w:rsidRPr="00822C3F">
              <w:rPr>
                <w:b/>
                <w:color w:val="000000"/>
                <w:sz w:val="24"/>
                <w:szCs w:val="24"/>
              </w:rPr>
              <w:t xml:space="preserve"> 110 </w:t>
            </w:r>
            <w:proofErr w:type="spellStart"/>
            <w:r w:rsidRPr="00822C3F">
              <w:rPr>
                <w:b/>
                <w:color w:val="000000"/>
                <w:sz w:val="24"/>
                <w:szCs w:val="24"/>
              </w:rPr>
              <w:t>кВ</w:t>
            </w:r>
            <w:proofErr w:type="spellEnd"/>
            <w:r w:rsidRPr="00822C3F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22C3F">
              <w:rPr>
                <w:b/>
                <w:color w:val="000000"/>
                <w:sz w:val="24"/>
                <w:szCs w:val="24"/>
              </w:rPr>
              <w:t>Лазаревская</w:t>
            </w:r>
            <w:proofErr w:type="spellEnd"/>
            <w:r w:rsidRPr="00822C3F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2718C5">
              <w:rPr>
                <w:b/>
                <w:color w:val="000000"/>
                <w:sz w:val="24"/>
                <w:szCs w:val="24"/>
              </w:rPr>
              <w:t>–</w:t>
            </w:r>
            <w:r w:rsidRPr="00822C3F">
              <w:rPr>
                <w:b/>
                <w:color w:val="000000"/>
                <w:sz w:val="24"/>
                <w:szCs w:val="24"/>
              </w:rPr>
              <w:t xml:space="preserve"> Хора</w:t>
            </w:r>
            <w:r w:rsidR="002718C5">
              <w:rPr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="002718C5" w:rsidRPr="00BA24E2">
              <w:rPr>
                <w:b/>
                <w:color w:val="000000"/>
                <w:sz w:val="24"/>
                <w:szCs w:val="24"/>
              </w:rPr>
              <w:t>ВЛ</w:t>
            </w:r>
            <w:proofErr w:type="spellEnd"/>
            <w:r w:rsidR="002718C5" w:rsidRPr="00BA24E2">
              <w:rPr>
                <w:b/>
                <w:color w:val="000000"/>
                <w:sz w:val="24"/>
                <w:szCs w:val="24"/>
              </w:rPr>
              <w:t xml:space="preserve"> 110 </w:t>
            </w:r>
            <w:proofErr w:type="spellStart"/>
            <w:r w:rsidR="002718C5" w:rsidRPr="00BA24E2">
              <w:rPr>
                <w:b/>
                <w:color w:val="000000"/>
                <w:sz w:val="24"/>
                <w:szCs w:val="24"/>
              </w:rPr>
              <w:t>кВ</w:t>
            </w:r>
            <w:proofErr w:type="spellEnd"/>
            <w:r w:rsidR="002718C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718C5" w:rsidRPr="00BA24E2">
              <w:rPr>
                <w:b/>
                <w:color w:val="000000"/>
                <w:sz w:val="24"/>
                <w:szCs w:val="24"/>
              </w:rPr>
              <w:t>Яхлинская</w:t>
            </w:r>
            <w:proofErr w:type="spellEnd"/>
            <w:r w:rsidR="002718C5" w:rsidRPr="00BA24E2">
              <w:rPr>
                <w:b/>
                <w:color w:val="000000"/>
                <w:sz w:val="24"/>
                <w:szCs w:val="24"/>
              </w:rPr>
              <w:t xml:space="preserve"> - Хора</w:t>
            </w:r>
          </w:p>
        </w:tc>
      </w:tr>
      <w:tr w:rsidR="005E6638" w:rsidRPr="0043263B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638" w:rsidRPr="00952D6C" w:rsidRDefault="005E6638" w:rsidP="00920E4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638" w:rsidRPr="00952D6C" w:rsidRDefault="005E6638" w:rsidP="004C7972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638" w:rsidRPr="00952D6C" w:rsidRDefault="005E6638" w:rsidP="004C7972">
            <w:pPr>
              <w:spacing w:line="276" w:lineRule="auto"/>
              <w:rPr>
                <w:b/>
                <w:color w:val="000000"/>
                <w:sz w:val="22"/>
                <w:szCs w:val="22"/>
                <w:u w:val="single"/>
              </w:rPr>
            </w:pPr>
            <w:r w:rsidRPr="00952D6C">
              <w:rPr>
                <w:b/>
                <w:color w:val="000000"/>
                <w:sz w:val="22"/>
                <w:szCs w:val="22"/>
                <w:u w:val="single"/>
              </w:rPr>
              <w:t>Проектная документация: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638" w:rsidRPr="00952D6C" w:rsidRDefault="005E6638" w:rsidP="004C7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E6638" w:rsidRPr="0043263B" w:rsidTr="00CF1715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638" w:rsidRPr="00B5443D" w:rsidRDefault="005E6638" w:rsidP="00B5443D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03-</w:t>
            </w:r>
            <w:r w:rsidRPr="00952D6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638" w:rsidRPr="00952D6C" w:rsidRDefault="005E6638" w:rsidP="00CF1715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170605</w:t>
            </w:r>
            <w:r w:rsidRPr="00952D6C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03-</w:t>
            </w:r>
            <w:proofErr w:type="spellStart"/>
            <w:r w:rsidRPr="00952D6C">
              <w:rPr>
                <w:color w:val="000000"/>
                <w:sz w:val="22"/>
                <w:szCs w:val="22"/>
              </w:rPr>
              <w:t>Т1</w:t>
            </w:r>
            <w:proofErr w:type="spellEnd"/>
            <w:r w:rsidRPr="00952D6C">
              <w:rPr>
                <w:color w:val="000000"/>
                <w:sz w:val="22"/>
                <w:szCs w:val="22"/>
              </w:rPr>
              <w:t>-</w:t>
            </w:r>
            <w:proofErr w:type="spellStart"/>
            <w:r w:rsidRPr="00952D6C">
              <w:rPr>
                <w:color w:val="000000"/>
                <w:sz w:val="22"/>
                <w:szCs w:val="22"/>
              </w:rPr>
              <w:t>ПЗ</w:t>
            </w:r>
            <w:proofErr w:type="spellEnd"/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638" w:rsidRPr="00952D6C" w:rsidRDefault="005E6638" w:rsidP="00CF1715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Раздел 1. Пояснительная записка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638" w:rsidRPr="00952D6C" w:rsidRDefault="005E6638" w:rsidP="00CF171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E6638" w:rsidRPr="0043263B" w:rsidTr="00CF1715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638" w:rsidRPr="00952D6C" w:rsidRDefault="005E6638" w:rsidP="00B5443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03-</w:t>
            </w:r>
            <w:r w:rsidRPr="00952D6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638" w:rsidRPr="0001164C" w:rsidRDefault="005E6638" w:rsidP="00CF1715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638" w:rsidRPr="0001164C" w:rsidRDefault="005E6638" w:rsidP="00CF1715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01164C">
              <w:rPr>
                <w:color w:val="000000"/>
                <w:sz w:val="22"/>
                <w:szCs w:val="22"/>
              </w:rPr>
              <w:t>Раздел 2. Проект полосы отвода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638" w:rsidRPr="00952D6C" w:rsidRDefault="005E6638" w:rsidP="00CF1715">
            <w:pPr>
              <w:jc w:val="center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Не разрабатывается</w:t>
            </w:r>
          </w:p>
        </w:tc>
      </w:tr>
      <w:tr w:rsidR="005E6638" w:rsidRPr="0043263B" w:rsidTr="00CF1715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638" w:rsidRPr="00952D6C" w:rsidRDefault="005E6638" w:rsidP="00B5443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03-</w:t>
            </w:r>
            <w:r w:rsidRPr="00952D6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638" w:rsidRPr="0001164C" w:rsidRDefault="005E6638" w:rsidP="00CF1715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170605</w:t>
            </w:r>
            <w:r w:rsidRPr="0001164C">
              <w:rPr>
                <w:color w:val="000000"/>
                <w:sz w:val="22"/>
                <w:szCs w:val="22"/>
              </w:rPr>
              <w:t>-0</w:t>
            </w:r>
            <w:r>
              <w:rPr>
                <w:color w:val="000000"/>
                <w:sz w:val="22"/>
                <w:szCs w:val="22"/>
              </w:rPr>
              <w:t>3</w:t>
            </w:r>
            <w:r w:rsidRPr="0001164C">
              <w:rPr>
                <w:color w:val="000000"/>
                <w:sz w:val="22"/>
                <w:szCs w:val="22"/>
              </w:rPr>
              <w:t>-</w:t>
            </w:r>
            <w:proofErr w:type="spellStart"/>
            <w:r w:rsidRPr="0001164C">
              <w:rPr>
                <w:color w:val="000000"/>
                <w:sz w:val="22"/>
                <w:szCs w:val="22"/>
              </w:rPr>
              <w:t>Т3</w:t>
            </w:r>
            <w:proofErr w:type="spellEnd"/>
            <w:r w:rsidRPr="0001164C">
              <w:rPr>
                <w:color w:val="000000"/>
                <w:sz w:val="22"/>
                <w:szCs w:val="22"/>
              </w:rPr>
              <w:t>-</w:t>
            </w:r>
            <w:proofErr w:type="spellStart"/>
            <w:r w:rsidRPr="0001164C">
              <w:rPr>
                <w:color w:val="000000"/>
                <w:sz w:val="22"/>
                <w:szCs w:val="22"/>
              </w:rPr>
              <w:t>ТКР</w:t>
            </w:r>
            <w:proofErr w:type="spellEnd"/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638" w:rsidRPr="0001164C" w:rsidRDefault="005E6638" w:rsidP="00CF1715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01164C">
              <w:rPr>
                <w:color w:val="000000"/>
                <w:sz w:val="22"/>
                <w:szCs w:val="22"/>
              </w:rPr>
              <w:t>Раздел 3. Технологические и  конструктивные  решения  линейного объекта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638" w:rsidRPr="00952D6C" w:rsidRDefault="005E6638" w:rsidP="00CF171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E6638" w:rsidRPr="0043263B" w:rsidTr="00CF1715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638" w:rsidRPr="00952D6C" w:rsidRDefault="005E6638" w:rsidP="00B5443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03-</w:t>
            </w:r>
            <w:r w:rsidRPr="00952D6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638" w:rsidRPr="00952D6C" w:rsidRDefault="005E6638" w:rsidP="00CF1715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638" w:rsidRPr="00952D6C" w:rsidRDefault="005E6638" w:rsidP="00CF1715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Раздел 4. Здания строения и сооружения, входящие в инфраструктуру линейного объекта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638" w:rsidRPr="00952D6C" w:rsidRDefault="005E6638" w:rsidP="00CF1715">
            <w:pPr>
              <w:jc w:val="center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Не разрабатывается</w:t>
            </w:r>
          </w:p>
        </w:tc>
      </w:tr>
      <w:tr w:rsidR="005E6638" w:rsidRPr="0043263B" w:rsidTr="00CF1715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638" w:rsidRPr="00952D6C" w:rsidRDefault="005E6638" w:rsidP="00B5443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03-</w:t>
            </w:r>
            <w:r w:rsidRPr="00952D6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638" w:rsidRPr="00952D6C" w:rsidRDefault="005E6638" w:rsidP="00CF1715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170605</w:t>
            </w:r>
            <w:r w:rsidRPr="00952D6C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03-</w:t>
            </w:r>
            <w:proofErr w:type="spellStart"/>
            <w:r w:rsidRPr="00952D6C">
              <w:rPr>
                <w:color w:val="000000"/>
                <w:sz w:val="22"/>
                <w:szCs w:val="22"/>
              </w:rPr>
              <w:t>Т5</w:t>
            </w:r>
            <w:proofErr w:type="spellEnd"/>
            <w:r w:rsidRPr="00952D6C">
              <w:rPr>
                <w:color w:val="000000"/>
                <w:sz w:val="22"/>
                <w:szCs w:val="22"/>
              </w:rPr>
              <w:t>-</w:t>
            </w:r>
            <w:proofErr w:type="spellStart"/>
            <w:r w:rsidRPr="00952D6C">
              <w:rPr>
                <w:color w:val="000000"/>
                <w:sz w:val="22"/>
                <w:szCs w:val="22"/>
              </w:rPr>
              <w:t>ПОС</w:t>
            </w:r>
            <w:proofErr w:type="spellEnd"/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638" w:rsidRPr="00952D6C" w:rsidRDefault="005E6638" w:rsidP="00CF1715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Раздел 5. Проект организации строительства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638" w:rsidRPr="00952D6C" w:rsidRDefault="005E6638" w:rsidP="00CF171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E6638" w:rsidRPr="0043263B" w:rsidTr="00CF1715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638" w:rsidRPr="00952D6C" w:rsidRDefault="005E6638" w:rsidP="00B5443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03-</w:t>
            </w:r>
            <w:r w:rsidRPr="00952D6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638" w:rsidRPr="00952D6C" w:rsidRDefault="005E6638" w:rsidP="00CF1715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638" w:rsidRPr="00952D6C" w:rsidRDefault="005E6638" w:rsidP="00CF1715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Раздел 6. Проект организации работ по сносу (демонтажу) линейного объекта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638" w:rsidRPr="00952D6C" w:rsidRDefault="005E6638" w:rsidP="00CF1715">
            <w:pPr>
              <w:jc w:val="center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Не разрабатывается</w:t>
            </w:r>
          </w:p>
        </w:tc>
      </w:tr>
      <w:tr w:rsidR="005E6638" w:rsidRPr="0043263B" w:rsidTr="00CF1715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638" w:rsidRPr="00952D6C" w:rsidRDefault="005E6638" w:rsidP="00B5443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03-</w:t>
            </w:r>
            <w:r w:rsidRPr="00952D6C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638" w:rsidRPr="00952D6C" w:rsidRDefault="005E6638" w:rsidP="00CF1715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170605</w:t>
            </w:r>
            <w:r w:rsidRPr="00952D6C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03-</w:t>
            </w:r>
            <w:proofErr w:type="spellStart"/>
            <w:r w:rsidRPr="00952D6C">
              <w:rPr>
                <w:color w:val="000000"/>
                <w:sz w:val="22"/>
                <w:szCs w:val="22"/>
              </w:rPr>
              <w:t>Т7</w:t>
            </w:r>
            <w:proofErr w:type="spellEnd"/>
            <w:r w:rsidRPr="00952D6C">
              <w:rPr>
                <w:color w:val="000000"/>
                <w:sz w:val="22"/>
                <w:szCs w:val="22"/>
              </w:rPr>
              <w:t>-</w:t>
            </w:r>
            <w:proofErr w:type="spellStart"/>
            <w:r>
              <w:rPr>
                <w:color w:val="000000"/>
                <w:sz w:val="22"/>
                <w:szCs w:val="22"/>
              </w:rPr>
              <w:t>О</w:t>
            </w:r>
            <w:r w:rsidRPr="00952D6C">
              <w:rPr>
                <w:color w:val="000000"/>
                <w:sz w:val="22"/>
                <w:szCs w:val="22"/>
              </w:rPr>
              <w:t>ОС</w:t>
            </w:r>
            <w:proofErr w:type="spellEnd"/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638" w:rsidRPr="00952D6C" w:rsidRDefault="005E6638" w:rsidP="00CF1715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 xml:space="preserve">Раздел 7. </w:t>
            </w:r>
            <w:r>
              <w:rPr>
                <w:color w:val="000000"/>
                <w:sz w:val="22"/>
                <w:szCs w:val="22"/>
              </w:rPr>
              <w:t>Перечень м</w:t>
            </w:r>
            <w:r w:rsidRPr="00952D6C">
              <w:rPr>
                <w:color w:val="000000"/>
                <w:sz w:val="22"/>
                <w:szCs w:val="22"/>
              </w:rPr>
              <w:t>ероприяти</w:t>
            </w:r>
            <w:r>
              <w:rPr>
                <w:color w:val="000000"/>
                <w:sz w:val="22"/>
                <w:szCs w:val="22"/>
              </w:rPr>
              <w:t>й</w:t>
            </w:r>
            <w:r w:rsidRPr="00952D6C">
              <w:rPr>
                <w:color w:val="000000"/>
                <w:sz w:val="22"/>
                <w:szCs w:val="22"/>
              </w:rPr>
              <w:t xml:space="preserve">  по охране окружающей среды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638" w:rsidRPr="00952D6C" w:rsidRDefault="00723342" w:rsidP="00CF1715">
            <w:pPr>
              <w:jc w:val="center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Не разрабатывается</w:t>
            </w:r>
          </w:p>
        </w:tc>
      </w:tr>
      <w:tr w:rsidR="005E6638" w:rsidRPr="0043263B" w:rsidTr="00CF1715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638" w:rsidRPr="00952D6C" w:rsidRDefault="005E6638" w:rsidP="00B5443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03-</w:t>
            </w:r>
            <w:r w:rsidRPr="00952D6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638" w:rsidRPr="00952D6C" w:rsidRDefault="005E6638" w:rsidP="00CF1715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170605</w:t>
            </w:r>
            <w:r w:rsidRPr="00952D6C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03-</w:t>
            </w:r>
            <w:proofErr w:type="spellStart"/>
            <w:r w:rsidRPr="00952D6C">
              <w:rPr>
                <w:color w:val="000000"/>
                <w:sz w:val="22"/>
                <w:szCs w:val="22"/>
              </w:rPr>
              <w:t>Т8</w:t>
            </w:r>
            <w:proofErr w:type="spellEnd"/>
            <w:r w:rsidRPr="00952D6C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ПБ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638" w:rsidRPr="00952D6C" w:rsidRDefault="005E6638" w:rsidP="00CF1715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Раздел 8. Мероприятия по обеспечению пожарной безопасности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638" w:rsidRPr="00952D6C" w:rsidRDefault="00723342" w:rsidP="00CF1715">
            <w:pPr>
              <w:jc w:val="center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Не разрабатывается</w:t>
            </w:r>
          </w:p>
        </w:tc>
      </w:tr>
      <w:tr w:rsidR="005E6638" w:rsidRPr="0043263B" w:rsidTr="00CF1715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638" w:rsidRPr="00952D6C" w:rsidRDefault="005E6638" w:rsidP="00B5443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03-</w:t>
            </w:r>
            <w:r w:rsidRPr="00952D6C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638" w:rsidRPr="00952D6C" w:rsidRDefault="005E6638" w:rsidP="00CF1715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170605</w:t>
            </w:r>
            <w:r w:rsidRPr="00952D6C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03-</w:t>
            </w:r>
            <w:proofErr w:type="spellStart"/>
            <w:r w:rsidRPr="00952D6C">
              <w:rPr>
                <w:color w:val="000000"/>
                <w:sz w:val="22"/>
                <w:szCs w:val="22"/>
              </w:rPr>
              <w:t>Т9</w:t>
            </w:r>
            <w:proofErr w:type="spellEnd"/>
            <w:r w:rsidRPr="00952D6C">
              <w:rPr>
                <w:color w:val="000000"/>
                <w:sz w:val="22"/>
                <w:szCs w:val="22"/>
              </w:rPr>
              <w:t>-СМ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638" w:rsidRPr="00952D6C" w:rsidRDefault="005E6638" w:rsidP="00CF1715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Раздел 9. Смета на строительство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638" w:rsidRPr="00952D6C" w:rsidRDefault="005E6638" w:rsidP="00CF171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A24E2" w:rsidRPr="00920E46" w:rsidTr="00367AC6">
        <w:trPr>
          <w:trHeight w:val="515"/>
        </w:trPr>
        <w:tc>
          <w:tcPr>
            <w:tcW w:w="1045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4E2" w:rsidRPr="00920E46" w:rsidRDefault="00817D06" w:rsidP="0001164C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proofErr w:type="spellStart"/>
            <w:r w:rsidRPr="00817D06">
              <w:rPr>
                <w:b/>
                <w:color w:val="000000"/>
                <w:sz w:val="24"/>
                <w:szCs w:val="24"/>
              </w:rPr>
              <w:t>ВЛ</w:t>
            </w:r>
            <w:proofErr w:type="spellEnd"/>
            <w:r w:rsidRPr="00817D06">
              <w:rPr>
                <w:b/>
                <w:color w:val="000000"/>
                <w:sz w:val="24"/>
                <w:szCs w:val="24"/>
              </w:rPr>
              <w:t xml:space="preserve">-110 </w:t>
            </w:r>
            <w:proofErr w:type="spellStart"/>
            <w:r w:rsidRPr="00817D06">
              <w:rPr>
                <w:b/>
                <w:color w:val="000000"/>
                <w:sz w:val="24"/>
                <w:szCs w:val="24"/>
              </w:rPr>
              <w:t>кВ</w:t>
            </w:r>
            <w:proofErr w:type="spellEnd"/>
            <w:r w:rsidRPr="00817D06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17D06">
              <w:rPr>
                <w:b/>
                <w:color w:val="000000"/>
                <w:sz w:val="24"/>
                <w:szCs w:val="24"/>
              </w:rPr>
              <w:t>Красноленинская</w:t>
            </w:r>
            <w:proofErr w:type="spellEnd"/>
            <w:r w:rsidRPr="00817D06">
              <w:rPr>
                <w:b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817D06">
              <w:rPr>
                <w:b/>
                <w:color w:val="000000"/>
                <w:sz w:val="24"/>
                <w:szCs w:val="24"/>
              </w:rPr>
              <w:t>Ендырьская</w:t>
            </w:r>
            <w:proofErr w:type="spellEnd"/>
            <w:r w:rsidRPr="00817D06">
              <w:rPr>
                <w:b/>
                <w:color w:val="000000"/>
                <w:sz w:val="24"/>
                <w:szCs w:val="24"/>
              </w:rPr>
              <w:t xml:space="preserve"> 1, 2</w:t>
            </w:r>
          </w:p>
        </w:tc>
      </w:tr>
      <w:tr w:rsidR="003B4913" w:rsidRPr="00952D6C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13" w:rsidRPr="00952D6C" w:rsidRDefault="003B4913" w:rsidP="000B43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13" w:rsidRPr="00952D6C" w:rsidRDefault="003B4913" w:rsidP="004C7972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13" w:rsidRPr="00952D6C" w:rsidRDefault="003B4913" w:rsidP="004C7972">
            <w:pPr>
              <w:spacing w:line="276" w:lineRule="auto"/>
              <w:rPr>
                <w:b/>
                <w:color w:val="000000"/>
                <w:sz w:val="22"/>
                <w:szCs w:val="22"/>
                <w:u w:val="single"/>
              </w:rPr>
            </w:pPr>
            <w:r w:rsidRPr="00952D6C">
              <w:rPr>
                <w:b/>
                <w:color w:val="000000"/>
                <w:sz w:val="22"/>
                <w:szCs w:val="22"/>
                <w:u w:val="single"/>
              </w:rPr>
              <w:t>Проектная документация: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13" w:rsidRPr="00952D6C" w:rsidRDefault="003B4913" w:rsidP="004C7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B4913" w:rsidRPr="00952D6C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13" w:rsidRPr="00952D6C" w:rsidRDefault="003B4913" w:rsidP="000B434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05-</w:t>
            </w:r>
            <w:r w:rsidRPr="00952D6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13" w:rsidRPr="00952D6C" w:rsidRDefault="003B4913" w:rsidP="003B4913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170605</w:t>
            </w:r>
            <w:r w:rsidRPr="00952D6C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05-</w:t>
            </w:r>
            <w:proofErr w:type="spellStart"/>
            <w:r w:rsidRPr="00952D6C">
              <w:rPr>
                <w:color w:val="000000"/>
                <w:sz w:val="22"/>
                <w:szCs w:val="22"/>
              </w:rPr>
              <w:t>Т1</w:t>
            </w:r>
            <w:proofErr w:type="spellEnd"/>
            <w:r w:rsidRPr="00952D6C">
              <w:rPr>
                <w:color w:val="000000"/>
                <w:sz w:val="22"/>
                <w:szCs w:val="22"/>
              </w:rPr>
              <w:t>-</w:t>
            </w:r>
            <w:proofErr w:type="spellStart"/>
            <w:r w:rsidRPr="00952D6C">
              <w:rPr>
                <w:color w:val="000000"/>
                <w:sz w:val="22"/>
                <w:szCs w:val="22"/>
              </w:rPr>
              <w:t>ПЗ</w:t>
            </w:r>
            <w:proofErr w:type="spellEnd"/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13" w:rsidRPr="00952D6C" w:rsidRDefault="003B4913" w:rsidP="004C7972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Раздел 1. Пояснительная записка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13" w:rsidRPr="00952D6C" w:rsidRDefault="003B4913" w:rsidP="004C7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B4913" w:rsidRPr="00952D6C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13" w:rsidRPr="00952D6C" w:rsidRDefault="003B4913" w:rsidP="000B434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05-</w:t>
            </w:r>
            <w:r w:rsidRPr="00952D6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13" w:rsidRPr="0001164C" w:rsidRDefault="003B4913" w:rsidP="004C7972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13" w:rsidRPr="0001164C" w:rsidRDefault="003B4913" w:rsidP="004C7972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01164C">
              <w:rPr>
                <w:color w:val="000000"/>
                <w:sz w:val="22"/>
                <w:szCs w:val="22"/>
              </w:rPr>
              <w:t>Раздел 2. Проект полосы отвода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13" w:rsidRPr="00952D6C" w:rsidRDefault="003B4913" w:rsidP="004C7972">
            <w:pPr>
              <w:jc w:val="center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Не разрабатывается</w:t>
            </w:r>
          </w:p>
        </w:tc>
      </w:tr>
      <w:tr w:rsidR="003B4913" w:rsidRPr="00952D6C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13" w:rsidRPr="00952D6C" w:rsidRDefault="003B4913" w:rsidP="000B434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05-</w:t>
            </w:r>
            <w:r w:rsidRPr="00952D6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13" w:rsidRPr="0001164C" w:rsidRDefault="003B4913" w:rsidP="008143A2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170605</w:t>
            </w:r>
            <w:r w:rsidRPr="0001164C">
              <w:rPr>
                <w:color w:val="000000"/>
                <w:sz w:val="22"/>
                <w:szCs w:val="22"/>
              </w:rPr>
              <w:t>-0</w:t>
            </w:r>
            <w:r w:rsidR="008143A2">
              <w:rPr>
                <w:color w:val="000000"/>
                <w:sz w:val="22"/>
                <w:szCs w:val="22"/>
              </w:rPr>
              <w:t>5</w:t>
            </w:r>
            <w:r w:rsidRPr="0001164C">
              <w:rPr>
                <w:color w:val="000000"/>
                <w:sz w:val="22"/>
                <w:szCs w:val="22"/>
              </w:rPr>
              <w:t>-</w:t>
            </w:r>
            <w:proofErr w:type="spellStart"/>
            <w:r w:rsidRPr="0001164C">
              <w:rPr>
                <w:color w:val="000000"/>
                <w:sz w:val="22"/>
                <w:szCs w:val="22"/>
              </w:rPr>
              <w:t>Т3</w:t>
            </w:r>
            <w:proofErr w:type="spellEnd"/>
            <w:r w:rsidRPr="0001164C">
              <w:rPr>
                <w:color w:val="000000"/>
                <w:sz w:val="22"/>
                <w:szCs w:val="22"/>
              </w:rPr>
              <w:t>-</w:t>
            </w:r>
            <w:proofErr w:type="spellStart"/>
            <w:r w:rsidRPr="0001164C">
              <w:rPr>
                <w:color w:val="000000"/>
                <w:sz w:val="22"/>
                <w:szCs w:val="22"/>
              </w:rPr>
              <w:t>ТКР</w:t>
            </w:r>
            <w:proofErr w:type="spellEnd"/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13" w:rsidRPr="0001164C" w:rsidRDefault="003B4913" w:rsidP="004C7972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01164C">
              <w:rPr>
                <w:color w:val="000000"/>
                <w:sz w:val="22"/>
                <w:szCs w:val="22"/>
              </w:rPr>
              <w:t>Раздел 3. Технологические и  конструктивные  решения  линейного объекта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13" w:rsidRPr="00952D6C" w:rsidRDefault="003B4913" w:rsidP="004C7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B4913" w:rsidRPr="00952D6C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13" w:rsidRPr="00952D6C" w:rsidRDefault="003B4913" w:rsidP="000B434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05-</w:t>
            </w:r>
            <w:r w:rsidRPr="00952D6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13" w:rsidRPr="00952D6C" w:rsidRDefault="003B4913" w:rsidP="004C7972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13" w:rsidRPr="00952D6C" w:rsidRDefault="003B4913" w:rsidP="004C7972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Раздел 4. Здания строения и сооружения, входящие в инфраструктуру линейного объекта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13" w:rsidRPr="00952D6C" w:rsidRDefault="003B4913" w:rsidP="004C7972">
            <w:pPr>
              <w:jc w:val="center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Не разрабатывается</w:t>
            </w:r>
          </w:p>
        </w:tc>
      </w:tr>
      <w:tr w:rsidR="003B4913" w:rsidRPr="00952D6C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13" w:rsidRPr="00952D6C" w:rsidRDefault="003B4913" w:rsidP="000B434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05-</w:t>
            </w:r>
            <w:r w:rsidRPr="00952D6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13" w:rsidRPr="00952D6C" w:rsidRDefault="003B4913" w:rsidP="008143A2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170605</w:t>
            </w:r>
            <w:r w:rsidRPr="00952D6C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0</w:t>
            </w:r>
            <w:r w:rsidR="008143A2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-</w:t>
            </w:r>
            <w:proofErr w:type="spellStart"/>
            <w:r w:rsidRPr="00952D6C">
              <w:rPr>
                <w:color w:val="000000"/>
                <w:sz w:val="22"/>
                <w:szCs w:val="22"/>
              </w:rPr>
              <w:t>Т5</w:t>
            </w:r>
            <w:proofErr w:type="spellEnd"/>
            <w:r w:rsidRPr="00952D6C">
              <w:rPr>
                <w:color w:val="000000"/>
                <w:sz w:val="22"/>
                <w:szCs w:val="22"/>
              </w:rPr>
              <w:t>-</w:t>
            </w:r>
            <w:proofErr w:type="spellStart"/>
            <w:r w:rsidRPr="00952D6C">
              <w:rPr>
                <w:color w:val="000000"/>
                <w:sz w:val="22"/>
                <w:szCs w:val="22"/>
              </w:rPr>
              <w:t>ПОС</w:t>
            </w:r>
            <w:proofErr w:type="spellEnd"/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13" w:rsidRPr="00952D6C" w:rsidRDefault="003B4913" w:rsidP="004C7972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Раздел 5. Проект организации строительства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13" w:rsidRPr="00952D6C" w:rsidRDefault="003B4913" w:rsidP="004C7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3B4913" w:rsidRPr="00952D6C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13" w:rsidRPr="00952D6C" w:rsidRDefault="003B4913" w:rsidP="000B434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05-</w:t>
            </w:r>
            <w:r w:rsidRPr="00952D6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13" w:rsidRPr="00952D6C" w:rsidRDefault="003B4913" w:rsidP="004C7972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13" w:rsidRPr="00952D6C" w:rsidRDefault="003B4913" w:rsidP="004C7972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Раздел 6. Проект организации работ по сносу (демонтажу) линейного объекта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13" w:rsidRPr="00952D6C" w:rsidRDefault="003B4913" w:rsidP="004C7972">
            <w:pPr>
              <w:jc w:val="center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Не разрабатывается</w:t>
            </w:r>
          </w:p>
        </w:tc>
      </w:tr>
      <w:tr w:rsidR="003B4913" w:rsidRPr="00952D6C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13" w:rsidRPr="00952D6C" w:rsidRDefault="003B4913" w:rsidP="000B434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05-</w:t>
            </w:r>
            <w:r w:rsidRPr="00952D6C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13" w:rsidRPr="00952D6C" w:rsidRDefault="003B4913" w:rsidP="008143A2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170605</w:t>
            </w:r>
            <w:r w:rsidRPr="00952D6C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0</w:t>
            </w:r>
            <w:r w:rsidR="008143A2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-</w:t>
            </w:r>
            <w:proofErr w:type="spellStart"/>
            <w:r w:rsidRPr="00952D6C">
              <w:rPr>
                <w:color w:val="000000"/>
                <w:sz w:val="22"/>
                <w:szCs w:val="22"/>
              </w:rPr>
              <w:t>Т7</w:t>
            </w:r>
            <w:proofErr w:type="spellEnd"/>
            <w:r w:rsidRPr="00952D6C">
              <w:rPr>
                <w:color w:val="000000"/>
                <w:sz w:val="22"/>
                <w:szCs w:val="22"/>
              </w:rPr>
              <w:t>-</w:t>
            </w:r>
            <w:proofErr w:type="spellStart"/>
            <w:r>
              <w:rPr>
                <w:color w:val="000000"/>
                <w:sz w:val="22"/>
                <w:szCs w:val="22"/>
              </w:rPr>
              <w:t>О</w:t>
            </w:r>
            <w:r w:rsidRPr="00952D6C">
              <w:rPr>
                <w:color w:val="000000"/>
                <w:sz w:val="22"/>
                <w:szCs w:val="22"/>
              </w:rPr>
              <w:t>ОС</w:t>
            </w:r>
            <w:proofErr w:type="spellEnd"/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13" w:rsidRPr="00952D6C" w:rsidRDefault="003B4913" w:rsidP="004C7972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 xml:space="preserve">Раздел 7. </w:t>
            </w:r>
            <w:r>
              <w:rPr>
                <w:color w:val="000000"/>
                <w:sz w:val="22"/>
                <w:szCs w:val="22"/>
              </w:rPr>
              <w:t>Перечень м</w:t>
            </w:r>
            <w:r w:rsidRPr="00952D6C">
              <w:rPr>
                <w:color w:val="000000"/>
                <w:sz w:val="22"/>
                <w:szCs w:val="22"/>
              </w:rPr>
              <w:t>ероприяти</w:t>
            </w:r>
            <w:r>
              <w:rPr>
                <w:color w:val="000000"/>
                <w:sz w:val="22"/>
                <w:szCs w:val="22"/>
              </w:rPr>
              <w:t>й</w:t>
            </w:r>
            <w:r w:rsidRPr="00952D6C">
              <w:rPr>
                <w:color w:val="000000"/>
                <w:sz w:val="22"/>
                <w:szCs w:val="22"/>
              </w:rPr>
              <w:t xml:space="preserve">  по охране окружающей среды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13" w:rsidRPr="00952D6C" w:rsidRDefault="00723342" w:rsidP="004C7972">
            <w:pPr>
              <w:jc w:val="center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Не разрабатывается</w:t>
            </w:r>
          </w:p>
        </w:tc>
      </w:tr>
      <w:tr w:rsidR="003B4913" w:rsidRPr="00952D6C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13" w:rsidRPr="00952D6C" w:rsidRDefault="003B4913" w:rsidP="000B434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05-</w:t>
            </w:r>
            <w:r w:rsidRPr="00952D6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13" w:rsidRPr="00952D6C" w:rsidRDefault="003B4913" w:rsidP="008143A2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170605</w:t>
            </w:r>
            <w:r w:rsidRPr="00952D6C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0</w:t>
            </w:r>
            <w:r w:rsidR="008143A2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-</w:t>
            </w:r>
            <w:proofErr w:type="spellStart"/>
            <w:r w:rsidRPr="00952D6C">
              <w:rPr>
                <w:color w:val="000000"/>
                <w:sz w:val="22"/>
                <w:szCs w:val="22"/>
              </w:rPr>
              <w:t>Т8</w:t>
            </w:r>
            <w:proofErr w:type="spellEnd"/>
            <w:r w:rsidRPr="00952D6C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ПБ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13" w:rsidRPr="00952D6C" w:rsidRDefault="003B4913" w:rsidP="004C7972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Раздел 8. Мероприятия по обеспечению пожарной безопасности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13" w:rsidRPr="00952D6C" w:rsidRDefault="00723342" w:rsidP="004C7972">
            <w:pPr>
              <w:jc w:val="center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Не разрабатывается</w:t>
            </w:r>
          </w:p>
        </w:tc>
      </w:tr>
      <w:tr w:rsidR="003B4913" w:rsidRPr="00952D6C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13" w:rsidRPr="00952D6C" w:rsidRDefault="003B4913" w:rsidP="000B434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05-</w:t>
            </w:r>
            <w:r w:rsidRPr="00952D6C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13" w:rsidRPr="00952D6C" w:rsidRDefault="003B4913" w:rsidP="008143A2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170605</w:t>
            </w:r>
            <w:r w:rsidRPr="00952D6C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0</w:t>
            </w:r>
            <w:r w:rsidR="008143A2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-</w:t>
            </w:r>
            <w:proofErr w:type="spellStart"/>
            <w:r w:rsidRPr="00952D6C">
              <w:rPr>
                <w:color w:val="000000"/>
                <w:sz w:val="22"/>
                <w:szCs w:val="22"/>
              </w:rPr>
              <w:t>Т9</w:t>
            </w:r>
            <w:proofErr w:type="spellEnd"/>
            <w:r w:rsidRPr="00952D6C">
              <w:rPr>
                <w:color w:val="000000"/>
                <w:sz w:val="22"/>
                <w:szCs w:val="22"/>
              </w:rPr>
              <w:t>-СМ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13" w:rsidRPr="00952D6C" w:rsidRDefault="003B4913" w:rsidP="004C7972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Раздел 9. Смета на строительство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4913" w:rsidRPr="00952D6C" w:rsidRDefault="003B4913" w:rsidP="004C7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51C08" w:rsidRPr="00952D6C" w:rsidTr="008143A2">
        <w:trPr>
          <w:trHeight w:val="711"/>
        </w:trPr>
        <w:tc>
          <w:tcPr>
            <w:tcW w:w="10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8D5" w:rsidRDefault="00A608D5" w:rsidP="008143A2">
            <w:pPr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A608D5">
              <w:rPr>
                <w:b/>
                <w:color w:val="000000"/>
                <w:sz w:val="24"/>
                <w:szCs w:val="24"/>
              </w:rPr>
              <w:t>ПС</w:t>
            </w:r>
            <w:proofErr w:type="spellEnd"/>
            <w:r w:rsidRPr="00A608D5">
              <w:rPr>
                <w:b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A608D5">
              <w:rPr>
                <w:b/>
                <w:color w:val="000000"/>
                <w:sz w:val="24"/>
                <w:szCs w:val="24"/>
              </w:rPr>
              <w:t>Ун-Юган</w:t>
            </w:r>
            <w:proofErr w:type="spellEnd"/>
            <w:r w:rsidRPr="00A608D5">
              <w:rPr>
                <w:b/>
                <w:color w:val="000000"/>
                <w:sz w:val="24"/>
                <w:szCs w:val="24"/>
              </w:rPr>
              <w:t>» 110/</w:t>
            </w:r>
            <w:proofErr w:type="spellStart"/>
            <w:r w:rsidRPr="00A608D5">
              <w:rPr>
                <w:b/>
                <w:color w:val="000000"/>
                <w:sz w:val="24"/>
                <w:szCs w:val="24"/>
              </w:rPr>
              <w:t>10кВ</w:t>
            </w:r>
            <w:proofErr w:type="spellEnd"/>
            <w:r w:rsidRPr="00A608D5">
              <w:rPr>
                <w:b/>
                <w:color w:val="000000"/>
                <w:sz w:val="24"/>
                <w:szCs w:val="24"/>
              </w:rPr>
              <w:t xml:space="preserve"> мощностью </w:t>
            </w:r>
            <w:proofErr w:type="spellStart"/>
            <w:r w:rsidRPr="00A608D5">
              <w:rPr>
                <w:b/>
                <w:color w:val="000000"/>
                <w:sz w:val="24"/>
                <w:szCs w:val="24"/>
              </w:rPr>
              <w:t>2х6300кВА</w:t>
            </w:r>
            <w:proofErr w:type="spellEnd"/>
            <w:r w:rsidRPr="00A608D5">
              <w:rPr>
                <w:b/>
                <w:color w:val="000000"/>
                <w:sz w:val="24"/>
                <w:szCs w:val="24"/>
              </w:rPr>
              <w:t xml:space="preserve"> с заходами </w:t>
            </w:r>
            <w:proofErr w:type="spellStart"/>
            <w:r w:rsidRPr="00A608D5">
              <w:rPr>
                <w:b/>
                <w:color w:val="000000"/>
                <w:sz w:val="24"/>
                <w:szCs w:val="24"/>
              </w:rPr>
              <w:t>ВЛ-110кВ</w:t>
            </w:r>
            <w:proofErr w:type="spellEnd"/>
            <w:r w:rsidRPr="00A608D5">
              <w:rPr>
                <w:b/>
                <w:color w:val="000000"/>
                <w:sz w:val="24"/>
                <w:szCs w:val="24"/>
              </w:rPr>
              <w:t xml:space="preserve"> </w:t>
            </w:r>
          </w:p>
          <w:p w:rsidR="00151C08" w:rsidRPr="00952D6C" w:rsidRDefault="00A608D5" w:rsidP="008143A2">
            <w:pPr>
              <w:jc w:val="center"/>
              <w:rPr>
                <w:color w:val="000000"/>
                <w:sz w:val="22"/>
                <w:szCs w:val="22"/>
              </w:rPr>
            </w:pPr>
            <w:r w:rsidRPr="00A608D5">
              <w:rPr>
                <w:b/>
                <w:color w:val="000000"/>
                <w:sz w:val="24"/>
                <w:szCs w:val="24"/>
              </w:rPr>
              <w:t xml:space="preserve">от </w:t>
            </w:r>
            <w:proofErr w:type="spellStart"/>
            <w:r w:rsidRPr="00A608D5">
              <w:rPr>
                <w:b/>
                <w:color w:val="000000"/>
                <w:sz w:val="24"/>
                <w:szCs w:val="24"/>
              </w:rPr>
              <w:t>ВЛ-110кВ</w:t>
            </w:r>
            <w:proofErr w:type="spellEnd"/>
            <w:r w:rsidRPr="00A608D5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608D5">
              <w:rPr>
                <w:b/>
                <w:color w:val="000000"/>
                <w:sz w:val="24"/>
                <w:szCs w:val="24"/>
              </w:rPr>
              <w:t>Картопья</w:t>
            </w:r>
            <w:proofErr w:type="spellEnd"/>
            <w:r w:rsidRPr="00A608D5">
              <w:rPr>
                <w:b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A608D5">
              <w:rPr>
                <w:b/>
                <w:color w:val="000000"/>
                <w:sz w:val="24"/>
                <w:szCs w:val="24"/>
              </w:rPr>
              <w:t>Вандмтор</w:t>
            </w:r>
            <w:proofErr w:type="spellEnd"/>
            <w:r w:rsidRPr="00A608D5">
              <w:rPr>
                <w:b/>
                <w:color w:val="000000"/>
                <w:sz w:val="24"/>
                <w:szCs w:val="24"/>
              </w:rPr>
              <w:t xml:space="preserve"> 1,2</w:t>
            </w:r>
          </w:p>
        </w:tc>
      </w:tr>
      <w:tr w:rsidR="008143A2" w:rsidRPr="00952D6C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A2" w:rsidRPr="00952D6C" w:rsidRDefault="008143A2" w:rsidP="004C7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A2" w:rsidRPr="00952D6C" w:rsidRDefault="008143A2" w:rsidP="004C7972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A2" w:rsidRPr="00952D6C" w:rsidRDefault="008143A2" w:rsidP="004C7972">
            <w:pPr>
              <w:spacing w:line="276" w:lineRule="auto"/>
              <w:rPr>
                <w:b/>
                <w:color w:val="000000"/>
                <w:sz w:val="22"/>
                <w:szCs w:val="22"/>
                <w:u w:val="single"/>
              </w:rPr>
            </w:pPr>
            <w:r w:rsidRPr="00952D6C">
              <w:rPr>
                <w:b/>
                <w:color w:val="000000"/>
                <w:sz w:val="22"/>
                <w:szCs w:val="22"/>
                <w:u w:val="single"/>
              </w:rPr>
              <w:t>Проектная документация: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A2" w:rsidRPr="00952D6C" w:rsidRDefault="008143A2" w:rsidP="004C7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143A2" w:rsidRPr="00952D6C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A2" w:rsidRPr="00952D6C" w:rsidRDefault="008143A2" w:rsidP="00CF7B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</w:t>
            </w:r>
            <w:r w:rsidR="00CF7B07"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</w:rPr>
              <w:t>-</w:t>
            </w:r>
            <w:r w:rsidRPr="00952D6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A2" w:rsidRPr="00952D6C" w:rsidRDefault="008143A2" w:rsidP="00CF7B07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170605</w:t>
            </w:r>
            <w:r w:rsidRPr="00952D6C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0</w:t>
            </w:r>
            <w:r w:rsidR="00CF7B07"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</w:rPr>
              <w:t>-</w:t>
            </w:r>
            <w:proofErr w:type="spellStart"/>
            <w:r w:rsidRPr="00952D6C">
              <w:rPr>
                <w:color w:val="000000"/>
                <w:sz w:val="22"/>
                <w:szCs w:val="22"/>
              </w:rPr>
              <w:t>Т1</w:t>
            </w:r>
            <w:proofErr w:type="spellEnd"/>
            <w:r w:rsidRPr="00952D6C">
              <w:rPr>
                <w:color w:val="000000"/>
                <w:sz w:val="22"/>
                <w:szCs w:val="22"/>
              </w:rPr>
              <w:t>-</w:t>
            </w:r>
            <w:proofErr w:type="spellStart"/>
            <w:r w:rsidRPr="00952D6C">
              <w:rPr>
                <w:color w:val="000000"/>
                <w:sz w:val="22"/>
                <w:szCs w:val="22"/>
              </w:rPr>
              <w:t>ПЗ</w:t>
            </w:r>
            <w:proofErr w:type="spellEnd"/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A2" w:rsidRPr="00952D6C" w:rsidRDefault="008143A2" w:rsidP="004C7972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Раздел 1. Пояснительная записка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A2" w:rsidRPr="00952D6C" w:rsidRDefault="008143A2" w:rsidP="004C7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143A2" w:rsidRPr="00952D6C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A2" w:rsidRPr="00952D6C" w:rsidRDefault="008143A2" w:rsidP="00CF7B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CF7B07"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</w:rPr>
              <w:t>-</w:t>
            </w:r>
            <w:r w:rsidRPr="00952D6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A2" w:rsidRPr="0001164C" w:rsidRDefault="008143A2" w:rsidP="004C7972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A2" w:rsidRPr="0001164C" w:rsidRDefault="008143A2" w:rsidP="004C7972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01164C">
              <w:rPr>
                <w:color w:val="000000"/>
                <w:sz w:val="22"/>
                <w:szCs w:val="22"/>
              </w:rPr>
              <w:t>Раздел 2. Проект полосы отвода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A2" w:rsidRPr="00952D6C" w:rsidRDefault="008143A2" w:rsidP="004C7972">
            <w:pPr>
              <w:jc w:val="center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Не разрабатывается</w:t>
            </w:r>
          </w:p>
        </w:tc>
      </w:tr>
      <w:tr w:rsidR="008143A2" w:rsidRPr="00952D6C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A2" w:rsidRPr="00952D6C" w:rsidRDefault="008143A2" w:rsidP="00CF7B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CF7B07"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</w:rPr>
              <w:t>-</w:t>
            </w:r>
            <w:r w:rsidRPr="00952D6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A2" w:rsidRPr="0001164C" w:rsidRDefault="008143A2" w:rsidP="00CF7B07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170605</w:t>
            </w:r>
            <w:r w:rsidRPr="0001164C">
              <w:rPr>
                <w:color w:val="000000"/>
                <w:sz w:val="22"/>
                <w:szCs w:val="22"/>
              </w:rPr>
              <w:t>-0</w:t>
            </w:r>
            <w:r w:rsidR="00CF7B07">
              <w:rPr>
                <w:color w:val="000000"/>
                <w:sz w:val="22"/>
                <w:szCs w:val="22"/>
              </w:rPr>
              <w:t>6</w:t>
            </w:r>
            <w:r w:rsidRPr="0001164C">
              <w:rPr>
                <w:color w:val="000000"/>
                <w:sz w:val="22"/>
                <w:szCs w:val="22"/>
              </w:rPr>
              <w:t>-</w:t>
            </w:r>
            <w:proofErr w:type="spellStart"/>
            <w:r w:rsidRPr="0001164C">
              <w:rPr>
                <w:color w:val="000000"/>
                <w:sz w:val="22"/>
                <w:szCs w:val="22"/>
              </w:rPr>
              <w:t>Т3</w:t>
            </w:r>
            <w:proofErr w:type="spellEnd"/>
            <w:r w:rsidRPr="0001164C">
              <w:rPr>
                <w:color w:val="000000"/>
                <w:sz w:val="22"/>
                <w:szCs w:val="22"/>
              </w:rPr>
              <w:t>-</w:t>
            </w:r>
            <w:proofErr w:type="spellStart"/>
            <w:r w:rsidRPr="0001164C">
              <w:rPr>
                <w:color w:val="000000"/>
                <w:sz w:val="22"/>
                <w:szCs w:val="22"/>
              </w:rPr>
              <w:t>ТКР</w:t>
            </w:r>
            <w:proofErr w:type="spellEnd"/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A2" w:rsidRPr="0001164C" w:rsidRDefault="008143A2" w:rsidP="004C7972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01164C">
              <w:rPr>
                <w:color w:val="000000"/>
                <w:sz w:val="22"/>
                <w:szCs w:val="22"/>
              </w:rPr>
              <w:t>Раздел 3. Технологические и  конструктивные  решения  линейного объекта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A2" w:rsidRPr="00952D6C" w:rsidRDefault="008143A2" w:rsidP="004C7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143A2" w:rsidRPr="00952D6C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A2" w:rsidRPr="00952D6C" w:rsidRDefault="008143A2" w:rsidP="00CF7B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CF7B07"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</w:rPr>
              <w:t>-</w:t>
            </w:r>
            <w:r w:rsidRPr="00952D6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A2" w:rsidRPr="00952D6C" w:rsidRDefault="008143A2" w:rsidP="004C7972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A2" w:rsidRPr="00952D6C" w:rsidRDefault="008143A2" w:rsidP="004C7972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Раздел 4. Здания строения и сооружения, входящие в инфраструктуру линейного объекта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A2" w:rsidRPr="00952D6C" w:rsidRDefault="008143A2" w:rsidP="004C7972">
            <w:pPr>
              <w:jc w:val="center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Не разрабатывается</w:t>
            </w:r>
          </w:p>
        </w:tc>
      </w:tr>
      <w:tr w:rsidR="008143A2" w:rsidRPr="00952D6C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A2" w:rsidRPr="00952D6C" w:rsidRDefault="008143A2" w:rsidP="00CF7B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CF7B07"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</w:rPr>
              <w:t>-</w:t>
            </w:r>
            <w:r w:rsidRPr="00952D6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A2" w:rsidRPr="00952D6C" w:rsidRDefault="008143A2" w:rsidP="00CF7B07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170605</w:t>
            </w:r>
            <w:r w:rsidRPr="00952D6C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0</w:t>
            </w:r>
            <w:r w:rsidR="00CF7B07"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</w:rPr>
              <w:t>-</w:t>
            </w:r>
            <w:proofErr w:type="spellStart"/>
            <w:r w:rsidRPr="00952D6C">
              <w:rPr>
                <w:color w:val="000000"/>
                <w:sz w:val="22"/>
                <w:szCs w:val="22"/>
              </w:rPr>
              <w:t>Т5</w:t>
            </w:r>
            <w:proofErr w:type="spellEnd"/>
            <w:r w:rsidRPr="00952D6C">
              <w:rPr>
                <w:color w:val="000000"/>
                <w:sz w:val="22"/>
                <w:szCs w:val="22"/>
              </w:rPr>
              <w:t>-</w:t>
            </w:r>
            <w:proofErr w:type="spellStart"/>
            <w:r w:rsidRPr="00952D6C">
              <w:rPr>
                <w:color w:val="000000"/>
                <w:sz w:val="22"/>
                <w:szCs w:val="22"/>
              </w:rPr>
              <w:t>ПОС</w:t>
            </w:r>
            <w:proofErr w:type="spellEnd"/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A2" w:rsidRPr="00952D6C" w:rsidRDefault="008143A2" w:rsidP="004C7972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Раздел 5. Проект организации строительства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A2" w:rsidRPr="00952D6C" w:rsidRDefault="008143A2" w:rsidP="004C7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143A2" w:rsidRPr="00952D6C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A2" w:rsidRPr="00952D6C" w:rsidRDefault="008143A2" w:rsidP="00CF7B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CF7B07"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</w:rPr>
              <w:t>-</w:t>
            </w:r>
            <w:r w:rsidRPr="00952D6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A2" w:rsidRPr="00952D6C" w:rsidRDefault="008143A2" w:rsidP="004C7972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A2" w:rsidRPr="00952D6C" w:rsidRDefault="008143A2" w:rsidP="004C7972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Раздел 6. Проект организации работ по сносу (демонтажу) линейного объекта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A2" w:rsidRPr="00952D6C" w:rsidRDefault="008143A2" w:rsidP="004C7972">
            <w:pPr>
              <w:jc w:val="center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Не разрабатывается</w:t>
            </w:r>
          </w:p>
        </w:tc>
      </w:tr>
      <w:tr w:rsidR="008143A2" w:rsidRPr="00952D6C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A2" w:rsidRPr="00952D6C" w:rsidRDefault="008143A2" w:rsidP="00CF7B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CF7B07"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</w:rPr>
              <w:t>-</w:t>
            </w:r>
            <w:r w:rsidRPr="00952D6C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A2" w:rsidRPr="00952D6C" w:rsidRDefault="008143A2" w:rsidP="00CF7B07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170605</w:t>
            </w:r>
            <w:r w:rsidRPr="00952D6C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0</w:t>
            </w:r>
            <w:r w:rsidR="00CF7B07"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</w:rPr>
              <w:t>-</w:t>
            </w:r>
            <w:proofErr w:type="spellStart"/>
            <w:r w:rsidRPr="00952D6C">
              <w:rPr>
                <w:color w:val="000000"/>
                <w:sz w:val="22"/>
                <w:szCs w:val="22"/>
              </w:rPr>
              <w:t>Т7</w:t>
            </w:r>
            <w:proofErr w:type="spellEnd"/>
            <w:r w:rsidRPr="00952D6C">
              <w:rPr>
                <w:color w:val="000000"/>
                <w:sz w:val="22"/>
                <w:szCs w:val="22"/>
              </w:rPr>
              <w:t>-</w:t>
            </w:r>
            <w:proofErr w:type="spellStart"/>
            <w:r>
              <w:rPr>
                <w:color w:val="000000"/>
                <w:sz w:val="22"/>
                <w:szCs w:val="22"/>
              </w:rPr>
              <w:t>О</w:t>
            </w:r>
            <w:r w:rsidRPr="00952D6C">
              <w:rPr>
                <w:color w:val="000000"/>
                <w:sz w:val="22"/>
                <w:szCs w:val="22"/>
              </w:rPr>
              <w:t>ОС</w:t>
            </w:r>
            <w:proofErr w:type="spellEnd"/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A2" w:rsidRPr="00952D6C" w:rsidRDefault="008143A2" w:rsidP="004C7972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 xml:space="preserve">Раздел 7. </w:t>
            </w:r>
            <w:r>
              <w:rPr>
                <w:color w:val="000000"/>
                <w:sz w:val="22"/>
                <w:szCs w:val="22"/>
              </w:rPr>
              <w:t>Перечень м</w:t>
            </w:r>
            <w:r w:rsidRPr="00952D6C">
              <w:rPr>
                <w:color w:val="000000"/>
                <w:sz w:val="22"/>
                <w:szCs w:val="22"/>
              </w:rPr>
              <w:t>ероприяти</w:t>
            </w:r>
            <w:r>
              <w:rPr>
                <w:color w:val="000000"/>
                <w:sz w:val="22"/>
                <w:szCs w:val="22"/>
              </w:rPr>
              <w:t>й</w:t>
            </w:r>
            <w:r w:rsidRPr="00952D6C">
              <w:rPr>
                <w:color w:val="000000"/>
                <w:sz w:val="22"/>
                <w:szCs w:val="22"/>
              </w:rPr>
              <w:t xml:space="preserve">  по охране окружающей среды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A2" w:rsidRPr="00952D6C" w:rsidRDefault="00723342" w:rsidP="004C7972">
            <w:pPr>
              <w:jc w:val="center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Не разрабатывается</w:t>
            </w:r>
          </w:p>
        </w:tc>
      </w:tr>
      <w:tr w:rsidR="008143A2" w:rsidRPr="00952D6C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A2" w:rsidRPr="00952D6C" w:rsidRDefault="008143A2" w:rsidP="00CF7B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CF7B07"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</w:rPr>
              <w:t>-</w:t>
            </w:r>
            <w:r w:rsidRPr="00952D6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A2" w:rsidRPr="00952D6C" w:rsidRDefault="008143A2" w:rsidP="00CF7B07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170605</w:t>
            </w:r>
            <w:r w:rsidRPr="00952D6C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0</w:t>
            </w:r>
            <w:r w:rsidR="00CF7B07"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</w:rPr>
              <w:t>-</w:t>
            </w:r>
            <w:proofErr w:type="spellStart"/>
            <w:r w:rsidRPr="00952D6C">
              <w:rPr>
                <w:color w:val="000000"/>
                <w:sz w:val="22"/>
                <w:szCs w:val="22"/>
              </w:rPr>
              <w:t>Т8</w:t>
            </w:r>
            <w:proofErr w:type="spellEnd"/>
            <w:r w:rsidRPr="00952D6C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ПБ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A2" w:rsidRPr="00952D6C" w:rsidRDefault="008143A2" w:rsidP="004C7972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Раздел 8. Мероприятия по обеспечению пожарной безопасности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A2" w:rsidRPr="00952D6C" w:rsidRDefault="00723342" w:rsidP="004C7972">
            <w:pPr>
              <w:jc w:val="center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Не разрабатывается</w:t>
            </w:r>
          </w:p>
        </w:tc>
      </w:tr>
      <w:tr w:rsidR="008143A2" w:rsidRPr="00952D6C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A2" w:rsidRPr="00952D6C" w:rsidRDefault="008143A2" w:rsidP="00CF7B0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="00CF7B07"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</w:rPr>
              <w:t>-</w:t>
            </w:r>
            <w:r w:rsidRPr="00952D6C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A2" w:rsidRPr="00952D6C" w:rsidRDefault="008143A2" w:rsidP="00CF7B07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170605</w:t>
            </w:r>
            <w:r w:rsidRPr="00952D6C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0</w:t>
            </w:r>
            <w:r w:rsidR="00CF7B07"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</w:rPr>
              <w:t>-</w:t>
            </w:r>
            <w:proofErr w:type="spellStart"/>
            <w:r w:rsidRPr="00952D6C">
              <w:rPr>
                <w:color w:val="000000"/>
                <w:sz w:val="22"/>
                <w:szCs w:val="22"/>
              </w:rPr>
              <w:t>Т9</w:t>
            </w:r>
            <w:proofErr w:type="spellEnd"/>
            <w:r w:rsidRPr="00952D6C">
              <w:rPr>
                <w:color w:val="000000"/>
                <w:sz w:val="22"/>
                <w:szCs w:val="22"/>
              </w:rPr>
              <w:t>-СМ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A2" w:rsidRPr="00952D6C" w:rsidRDefault="008143A2" w:rsidP="004C7972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Раздел 9. Смета на строительство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3A2" w:rsidRPr="00952D6C" w:rsidRDefault="008143A2" w:rsidP="004C7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F7B07" w:rsidRPr="00952D6C" w:rsidTr="004C7972">
        <w:trPr>
          <w:trHeight w:val="515"/>
        </w:trPr>
        <w:tc>
          <w:tcPr>
            <w:tcW w:w="10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7B07" w:rsidRPr="00952D6C" w:rsidRDefault="004C7972" w:rsidP="0078205A">
            <w:pPr>
              <w:jc w:val="center"/>
              <w:rPr>
                <w:color w:val="000000"/>
                <w:sz w:val="22"/>
                <w:szCs w:val="22"/>
              </w:rPr>
            </w:pPr>
            <w:r w:rsidRPr="004C7972">
              <w:rPr>
                <w:b/>
                <w:color w:val="000000"/>
                <w:sz w:val="24"/>
                <w:szCs w:val="24"/>
              </w:rPr>
              <w:t>Высоковольтная линия-</w:t>
            </w:r>
            <w:proofErr w:type="spellStart"/>
            <w:r w:rsidRPr="004C7972">
              <w:rPr>
                <w:b/>
                <w:color w:val="000000"/>
                <w:sz w:val="24"/>
                <w:szCs w:val="24"/>
              </w:rPr>
              <w:t>110кВ</w:t>
            </w:r>
            <w:proofErr w:type="spellEnd"/>
            <w:r w:rsidRPr="004C7972">
              <w:rPr>
                <w:b/>
                <w:color w:val="000000"/>
                <w:sz w:val="24"/>
                <w:szCs w:val="24"/>
              </w:rPr>
              <w:t xml:space="preserve"> «Лонг-</w:t>
            </w:r>
            <w:proofErr w:type="spellStart"/>
            <w:r w:rsidRPr="004C7972">
              <w:rPr>
                <w:b/>
                <w:color w:val="000000"/>
                <w:sz w:val="24"/>
                <w:szCs w:val="24"/>
              </w:rPr>
              <w:t>Юган</w:t>
            </w:r>
            <w:proofErr w:type="spellEnd"/>
            <w:r w:rsidRPr="004C7972">
              <w:rPr>
                <w:b/>
                <w:color w:val="000000"/>
                <w:sz w:val="24"/>
                <w:szCs w:val="24"/>
              </w:rPr>
              <w:t>-</w:t>
            </w:r>
            <w:proofErr w:type="spellStart"/>
            <w:r w:rsidRPr="004C7972">
              <w:rPr>
                <w:b/>
                <w:color w:val="000000"/>
                <w:sz w:val="24"/>
                <w:szCs w:val="24"/>
              </w:rPr>
              <w:t>Сорум</w:t>
            </w:r>
            <w:proofErr w:type="spellEnd"/>
            <w:r w:rsidRPr="004C7972">
              <w:rPr>
                <w:b/>
                <w:color w:val="000000"/>
                <w:sz w:val="24"/>
                <w:szCs w:val="24"/>
              </w:rPr>
              <w:t>»</w:t>
            </w:r>
          </w:p>
        </w:tc>
      </w:tr>
      <w:tr w:rsidR="000D735C" w:rsidRPr="00952D6C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35C" w:rsidRPr="00952D6C" w:rsidRDefault="000D735C" w:rsidP="004C7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35C" w:rsidRPr="00952D6C" w:rsidRDefault="000D735C" w:rsidP="004C7972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35C" w:rsidRPr="00952D6C" w:rsidRDefault="000D735C" w:rsidP="004C7972">
            <w:pPr>
              <w:spacing w:line="276" w:lineRule="auto"/>
              <w:rPr>
                <w:b/>
                <w:color w:val="000000"/>
                <w:sz w:val="22"/>
                <w:szCs w:val="22"/>
                <w:u w:val="single"/>
              </w:rPr>
            </w:pPr>
            <w:r w:rsidRPr="00952D6C">
              <w:rPr>
                <w:b/>
                <w:color w:val="000000"/>
                <w:sz w:val="22"/>
                <w:szCs w:val="22"/>
                <w:u w:val="single"/>
              </w:rPr>
              <w:t>Проектная документация: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35C" w:rsidRPr="00952D6C" w:rsidRDefault="000D735C" w:rsidP="004C7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D735C" w:rsidRPr="00952D6C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35C" w:rsidRPr="00952D6C" w:rsidRDefault="000D735C" w:rsidP="004C797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07-</w:t>
            </w:r>
            <w:r w:rsidRPr="00952D6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35C" w:rsidRPr="00952D6C" w:rsidRDefault="000D735C" w:rsidP="000D735C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170605</w:t>
            </w:r>
            <w:r w:rsidRPr="00952D6C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07-</w:t>
            </w:r>
            <w:proofErr w:type="spellStart"/>
            <w:r w:rsidRPr="00952D6C">
              <w:rPr>
                <w:color w:val="000000"/>
                <w:sz w:val="22"/>
                <w:szCs w:val="22"/>
              </w:rPr>
              <w:t>Т1</w:t>
            </w:r>
            <w:proofErr w:type="spellEnd"/>
            <w:r w:rsidRPr="00952D6C">
              <w:rPr>
                <w:color w:val="000000"/>
                <w:sz w:val="22"/>
                <w:szCs w:val="22"/>
              </w:rPr>
              <w:t>-</w:t>
            </w:r>
            <w:proofErr w:type="spellStart"/>
            <w:r w:rsidRPr="00952D6C">
              <w:rPr>
                <w:color w:val="000000"/>
                <w:sz w:val="22"/>
                <w:szCs w:val="22"/>
              </w:rPr>
              <w:t>ПЗ</w:t>
            </w:r>
            <w:proofErr w:type="spellEnd"/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35C" w:rsidRPr="00952D6C" w:rsidRDefault="000D735C" w:rsidP="004C7972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Раздел 1. Пояснительная записка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35C" w:rsidRPr="00952D6C" w:rsidRDefault="000D735C" w:rsidP="004C7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D735C" w:rsidRPr="00952D6C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35C" w:rsidRPr="00952D6C" w:rsidRDefault="000D735C" w:rsidP="000D735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07-</w:t>
            </w:r>
            <w:r w:rsidRPr="00952D6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35C" w:rsidRPr="0001164C" w:rsidRDefault="000D735C" w:rsidP="004C7972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35C" w:rsidRPr="0001164C" w:rsidRDefault="000D735C" w:rsidP="004C7972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01164C">
              <w:rPr>
                <w:color w:val="000000"/>
                <w:sz w:val="22"/>
                <w:szCs w:val="22"/>
              </w:rPr>
              <w:t>Раздел 2. Проект полосы отвода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35C" w:rsidRPr="00952D6C" w:rsidRDefault="000D735C" w:rsidP="004C7972">
            <w:pPr>
              <w:jc w:val="center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Не разрабатывается</w:t>
            </w:r>
          </w:p>
        </w:tc>
      </w:tr>
      <w:tr w:rsidR="000D735C" w:rsidRPr="00952D6C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35C" w:rsidRPr="00952D6C" w:rsidRDefault="000D735C" w:rsidP="000D735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07-</w:t>
            </w:r>
            <w:r w:rsidRPr="00952D6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35C" w:rsidRPr="0001164C" w:rsidRDefault="000D735C" w:rsidP="000D735C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170605</w:t>
            </w:r>
            <w:r w:rsidRPr="0001164C">
              <w:rPr>
                <w:color w:val="000000"/>
                <w:sz w:val="22"/>
                <w:szCs w:val="22"/>
              </w:rPr>
              <w:t>-0</w:t>
            </w:r>
            <w:r>
              <w:rPr>
                <w:color w:val="000000"/>
                <w:sz w:val="22"/>
                <w:szCs w:val="22"/>
              </w:rPr>
              <w:t>7</w:t>
            </w:r>
            <w:r w:rsidRPr="0001164C">
              <w:rPr>
                <w:color w:val="000000"/>
                <w:sz w:val="22"/>
                <w:szCs w:val="22"/>
              </w:rPr>
              <w:t>-</w:t>
            </w:r>
            <w:proofErr w:type="spellStart"/>
            <w:r w:rsidRPr="0001164C">
              <w:rPr>
                <w:color w:val="000000"/>
                <w:sz w:val="22"/>
                <w:szCs w:val="22"/>
              </w:rPr>
              <w:t>Т3</w:t>
            </w:r>
            <w:proofErr w:type="spellEnd"/>
            <w:r w:rsidRPr="0001164C">
              <w:rPr>
                <w:color w:val="000000"/>
                <w:sz w:val="22"/>
                <w:szCs w:val="22"/>
              </w:rPr>
              <w:t>-</w:t>
            </w:r>
            <w:proofErr w:type="spellStart"/>
            <w:r w:rsidRPr="0001164C">
              <w:rPr>
                <w:color w:val="000000"/>
                <w:sz w:val="22"/>
                <w:szCs w:val="22"/>
              </w:rPr>
              <w:t>ТКР</w:t>
            </w:r>
            <w:proofErr w:type="spellEnd"/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35C" w:rsidRPr="0001164C" w:rsidRDefault="000D735C" w:rsidP="004C7972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01164C">
              <w:rPr>
                <w:color w:val="000000"/>
                <w:sz w:val="22"/>
                <w:szCs w:val="22"/>
              </w:rPr>
              <w:t>Раздел 3. Технологические и  конструктивные  решения  линейного объекта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35C" w:rsidRPr="00952D6C" w:rsidRDefault="000D735C" w:rsidP="004C7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D735C" w:rsidRPr="00952D6C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35C" w:rsidRPr="00952D6C" w:rsidRDefault="000D735C" w:rsidP="000D735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07-4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35C" w:rsidRPr="00952D6C" w:rsidRDefault="000D735C" w:rsidP="004C7972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35C" w:rsidRPr="00952D6C" w:rsidRDefault="000D735C" w:rsidP="004C7972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Раздел 4. Здания строения и сооружения, входящие в инфраструктуру линейного объекта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35C" w:rsidRPr="00952D6C" w:rsidRDefault="000D735C" w:rsidP="004C7972">
            <w:pPr>
              <w:jc w:val="center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Не разрабатывается</w:t>
            </w:r>
          </w:p>
        </w:tc>
      </w:tr>
      <w:tr w:rsidR="000D735C" w:rsidRPr="00952D6C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35C" w:rsidRPr="00952D6C" w:rsidRDefault="000D735C" w:rsidP="000D735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07-</w:t>
            </w:r>
            <w:r w:rsidRPr="00952D6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35C" w:rsidRPr="00952D6C" w:rsidRDefault="000D735C" w:rsidP="000D735C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170605</w:t>
            </w:r>
            <w:r w:rsidRPr="00952D6C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07-</w:t>
            </w:r>
            <w:proofErr w:type="spellStart"/>
            <w:r w:rsidRPr="00952D6C">
              <w:rPr>
                <w:color w:val="000000"/>
                <w:sz w:val="22"/>
                <w:szCs w:val="22"/>
              </w:rPr>
              <w:t>Т5</w:t>
            </w:r>
            <w:proofErr w:type="spellEnd"/>
            <w:r w:rsidRPr="00952D6C">
              <w:rPr>
                <w:color w:val="000000"/>
                <w:sz w:val="22"/>
                <w:szCs w:val="22"/>
              </w:rPr>
              <w:t>-</w:t>
            </w:r>
            <w:proofErr w:type="spellStart"/>
            <w:r w:rsidRPr="00952D6C">
              <w:rPr>
                <w:color w:val="000000"/>
                <w:sz w:val="22"/>
                <w:szCs w:val="22"/>
              </w:rPr>
              <w:t>ПОС</w:t>
            </w:r>
            <w:proofErr w:type="spellEnd"/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35C" w:rsidRPr="00952D6C" w:rsidRDefault="000D735C" w:rsidP="004C7972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Раздел 5. Проект организации строительства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35C" w:rsidRPr="00952D6C" w:rsidRDefault="000D735C" w:rsidP="004C7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D735C" w:rsidRPr="00952D6C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35C" w:rsidRPr="00952D6C" w:rsidRDefault="000D735C" w:rsidP="000D735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07-</w:t>
            </w:r>
            <w:r w:rsidRPr="00952D6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35C" w:rsidRPr="00952D6C" w:rsidRDefault="000D735C" w:rsidP="004C7972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35C" w:rsidRPr="00952D6C" w:rsidRDefault="000D735C" w:rsidP="004C7972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Раздел 6. Проект организации работ по сносу (демонтажу) линейного объекта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35C" w:rsidRPr="00952D6C" w:rsidRDefault="000D735C" w:rsidP="004C7972">
            <w:pPr>
              <w:jc w:val="center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Не разрабатывается</w:t>
            </w:r>
          </w:p>
        </w:tc>
      </w:tr>
      <w:tr w:rsidR="000D735C" w:rsidRPr="00952D6C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35C" w:rsidRPr="00952D6C" w:rsidRDefault="000D735C" w:rsidP="000D735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07-</w:t>
            </w:r>
            <w:r w:rsidRPr="00952D6C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35C" w:rsidRPr="00952D6C" w:rsidRDefault="000D735C" w:rsidP="000D735C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170605</w:t>
            </w:r>
            <w:r w:rsidRPr="00952D6C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07-</w:t>
            </w:r>
            <w:proofErr w:type="spellStart"/>
            <w:r w:rsidRPr="00952D6C">
              <w:rPr>
                <w:color w:val="000000"/>
                <w:sz w:val="22"/>
                <w:szCs w:val="22"/>
              </w:rPr>
              <w:t>Т7</w:t>
            </w:r>
            <w:proofErr w:type="spellEnd"/>
            <w:r w:rsidRPr="00952D6C">
              <w:rPr>
                <w:color w:val="000000"/>
                <w:sz w:val="22"/>
                <w:szCs w:val="22"/>
              </w:rPr>
              <w:t>-</w:t>
            </w:r>
            <w:proofErr w:type="spellStart"/>
            <w:r>
              <w:rPr>
                <w:color w:val="000000"/>
                <w:sz w:val="22"/>
                <w:szCs w:val="22"/>
              </w:rPr>
              <w:t>О</w:t>
            </w:r>
            <w:r w:rsidRPr="00952D6C">
              <w:rPr>
                <w:color w:val="000000"/>
                <w:sz w:val="22"/>
                <w:szCs w:val="22"/>
              </w:rPr>
              <w:t>ОС</w:t>
            </w:r>
            <w:proofErr w:type="spellEnd"/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35C" w:rsidRPr="00952D6C" w:rsidRDefault="000D735C" w:rsidP="004C7972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 xml:space="preserve">Раздел 7. </w:t>
            </w:r>
            <w:r>
              <w:rPr>
                <w:color w:val="000000"/>
                <w:sz w:val="22"/>
                <w:szCs w:val="22"/>
              </w:rPr>
              <w:t>Перечень м</w:t>
            </w:r>
            <w:r w:rsidRPr="00952D6C">
              <w:rPr>
                <w:color w:val="000000"/>
                <w:sz w:val="22"/>
                <w:szCs w:val="22"/>
              </w:rPr>
              <w:t>ероприяти</w:t>
            </w:r>
            <w:r>
              <w:rPr>
                <w:color w:val="000000"/>
                <w:sz w:val="22"/>
                <w:szCs w:val="22"/>
              </w:rPr>
              <w:t>й</w:t>
            </w:r>
            <w:r w:rsidRPr="00952D6C">
              <w:rPr>
                <w:color w:val="000000"/>
                <w:sz w:val="22"/>
                <w:szCs w:val="22"/>
              </w:rPr>
              <w:t xml:space="preserve">  по охране окружающей среды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35C" w:rsidRPr="00952D6C" w:rsidRDefault="00723342" w:rsidP="004C7972">
            <w:pPr>
              <w:jc w:val="center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Не разрабатывается</w:t>
            </w:r>
          </w:p>
        </w:tc>
      </w:tr>
      <w:tr w:rsidR="000D735C" w:rsidRPr="00952D6C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35C" w:rsidRPr="00952D6C" w:rsidRDefault="000D735C" w:rsidP="000D735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07-</w:t>
            </w:r>
            <w:r w:rsidRPr="00952D6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35C" w:rsidRPr="00952D6C" w:rsidRDefault="000D735C" w:rsidP="000D735C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170605</w:t>
            </w:r>
            <w:r w:rsidRPr="00952D6C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07-</w:t>
            </w:r>
            <w:proofErr w:type="spellStart"/>
            <w:r w:rsidRPr="00952D6C">
              <w:rPr>
                <w:color w:val="000000"/>
                <w:sz w:val="22"/>
                <w:szCs w:val="22"/>
              </w:rPr>
              <w:t>Т8</w:t>
            </w:r>
            <w:proofErr w:type="spellEnd"/>
            <w:r w:rsidRPr="00952D6C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ПБ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35C" w:rsidRPr="00952D6C" w:rsidRDefault="000D735C" w:rsidP="004C7972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Раздел 8. Мероприятия по обеспечению пожарной безопасности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35C" w:rsidRPr="00952D6C" w:rsidRDefault="00723342" w:rsidP="004C7972">
            <w:pPr>
              <w:jc w:val="center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Не разрабатывается</w:t>
            </w:r>
          </w:p>
        </w:tc>
      </w:tr>
      <w:tr w:rsidR="000D735C" w:rsidRPr="00952D6C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35C" w:rsidRPr="00952D6C" w:rsidRDefault="000D735C" w:rsidP="000D735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07-</w:t>
            </w:r>
            <w:r w:rsidRPr="00952D6C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35C" w:rsidRPr="00952D6C" w:rsidRDefault="000D735C" w:rsidP="000D735C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170605</w:t>
            </w:r>
            <w:r w:rsidRPr="00952D6C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07-</w:t>
            </w:r>
            <w:proofErr w:type="spellStart"/>
            <w:r w:rsidRPr="00952D6C">
              <w:rPr>
                <w:color w:val="000000"/>
                <w:sz w:val="22"/>
                <w:szCs w:val="22"/>
              </w:rPr>
              <w:t>Т9</w:t>
            </w:r>
            <w:proofErr w:type="spellEnd"/>
            <w:r w:rsidRPr="00952D6C">
              <w:rPr>
                <w:color w:val="000000"/>
                <w:sz w:val="22"/>
                <w:szCs w:val="22"/>
              </w:rPr>
              <w:t>-СМ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35C" w:rsidRPr="00952D6C" w:rsidRDefault="000D735C" w:rsidP="004C7972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Раздел 9. Смета на строительство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735C" w:rsidRPr="00952D6C" w:rsidRDefault="000D735C" w:rsidP="004C7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205A" w:rsidRPr="00952D6C" w:rsidTr="004C7972">
        <w:trPr>
          <w:trHeight w:val="515"/>
        </w:trPr>
        <w:tc>
          <w:tcPr>
            <w:tcW w:w="10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A" w:rsidRPr="00952D6C" w:rsidRDefault="00AD1CB1" w:rsidP="0078205A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AD1CB1">
              <w:rPr>
                <w:b/>
                <w:color w:val="000000"/>
                <w:sz w:val="24"/>
                <w:szCs w:val="24"/>
              </w:rPr>
              <w:t>ВЛ</w:t>
            </w:r>
            <w:proofErr w:type="spellEnd"/>
            <w:proofErr w:type="gramEnd"/>
            <w:r w:rsidRPr="00AD1CB1">
              <w:rPr>
                <w:b/>
                <w:color w:val="000000"/>
                <w:sz w:val="24"/>
                <w:szCs w:val="24"/>
              </w:rPr>
              <w:t xml:space="preserve"> 110 </w:t>
            </w:r>
            <w:proofErr w:type="spellStart"/>
            <w:r w:rsidRPr="00AD1CB1">
              <w:rPr>
                <w:b/>
                <w:color w:val="000000"/>
                <w:sz w:val="24"/>
                <w:szCs w:val="24"/>
              </w:rPr>
              <w:t>кВ</w:t>
            </w:r>
            <w:proofErr w:type="spellEnd"/>
            <w:r w:rsidRPr="00AD1CB1">
              <w:rPr>
                <w:b/>
                <w:color w:val="000000"/>
                <w:sz w:val="24"/>
                <w:szCs w:val="24"/>
              </w:rPr>
              <w:t xml:space="preserve"> «Белоярская-</w:t>
            </w:r>
            <w:proofErr w:type="spellStart"/>
            <w:r w:rsidRPr="00AD1CB1">
              <w:rPr>
                <w:b/>
                <w:color w:val="000000"/>
                <w:sz w:val="24"/>
                <w:szCs w:val="24"/>
              </w:rPr>
              <w:t>Перегребное</w:t>
            </w:r>
            <w:proofErr w:type="spellEnd"/>
            <w:r w:rsidRPr="00AD1CB1">
              <w:rPr>
                <w:b/>
                <w:color w:val="000000"/>
                <w:sz w:val="24"/>
                <w:szCs w:val="24"/>
              </w:rPr>
              <w:t xml:space="preserve"> 1,2 цепь</w:t>
            </w:r>
            <w:r>
              <w:rPr>
                <w:b/>
                <w:color w:val="000000"/>
                <w:sz w:val="24"/>
                <w:szCs w:val="24"/>
              </w:rPr>
              <w:t>»</w:t>
            </w:r>
          </w:p>
        </w:tc>
      </w:tr>
      <w:tr w:rsidR="0078205A" w:rsidRPr="00952D6C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A" w:rsidRPr="00952D6C" w:rsidRDefault="0078205A" w:rsidP="004C7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A" w:rsidRPr="00952D6C" w:rsidRDefault="0078205A" w:rsidP="004C7972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A" w:rsidRPr="00952D6C" w:rsidRDefault="0078205A" w:rsidP="004C7972">
            <w:pPr>
              <w:spacing w:line="276" w:lineRule="auto"/>
              <w:rPr>
                <w:b/>
                <w:color w:val="000000"/>
                <w:sz w:val="22"/>
                <w:szCs w:val="22"/>
                <w:u w:val="single"/>
              </w:rPr>
            </w:pPr>
            <w:r w:rsidRPr="00952D6C">
              <w:rPr>
                <w:b/>
                <w:color w:val="000000"/>
                <w:sz w:val="22"/>
                <w:szCs w:val="22"/>
                <w:u w:val="single"/>
              </w:rPr>
              <w:t>Проектная документация: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A" w:rsidRPr="00952D6C" w:rsidRDefault="0078205A" w:rsidP="004C7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205A" w:rsidRPr="00952D6C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A" w:rsidRPr="00952D6C" w:rsidRDefault="0078205A" w:rsidP="007820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08-</w:t>
            </w:r>
            <w:r w:rsidRPr="00952D6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A" w:rsidRPr="00952D6C" w:rsidRDefault="0078205A" w:rsidP="0078205A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170605</w:t>
            </w:r>
            <w:r w:rsidRPr="00952D6C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08-</w:t>
            </w:r>
            <w:proofErr w:type="spellStart"/>
            <w:r w:rsidRPr="00952D6C">
              <w:rPr>
                <w:color w:val="000000"/>
                <w:sz w:val="22"/>
                <w:szCs w:val="22"/>
              </w:rPr>
              <w:t>Т1</w:t>
            </w:r>
            <w:proofErr w:type="spellEnd"/>
            <w:r w:rsidRPr="00952D6C">
              <w:rPr>
                <w:color w:val="000000"/>
                <w:sz w:val="22"/>
                <w:szCs w:val="22"/>
              </w:rPr>
              <w:t>-</w:t>
            </w:r>
            <w:proofErr w:type="spellStart"/>
            <w:r w:rsidRPr="00952D6C">
              <w:rPr>
                <w:color w:val="000000"/>
                <w:sz w:val="22"/>
                <w:szCs w:val="22"/>
              </w:rPr>
              <w:t>ПЗ</w:t>
            </w:r>
            <w:proofErr w:type="spellEnd"/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A" w:rsidRPr="00952D6C" w:rsidRDefault="0078205A" w:rsidP="004C7972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Раздел 1. Пояснительная записка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A" w:rsidRPr="00952D6C" w:rsidRDefault="0078205A" w:rsidP="004C7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205A" w:rsidRPr="00952D6C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A" w:rsidRPr="00952D6C" w:rsidRDefault="0078205A" w:rsidP="007820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08-</w:t>
            </w:r>
            <w:r w:rsidRPr="00952D6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A" w:rsidRPr="0001164C" w:rsidRDefault="0078205A" w:rsidP="004C7972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A" w:rsidRPr="0001164C" w:rsidRDefault="0078205A" w:rsidP="004C7972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01164C">
              <w:rPr>
                <w:color w:val="000000"/>
                <w:sz w:val="22"/>
                <w:szCs w:val="22"/>
              </w:rPr>
              <w:t>Раздел 2. Проект полосы отвода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A" w:rsidRPr="00952D6C" w:rsidRDefault="0078205A" w:rsidP="004C7972">
            <w:pPr>
              <w:jc w:val="center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Не разрабатывается</w:t>
            </w:r>
          </w:p>
        </w:tc>
      </w:tr>
      <w:tr w:rsidR="0078205A" w:rsidRPr="00952D6C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A" w:rsidRPr="00952D6C" w:rsidRDefault="0078205A" w:rsidP="007820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08-</w:t>
            </w:r>
            <w:r w:rsidRPr="00952D6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A" w:rsidRPr="0001164C" w:rsidRDefault="0078205A" w:rsidP="0078205A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170605</w:t>
            </w:r>
            <w:r w:rsidRPr="0001164C">
              <w:rPr>
                <w:color w:val="000000"/>
                <w:sz w:val="22"/>
                <w:szCs w:val="22"/>
              </w:rPr>
              <w:t>-0</w:t>
            </w:r>
            <w:r>
              <w:rPr>
                <w:color w:val="000000"/>
                <w:sz w:val="22"/>
                <w:szCs w:val="22"/>
              </w:rPr>
              <w:t>8</w:t>
            </w:r>
            <w:r w:rsidRPr="0001164C">
              <w:rPr>
                <w:color w:val="000000"/>
                <w:sz w:val="22"/>
                <w:szCs w:val="22"/>
              </w:rPr>
              <w:t>-</w:t>
            </w:r>
            <w:proofErr w:type="spellStart"/>
            <w:r w:rsidRPr="0001164C">
              <w:rPr>
                <w:color w:val="000000"/>
                <w:sz w:val="22"/>
                <w:szCs w:val="22"/>
              </w:rPr>
              <w:t>Т3</w:t>
            </w:r>
            <w:proofErr w:type="spellEnd"/>
            <w:r w:rsidRPr="0001164C">
              <w:rPr>
                <w:color w:val="000000"/>
                <w:sz w:val="22"/>
                <w:szCs w:val="22"/>
              </w:rPr>
              <w:t>-</w:t>
            </w:r>
            <w:proofErr w:type="spellStart"/>
            <w:r w:rsidRPr="0001164C">
              <w:rPr>
                <w:color w:val="000000"/>
                <w:sz w:val="22"/>
                <w:szCs w:val="22"/>
              </w:rPr>
              <w:t>ТКР</w:t>
            </w:r>
            <w:proofErr w:type="spellEnd"/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A" w:rsidRPr="0001164C" w:rsidRDefault="0078205A" w:rsidP="004C7972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01164C">
              <w:rPr>
                <w:color w:val="000000"/>
                <w:sz w:val="22"/>
                <w:szCs w:val="22"/>
              </w:rPr>
              <w:t>Раздел 3. Технологические и  конструктивные  решения  линейного объекта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A" w:rsidRPr="00952D6C" w:rsidRDefault="0078205A" w:rsidP="004C7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205A" w:rsidRPr="00952D6C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A" w:rsidRPr="00952D6C" w:rsidRDefault="0078205A" w:rsidP="007820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08-4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A" w:rsidRPr="00952D6C" w:rsidRDefault="0078205A" w:rsidP="004C7972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A" w:rsidRPr="00952D6C" w:rsidRDefault="0078205A" w:rsidP="004C7972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Раздел 4. Здания строения и сооружения, входящие в инфраструктуру линейного объекта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A" w:rsidRPr="00952D6C" w:rsidRDefault="0078205A" w:rsidP="004C7972">
            <w:pPr>
              <w:jc w:val="center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Не разрабатывается</w:t>
            </w:r>
          </w:p>
        </w:tc>
      </w:tr>
      <w:tr w:rsidR="0078205A" w:rsidRPr="00952D6C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A" w:rsidRPr="00952D6C" w:rsidRDefault="0078205A" w:rsidP="007820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08-</w:t>
            </w:r>
            <w:r w:rsidRPr="00952D6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A" w:rsidRPr="00952D6C" w:rsidRDefault="0078205A" w:rsidP="0078205A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170605</w:t>
            </w:r>
            <w:r w:rsidRPr="00952D6C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08-</w:t>
            </w:r>
            <w:proofErr w:type="spellStart"/>
            <w:r w:rsidRPr="00952D6C">
              <w:rPr>
                <w:color w:val="000000"/>
                <w:sz w:val="22"/>
                <w:szCs w:val="22"/>
              </w:rPr>
              <w:t>Т5</w:t>
            </w:r>
            <w:proofErr w:type="spellEnd"/>
            <w:r w:rsidRPr="00952D6C">
              <w:rPr>
                <w:color w:val="000000"/>
                <w:sz w:val="22"/>
                <w:szCs w:val="22"/>
              </w:rPr>
              <w:t>-</w:t>
            </w:r>
            <w:proofErr w:type="spellStart"/>
            <w:r w:rsidRPr="00952D6C">
              <w:rPr>
                <w:color w:val="000000"/>
                <w:sz w:val="22"/>
                <w:szCs w:val="22"/>
              </w:rPr>
              <w:t>ПОС</w:t>
            </w:r>
            <w:proofErr w:type="spellEnd"/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A" w:rsidRPr="00952D6C" w:rsidRDefault="0078205A" w:rsidP="004C7972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Раздел 5. Проект организации строительства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A" w:rsidRPr="00952D6C" w:rsidRDefault="0078205A" w:rsidP="004C7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205A" w:rsidRPr="00952D6C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A" w:rsidRPr="00952D6C" w:rsidRDefault="0078205A" w:rsidP="007820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08-</w:t>
            </w:r>
            <w:r w:rsidRPr="00952D6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A" w:rsidRPr="00952D6C" w:rsidRDefault="0078205A" w:rsidP="004C7972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A" w:rsidRPr="00952D6C" w:rsidRDefault="0078205A" w:rsidP="004C7972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Раздел 6. Проект организации работ по сносу (демонтажу) линейного объекта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A" w:rsidRPr="00952D6C" w:rsidRDefault="0078205A" w:rsidP="004C7972">
            <w:pPr>
              <w:jc w:val="center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Не разрабатывается</w:t>
            </w:r>
          </w:p>
        </w:tc>
      </w:tr>
      <w:tr w:rsidR="0078205A" w:rsidRPr="00952D6C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A" w:rsidRPr="00952D6C" w:rsidRDefault="0078205A" w:rsidP="007820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08-</w:t>
            </w:r>
            <w:r w:rsidRPr="00952D6C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A" w:rsidRPr="00952D6C" w:rsidRDefault="0078205A" w:rsidP="0078205A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170605</w:t>
            </w:r>
            <w:r w:rsidRPr="00952D6C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08-</w:t>
            </w:r>
            <w:proofErr w:type="spellStart"/>
            <w:r w:rsidRPr="00952D6C">
              <w:rPr>
                <w:color w:val="000000"/>
                <w:sz w:val="22"/>
                <w:szCs w:val="22"/>
              </w:rPr>
              <w:t>Т7</w:t>
            </w:r>
            <w:proofErr w:type="spellEnd"/>
            <w:r w:rsidRPr="00952D6C">
              <w:rPr>
                <w:color w:val="000000"/>
                <w:sz w:val="22"/>
                <w:szCs w:val="22"/>
              </w:rPr>
              <w:t>-</w:t>
            </w:r>
            <w:proofErr w:type="spellStart"/>
            <w:r>
              <w:rPr>
                <w:color w:val="000000"/>
                <w:sz w:val="22"/>
                <w:szCs w:val="22"/>
              </w:rPr>
              <w:t>О</w:t>
            </w:r>
            <w:r w:rsidRPr="00952D6C">
              <w:rPr>
                <w:color w:val="000000"/>
                <w:sz w:val="22"/>
                <w:szCs w:val="22"/>
              </w:rPr>
              <w:t>ОС</w:t>
            </w:r>
            <w:proofErr w:type="spellEnd"/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A" w:rsidRPr="00952D6C" w:rsidRDefault="0078205A" w:rsidP="004C7972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 xml:space="preserve">Раздел 7. </w:t>
            </w:r>
            <w:r>
              <w:rPr>
                <w:color w:val="000000"/>
                <w:sz w:val="22"/>
                <w:szCs w:val="22"/>
              </w:rPr>
              <w:t>Перечень м</w:t>
            </w:r>
            <w:r w:rsidRPr="00952D6C">
              <w:rPr>
                <w:color w:val="000000"/>
                <w:sz w:val="22"/>
                <w:szCs w:val="22"/>
              </w:rPr>
              <w:t>ероприяти</w:t>
            </w:r>
            <w:r>
              <w:rPr>
                <w:color w:val="000000"/>
                <w:sz w:val="22"/>
                <w:szCs w:val="22"/>
              </w:rPr>
              <w:t>й</w:t>
            </w:r>
            <w:r w:rsidRPr="00952D6C">
              <w:rPr>
                <w:color w:val="000000"/>
                <w:sz w:val="22"/>
                <w:szCs w:val="22"/>
              </w:rPr>
              <w:t xml:space="preserve">  по охране окружающей среды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A" w:rsidRPr="00952D6C" w:rsidRDefault="00723342" w:rsidP="004C7972">
            <w:pPr>
              <w:jc w:val="center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Не разрабатывается</w:t>
            </w:r>
          </w:p>
        </w:tc>
      </w:tr>
      <w:tr w:rsidR="0078205A" w:rsidRPr="00952D6C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A" w:rsidRPr="00952D6C" w:rsidRDefault="0078205A" w:rsidP="007820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08-</w:t>
            </w:r>
            <w:r w:rsidRPr="00952D6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A" w:rsidRPr="00952D6C" w:rsidRDefault="0078205A" w:rsidP="0078205A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170605</w:t>
            </w:r>
            <w:r w:rsidRPr="00952D6C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08-</w:t>
            </w:r>
            <w:proofErr w:type="spellStart"/>
            <w:r w:rsidRPr="00952D6C">
              <w:rPr>
                <w:color w:val="000000"/>
                <w:sz w:val="22"/>
                <w:szCs w:val="22"/>
              </w:rPr>
              <w:t>Т8</w:t>
            </w:r>
            <w:proofErr w:type="spellEnd"/>
            <w:r w:rsidRPr="00952D6C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ПБ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A" w:rsidRPr="00952D6C" w:rsidRDefault="0078205A" w:rsidP="004C7972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Раздел 8. Мероприятия по обеспечению пожарной безопасности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A" w:rsidRPr="00952D6C" w:rsidRDefault="00723342" w:rsidP="004C7972">
            <w:pPr>
              <w:jc w:val="center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Не разрабатывается</w:t>
            </w:r>
          </w:p>
        </w:tc>
      </w:tr>
      <w:tr w:rsidR="0078205A" w:rsidRPr="00952D6C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A" w:rsidRPr="00952D6C" w:rsidRDefault="0078205A" w:rsidP="0078205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08-</w:t>
            </w:r>
            <w:r w:rsidRPr="00952D6C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A" w:rsidRPr="00952D6C" w:rsidRDefault="0078205A" w:rsidP="0078205A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170605</w:t>
            </w:r>
            <w:r w:rsidRPr="00952D6C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08-</w:t>
            </w:r>
            <w:proofErr w:type="spellStart"/>
            <w:r w:rsidRPr="00952D6C">
              <w:rPr>
                <w:color w:val="000000"/>
                <w:sz w:val="22"/>
                <w:szCs w:val="22"/>
              </w:rPr>
              <w:t>Т9</w:t>
            </w:r>
            <w:proofErr w:type="spellEnd"/>
            <w:r w:rsidRPr="00952D6C">
              <w:rPr>
                <w:color w:val="000000"/>
                <w:sz w:val="22"/>
                <w:szCs w:val="22"/>
              </w:rPr>
              <w:t>-СМ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A" w:rsidRPr="00952D6C" w:rsidRDefault="0078205A" w:rsidP="004C7972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Раздел 9. Смета на строительство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205A" w:rsidRPr="00952D6C" w:rsidRDefault="0078205A" w:rsidP="004C7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B591C" w:rsidRPr="00952D6C" w:rsidTr="004C7972">
        <w:trPr>
          <w:trHeight w:val="515"/>
        </w:trPr>
        <w:tc>
          <w:tcPr>
            <w:tcW w:w="10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591C" w:rsidRPr="00952D6C" w:rsidRDefault="00EA30F1" w:rsidP="004C7972">
            <w:pPr>
              <w:jc w:val="center"/>
              <w:rPr>
                <w:color w:val="000000"/>
                <w:sz w:val="22"/>
                <w:szCs w:val="22"/>
              </w:rPr>
            </w:pPr>
            <w:r w:rsidRPr="00EA30F1">
              <w:rPr>
                <w:b/>
                <w:color w:val="000000"/>
                <w:sz w:val="24"/>
                <w:szCs w:val="24"/>
              </w:rPr>
              <w:t xml:space="preserve">Высоковольтная линия-110 </w:t>
            </w:r>
            <w:proofErr w:type="spellStart"/>
            <w:r w:rsidRPr="00EA30F1">
              <w:rPr>
                <w:b/>
                <w:color w:val="000000"/>
                <w:sz w:val="24"/>
                <w:szCs w:val="24"/>
              </w:rPr>
              <w:t>кВ</w:t>
            </w:r>
            <w:proofErr w:type="spellEnd"/>
            <w:r w:rsidRPr="00EA30F1">
              <w:rPr>
                <w:b/>
                <w:color w:val="000000"/>
                <w:sz w:val="24"/>
                <w:szCs w:val="24"/>
              </w:rPr>
              <w:t xml:space="preserve"> «Белоярская - Амня»</w:t>
            </w:r>
            <w:bookmarkStart w:id="0" w:name="_GoBack"/>
            <w:bookmarkEnd w:id="0"/>
          </w:p>
        </w:tc>
      </w:tr>
      <w:tr w:rsidR="00095180" w:rsidRPr="00952D6C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180" w:rsidRPr="00952D6C" w:rsidRDefault="00095180" w:rsidP="004C7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180" w:rsidRPr="00952D6C" w:rsidRDefault="00095180" w:rsidP="004C7972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180" w:rsidRPr="00952D6C" w:rsidRDefault="00095180" w:rsidP="004C7972">
            <w:pPr>
              <w:spacing w:line="276" w:lineRule="auto"/>
              <w:rPr>
                <w:b/>
                <w:color w:val="000000"/>
                <w:sz w:val="22"/>
                <w:szCs w:val="22"/>
                <w:u w:val="single"/>
              </w:rPr>
            </w:pPr>
            <w:r w:rsidRPr="00952D6C">
              <w:rPr>
                <w:b/>
                <w:color w:val="000000"/>
                <w:sz w:val="22"/>
                <w:szCs w:val="22"/>
                <w:u w:val="single"/>
              </w:rPr>
              <w:t>Проектная документация: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180" w:rsidRPr="00952D6C" w:rsidRDefault="00095180" w:rsidP="004C7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95180" w:rsidRPr="00952D6C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180" w:rsidRPr="00952D6C" w:rsidRDefault="00095180" w:rsidP="000951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09-</w:t>
            </w:r>
            <w:r w:rsidRPr="00952D6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180" w:rsidRPr="00952D6C" w:rsidRDefault="00095180" w:rsidP="00095180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170605</w:t>
            </w:r>
            <w:r w:rsidRPr="00952D6C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09-</w:t>
            </w:r>
            <w:proofErr w:type="spellStart"/>
            <w:r w:rsidRPr="00952D6C">
              <w:rPr>
                <w:color w:val="000000"/>
                <w:sz w:val="22"/>
                <w:szCs w:val="22"/>
              </w:rPr>
              <w:t>Т1</w:t>
            </w:r>
            <w:proofErr w:type="spellEnd"/>
            <w:r w:rsidRPr="00952D6C">
              <w:rPr>
                <w:color w:val="000000"/>
                <w:sz w:val="22"/>
                <w:szCs w:val="22"/>
              </w:rPr>
              <w:t>-</w:t>
            </w:r>
            <w:proofErr w:type="spellStart"/>
            <w:r w:rsidRPr="00952D6C">
              <w:rPr>
                <w:color w:val="000000"/>
                <w:sz w:val="22"/>
                <w:szCs w:val="22"/>
              </w:rPr>
              <w:t>ПЗ</w:t>
            </w:r>
            <w:proofErr w:type="spellEnd"/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180" w:rsidRPr="00952D6C" w:rsidRDefault="00095180" w:rsidP="004C7972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Раздел 1. Пояснительная записка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180" w:rsidRPr="00952D6C" w:rsidRDefault="00095180" w:rsidP="004C7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95180" w:rsidRPr="00952D6C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180" w:rsidRPr="00952D6C" w:rsidRDefault="00095180" w:rsidP="000951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09-</w:t>
            </w:r>
            <w:r w:rsidRPr="00952D6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180" w:rsidRPr="0001164C" w:rsidRDefault="00095180" w:rsidP="004C7972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180" w:rsidRPr="0001164C" w:rsidRDefault="00095180" w:rsidP="004C7972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01164C">
              <w:rPr>
                <w:color w:val="000000"/>
                <w:sz w:val="22"/>
                <w:szCs w:val="22"/>
              </w:rPr>
              <w:t>Раздел 2. Проект полосы отвода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180" w:rsidRPr="00952D6C" w:rsidRDefault="00095180" w:rsidP="004C7972">
            <w:pPr>
              <w:jc w:val="center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Не разрабатывается</w:t>
            </w:r>
          </w:p>
        </w:tc>
      </w:tr>
      <w:tr w:rsidR="00095180" w:rsidRPr="00952D6C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180" w:rsidRPr="00952D6C" w:rsidRDefault="00095180" w:rsidP="000951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09-</w:t>
            </w:r>
            <w:r w:rsidRPr="00952D6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180" w:rsidRPr="0001164C" w:rsidRDefault="00095180" w:rsidP="00095180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170605</w:t>
            </w:r>
            <w:r w:rsidRPr="0001164C">
              <w:rPr>
                <w:color w:val="000000"/>
                <w:sz w:val="22"/>
                <w:szCs w:val="22"/>
              </w:rPr>
              <w:t>-0</w:t>
            </w:r>
            <w:r>
              <w:rPr>
                <w:color w:val="000000"/>
                <w:sz w:val="22"/>
                <w:szCs w:val="22"/>
              </w:rPr>
              <w:t>9</w:t>
            </w:r>
            <w:r w:rsidRPr="0001164C">
              <w:rPr>
                <w:color w:val="000000"/>
                <w:sz w:val="22"/>
                <w:szCs w:val="22"/>
              </w:rPr>
              <w:t>-</w:t>
            </w:r>
            <w:proofErr w:type="spellStart"/>
            <w:r w:rsidRPr="0001164C">
              <w:rPr>
                <w:color w:val="000000"/>
                <w:sz w:val="22"/>
                <w:szCs w:val="22"/>
              </w:rPr>
              <w:t>Т3</w:t>
            </w:r>
            <w:proofErr w:type="spellEnd"/>
            <w:r w:rsidRPr="0001164C">
              <w:rPr>
                <w:color w:val="000000"/>
                <w:sz w:val="22"/>
                <w:szCs w:val="22"/>
              </w:rPr>
              <w:t>-</w:t>
            </w:r>
            <w:proofErr w:type="spellStart"/>
            <w:r w:rsidRPr="0001164C">
              <w:rPr>
                <w:color w:val="000000"/>
                <w:sz w:val="22"/>
                <w:szCs w:val="22"/>
              </w:rPr>
              <w:t>ТКР</w:t>
            </w:r>
            <w:proofErr w:type="spellEnd"/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180" w:rsidRPr="0001164C" w:rsidRDefault="00095180" w:rsidP="004C7972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01164C">
              <w:rPr>
                <w:color w:val="000000"/>
                <w:sz w:val="22"/>
                <w:szCs w:val="22"/>
              </w:rPr>
              <w:t>Раздел 3. Технологические и  конструктивные  решения  линейного объекта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180" w:rsidRPr="00952D6C" w:rsidRDefault="00095180" w:rsidP="004C7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95180" w:rsidRPr="00952D6C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180" w:rsidRPr="00952D6C" w:rsidRDefault="00095180" w:rsidP="000951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09-4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180" w:rsidRPr="00952D6C" w:rsidRDefault="00095180" w:rsidP="004C7972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–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180" w:rsidRPr="00952D6C" w:rsidRDefault="00095180" w:rsidP="004C7972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Раздел 4. Здания строения и сооружения, входящие в инфраструктуру линейного объекта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180" w:rsidRPr="00952D6C" w:rsidRDefault="00095180" w:rsidP="004C7972">
            <w:pPr>
              <w:jc w:val="center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Не разрабатывается</w:t>
            </w:r>
          </w:p>
        </w:tc>
      </w:tr>
      <w:tr w:rsidR="00095180" w:rsidRPr="00952D6C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180" w:rsidRPr="00952D6C" w:rsidRDefault="00095180" w:rsidP="000951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09-</w:t>
            </w:r>
            <w:r w:rsidRPr="00952D6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180" w:rsidRPr="00952D6C" w:rsidRDefault="00095180" w:rsidP="00095180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170605</w:t>
            </w:r>
            <w:r w:rsidRPr="00952D6C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09-</w:t>
            </w:r>
            <w:proofErr w:type="spellStart"/>
            <w:r w:rsidRPr="00952D6C">
              <w:rPr>
                <w:color w:val="000000"/>
                <w:sz w:val="22"/>
                <w:szCs w:val="22"/>
              </w:rPr>
              <w:t>Т5</w:t>
            </w:r>
            <w:proofErr w:type="spellEnd"/>
            <w:r w:rsidRPr="00952D6C">
              <w:rPr>
                <w:color w:val="000000"/>
                <w:sz w:val="22"/>
                <w:szCs w:val="22"/>
              </w:rPr>
              <w:t>-</w:t>
            </w:r>
            <w:proofErr w:type="spellStart"/>
            <w:r w:rsidRPr="00952D6C">
              <w:rPr>
                <w:color w:val="000000"/>
                <w:sz w:val="22"/>
                <w:szCs w:val="22"/>
              </w:rPr>
              <w:t>ПОС</w:t>
            </w:r>
            <w:proofErr w:type="spellEnd"/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180" w:rsidRPr="00952D6C" w:rsidRDefault="00095180" w:rsidP="004C7972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Раздел 5. Проект организации строительства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180" w:rsidRPr="00952D6C" w:rsidRDefault="00095180" w:rsidP="004C7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095180" w:rsidRPr="00952D6C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180" w:rsidRPr="00952D6C" w:rsidRDefault="00095180" w:rsidP="000951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09-</w:t>
            </w:r>
            <w:r w:rsidRPr="00952D6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180" w:rsidRPr="00952D6C" w:rsidRDefault="00095180" w:rsidP="004C7972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180" w:rsidRPr="00952D6C" w:rsidRDefault="00095180" w:rsidP="004C7972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Раздел 6. Проект организации работ по сносу (демонтажу) линейного объекта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180" w:rsidRPr="00952D6C" w:rsidRDefault="00095180" w:rsidP="004C7972">
            <w:pPr>
              <w:jc w:val="center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Не разрабатывается</w:t>
            </w:r>
          </w:p>
        </w:tc>
      </w:tr>
      <w:tr w:rsidR="00095180" w:rsidRPr="00952D6C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180" w:rsidRPr="00952D6C" w:rsidRDefault="00095180" w:rsidP="000951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09-</w:t>
            </w:r>
            <w:r w:rsidRPr="00952D6C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180" w:rsidRPr="00952D6C" w:rsidRDefault="00095180" w:rsidP="00095180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170605</w:t>
            </w:r>
            <w:r w:rsidRPr="00952D6C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09-</w:t>
            </w:r>
            <w:proofErr w:type="spellStart"/>
            <w:r w:rsidRPr="00952D6C">
              <w:rPr>
                <w:color w:val="000000"/>
                <w:sz w:val="22"/>
                <w:szCs w:val="22"/>
              </w:rPr>
              <w:t>Т7</w:t>
            </w:r>
            <w:proofErr w:type="spellEnd"/>
            <w:r w:rsidRPr="00952D6C">
              <w:rPr>
                <w:color w:val="000000"/>
                <w:sz w:val="22"/>
                <w:szCs w:val="22"/>
              </w:rPr>
              <w:t>-</w:t>
            </w:r>
            <w:proofErr w:type="spellStart"/>
            <w:r>
              <w:rPr>
                <w:color w:val="000000"/>
                <w:sz w:val="22"/>
                <w:szCs w:val="22"/>
              </w:rPr>
              <w:t>О</w:t>
            </w:r>
            <w:r w:rsidRPr="00952D6C">
              <w:rPr>
                <w:color w:val="000000"/>
                <w:sz w:val="22"/>
                <w:szCs w:val="22"/>
              </w:rPr>
              <w:t>ОС</w:t>
            </w:r>
            <w:proofErr w:type="spellEnd"/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180" w:rsidRPr="00952D6C" w:rsidRDefault="00095180" w:rsidP="004C7972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 xml:space="preserve">Раздел 7. </w:t>
            </w:r>
            <w:r>
              <w:rPr>
                <w:color w:val="000000"/>
                <w:sz w:val="22"/>
                <w:szCs w:val="22"/>
              </w:rPr>
              <w:t>Перечень м</w:t>
            </w:r>
            <w:r w:rsidRPr="00952D6C">
              <w:rPr>
                <w:color w:val="000000"/>
                <w:sz w:val="22"/>
                <w:szCs w:val="22"/>
              </w:rPr>
              <w:t>ероприяти</w:t>
            </w:r>
            <w:r>
              <w:rPr>
                <w:color w:val="000000"/>
                <w:sz w:val="22"/>
                <w:szCs w:val="22"/>
              </w:rPr>
              <w:t>й</w:t>
            </w:r>
            <w:r w:rsidRPr="00952D6C">
              <w:rPr>
                <w:color w:val="000000"/>
                <w:sz w:val="22"/>
                <w:szCs w:val="22"/>
              </w:rPr>
              <w:t xml:space="preserve">  по охране окружающей среды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180" w:rsidRPr="00952D6C" w:rsidRDefault="00723342" w:rsidP="004C7972">
            <w:pPr>
              <w:jc w:val="center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Не разрабатывается</w:t>
            </w:r>
          </w:p>
        </w:tc>
      </w:tr>
      <w:tr w:rsidR="00095180" w:rsidRPr="00952D6C" w:rsidTr="0001164C">
        <w:trPr>
          <w:trHeight w:val="515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180" w:rsidRPr="00952D6C" w:rsidRDefault="00095180" w:rsidP="000951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09-</w:t>
            </w:r>
            <w:r w:rsidRPr="00952D6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180" w:rsidRPr="00952D6C" w:rsidRDefault="00095180" w:rsidP="00095180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170605</w:t>
            </w:r>
            <w:r w:rsidRPr="00952D6C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09-</w:t>
            </w:r>
            <w:proofErr w:type="spellStart"/>
            <w:r w:rsidRPr="00952D6C">
              <w:rPr>
                <w:color w:val="000000"/>
                <w:sz w:val="22"/>
                <w:szCs w:val="22"/>
              </w:rPr>
              <w:t>Т8</w:t>
            </w:r>
            <w:proofErr w:type="spellEnd"/>
            <w:r w:rsidRPr="00952D6C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ПБ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180" w:rsidRPr="00952D6C" w:rsidRDefault="00095180" w:rsidP="004C7972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Раздел 8. Мероприятия по обеспечению пожарной безопасности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180" w:rsidRPr="00952D6C" w:rsidRDefault="00723342" w:rsidP="004C7972">
            <w:pPr>
              <w:jc w:val="center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Не разрабатывается</w:t>
            </w:r>
          </w:p>
        </w:tc>
      </w:tr>
      <w:tr w:rsidR="00095180" w:rsidRPr="00952D6C" w:rsidTr="00EE5797">
        <w:trPr>
          <w:trHeight w:val="467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180" w:rsidRPr="00952D6C" w:rsidRDefault="00095180" w:rsidP="000951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09-</w:t>
            </w:r>
            <w:r w:rsidRPr="00952D6C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180" w:rsidRPr="00952D6C" w:rsidRDefault="00095180" w:rsidP="00095180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170605</w:t>
            </w:r>
            <w:r w:rsidRPr="00952D6C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09-</w:t>
            </w:r>
            <w:proofErr w:type="spellStart"/>
            <w:r w:rsidRPr="00952D6C">
              <w:rPr>
                <w:color w:val="000000"/>
                <w:sz w:val="22"/>
                <w:szCs w:val="22"/>
              </w:rPr>
              <w:t>Т9</w:t>
            </w:r>
            <w:proofErr w:type="spellEnd"/>
            <w:r w:rsidRPr="00952D6C">
              <w:rPr>
                <w:color w:val="000000"/>
                <w:sz w:val="22"/>
                <w:szCs w:val="22"/>
              </w:rPr>
              <w:t>-СМ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180" w:rsidRPr="00952D6C" w:rsidRDefault="00095180" w:rsidP="004C7972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>Раздел 9. Смета на строительство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180" w:rsidRPr="00952D6C" w:rsidRDefault="00095180" w:rsidP="004C7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E5797" w:rsidRPr="00952D6C" w:rsidTr="004C7972">
        <w:trPr>
          <w:trHeight w:val="431"/>
        </w:trPr>
        <w:tc>
          <w:tcPr>
            <w:tcW w:w="104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797" w:rsidRPr="00952D6C" w:rsidRDefault="00EE5797" w:rsidP="004C7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E5797" w:rsidRPr="00952D6C" w:rsidTr="00EE5797">
        <w:trPr>
          <w:trHeight w:val="410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797" w:rsidRPr="00EE5797" w:rsidRDefault="00EE5797" w:rsidP="00095180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9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797" w:rsidRPr="00EE5797" w:rsidRDefault="00EE5797" w:rsidP="00095180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170605</w:t>
            </w:r>
            <w:r>
              <w:rPr>
                <w:color w:val="000000"/>
                <w:sz w:val="22"/>
                <w:szCs w:val="22"/>
                <w:lang w:val="en-US"/>
              </w:rPr>
              <w:t>-</w:t>
            </w:r>
            <w:r>
              <w:rPr>
                <w:color w:val="000000"/>
                <w:sz w:val="22"/>
                <w:szCs w:val="22"/>
              </w:rPr>
              <w:t>СМ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797" w:rsidRPr="00952D6C" w:rsidRDefault="00EE5797" w:rsidP="00EE5797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952D6C">
              <w:rPr>
                <w:color w:val="000000"/>
                <w:sz w:val="22"/>
                <w:szCs w:val="22"/>
              </w:rPr>
              <w:t xml:space="preserve">Раздел 9. </w:t>
            </w:r>
            <w:r>
              <w:rPr>
                <w:color w:val="000000"/>
                <w:sz w:val="22"/>
                <w:szCs w:val="22"/>
              </w:rPr>
              <w:t>Сводный сметный расчёт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5797" w:rsidRPr="00952D6C" w:rsidRDefault="00EE5797" w:rsidP="004C797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F22FE9" w:rsidRDefault="00F22FE9" w:rsidP="00F22FE9">
      <w:pPr>
        <w:spacing w:line="360" w:lineRule="auto"/>
        <w:ind w:right="284"/>
        <w:jc w:val="center"/>
        <w:rPr>
          <w:b/>
          <w:caps/>
          <w:sz w:val="24"/>
          <w:szCs w:val="24"/>
        </w:rPr>
      </w:pPr>
    </w:p>
    <w:p w:rsidR="001A606D" w:rsidRDefault="001A606D">
      <w:pPr>
        <w:rPr>
          <w:rFonts w:eastAsiaTheme="majorEastAsia"/>
          <w:b/>
          <w:noProof/>
          <w:kern w:val="28"/>
          <w:sz w:val="24"/>
          <w:lang w:eastAsia="en-US"/>
        </w:rPr>
      </w:pPr>
      <w:r>
        <w:rPr>
          <w:rFonts w:eastAsiaTheme="majorEastAsia"/>
          <w:lang w:eastAsia="en-US"/>
        </w:rPr>
        <w:br w:type="page"/>
      </w:r>
    </w:p>
    <w:p w:rsidR="001A606D" w:rsidRDefault="001A606D" w:rsidP="001A606D">
      <w:pPr>
        <w:pStyle w:val="1"/>
        <w:numPr>
          <w:ilvl w:val="0"/>
          <w:numId w:val="0"/>
        </w:numPr>
        <w:ind w:left="567"/>
        <w:rPr>
          <w:szCs w:val="24"/>
        </w:rPr>
      </w:pPr>
      <w:bookmarkStart w:id="1" w:name="_Toc319919455"/>
      <w:bookmarkStart w:id="2" w:name="_Toc316459998"/>
      <w:bookmarkStart w:id="3" w:name="_Toc316026718"/>
      <w:bookmarkStart w:id="4" w:name="_Toc448224938"/>
      <w:bookmarkStart w:id="5" w:name="_Toc448225582"/>
      <w:r>
        <w:rPr>
          <w:szCs w:val="24"/>
        </w:rPr>
        <w:lastRenderedPageBreak/>
        <w:t xml:space="preserve">Лист </w:t>
      </w:r>
      <w:r w:rsidRPr="006E4496">
        <w:t>регистрации</w:t>
      </w:r>
      <w:r>
        <w:rPr>
          <w:szCs w:val="24"/>
        </w:rPr>
        <w:t xml:space="preserve"> изменений</w:t>
      </w:r>
      <w:bookmarkEnd w:id="1"/>
      <w:bookmarkEnd w:id="2"/>
      <w:bookmarkEnd w:id="3"/>
      <w:bookmarkEnd w:id="4"/>
      <w:bookmarkEnd w:id="5"/>
    </w:p>
    <w:tbl>
      <w:tblPr>
        <w:tblStyle w:val="aff1"/>
        <w:tblW w:w="10485" w:type="dxa"/>
        <w:tblInd w:w="-1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3"/>
        <w:gridCol w:w="1133"/>
        <w:gridCol w:w="1133"/>
        <w:gridCol w:w="1133"/>
        <w:gridCol w:w="1417"/>
      </w:tblGrid>
      <w:tr w:rsidR="001A606D" w:rsidTr="000B4348">
        <w:trPr>
          <w:trHeight w:val="454"/>
        </w:trPr>
        <w:tc>
          <w:tcPr>
            <w:tcW w:w="104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06D" w:rsidRDefault="001A606D" w:rsidP="000B43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Таблица регистрации изменений</w:t>
            </w:r>
          </w:p>
        </w:tc>
      </w:tr>
      <w:tr w:rsidR="001A606D" w:rsidTr="000B4348">
        <w:trPr>
          <w:trHeight w:val="454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A606D" w:rsidRDefault="001A606D" w:rsidP="000B43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Изм.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06D" w:rsidRDefault="001A606D" w:rsidP="000B43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Номера листов (страниц)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A606D" w:rsidRDefault="001A606D" w:rsidP="000B4348">
            <w:pPr>
              <w:ind w:right="-79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Всего листов (</w:t>
            </w:r>
            <w:proofErr w:type="spellStart"/>
            <w:r>
              <w:rPr>
                <w:sz w:val="24"/>
                <w:szCs w:val="24"/>
              </w:rPr>
              <w:t>стра</w:t>
            </w:r>
            <w:proofErr w:type="spellEnd"/>
            <w:r>
              <w:rPr>
                <w:sz w:val="24"/>
                <w:szCs w:val="24"/>
              </w:rPr>
              <w:t>-</w:t>
            </w:r>
            <w:proofErr w:type="gramEnd"/>
          </w:p>
          <w:p w:rsidR="001A606D" w:rsidRDefault="001A606D" w:rsidP="000B4348">
            <w:pPr>
              <w:ind w:right="-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ниц) в</w:t>
            </w:r>
          </w:p>
          <w:p w:rsidR="001A606D" w:rsidRDefault="001A606D" w:rsidP="000B43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A606D" w:rsidRDefault="001A606D" w:rsidP="000B4348">
            <w:pPr>
              <w:ind w:right="-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Номер</w:t>
            </w:r>
          </w:p>
          <w:p w:rsidR="001A606D" w:rsidRDefault="001A606D" w:rsidP="000B43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док.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A606D" w:rsidRDefault="001A606D" w:rsidP="000B43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A606D" w:rsidRDefault="001A606D" w:rsidP="000B43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</w:tr>
      <w:tr w:rsidR="001A606D" w:rsidTr="000B4348">
        <w:trPr>
          <w:trHeight w:val="918"/>
        </w:trPr>
        <w:tc>
          <w:tcPr>
            <w:tcW w:w="10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A606D" w:rsidRDefault="001A606D" w:rsidP="000B4348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A606D" w:rsidRDefault="001A606D" w:rsidP="000B4348">
            <w:pPr>
              <w:ind w:right="-79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изменен-</w:t>
            </w:r>
            <w:proofErr w:type="spellStart"/>
            <w:r>
              <w:rPr>
                <w:sz w:val="24"/>
                <w:szCs w:val="24"/>
              </w:rPr>
              <w:t>ных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A606D" w:rsidRDefault="001A606D" w:rsidP="000B4348">
            <w:pPr>
              <w:ind w:right="-79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заменен-</w:t>
            </w:r>
            <w:proofErr w:type="spellStart"/>
            <w:r>
              <w:rPr>
                <w:sz w:val="24"/>
                <w:szCs w:val="24"/>
              </w:rPr>
              <w:t>ных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A606D" w:rsidRDefault="001A606D" w:rsidP="000B43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A606D" w:rsidRDefault="001A606D" w:rsidP="000B4348">
            <w:pPr>
              <w:ind w:right="-79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анну-</w:t>
            </w:r>
            <w:proofErr w:type="spellStart"/>
            <w:r>
              <w:rPr>
                <w:sz w:val="24"/>
                <w:szCs w:val="24"/>
              </w:rPr>
              <w:t>лирован</w:t>
            </w:r>
            <w:proofErr w:type="spellEnd"/>
            <w:proofErr w:type="gramEnd"/>
            <w:r>
              <w:rPr>
                <w:sz w:val="24"/>
                <w:szCs w:val="24"/>
              </w:rPr>
              <w:t>-</w:t>
            </w:r>
          </w:p>
          <w:p w:rsidR="001A606D" w:rsidRDefault="001A606D" w:rsidP="000B434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ных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A606D" w:rsidRDefault="001A606D" w:rsidP="000B4348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A606D" w:rsidRDefault="001A606D" w:rsidP="000B4348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A606D" w:rsidRDefault="001A606D" w:rsidP="000B434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A606D" w:rsidRDefault="001A606D" w:rsidP="000B4348">
            <w:pPr>
              <w:rPr>
                <w:sz w:val="24"/>
                <w:szCs w:val="24"/>
              </w:rPr>
            </w:pPr>
          </w:p>
        </w:tc>
      </w:tr>
      <w:tr w:rsidR="001A606D" w:rsidTr="000B4348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</w:tr>
      <w:tr w:rsidR="001A606D" w:rsidTr="000B4348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</w:tr>
      <w:tr w:rsidR="001A606D" w:rsidTr="000B4348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</w:tr>
      <w:tr w:rsidR="001A606D" w:rsidTr="000B4348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</w:tr>
      <w:tr w:rsidR="001A606D" w:rsidTr="000B4348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</w:tr>
      <w:tr w:rsidR="001A606D" w:rsidTr="000B4348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</w:tr>
      <w:tr w:rsidR="001A606D" w:rsidTr="000B4348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</w:tr>
      <w:tr w:rsidR="001A606D" w:rsidTr="000B4348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</w:tr>
      <w:tr w:rsidR="001A606D" w:rsidTr="000B4348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</w:tr>
      <w:tr w:rsidR="001A606D" w:rsidTr="000B4348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</w:tr>
      <w:tr w:rsidR="001A606D" w:rsidTr="000B4348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</w:tr>
      <w:tr w:rsidR="001A606D" w:rsidTr="000B4348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</w:tr>
      <w:tr w:rsidR="001A606D" w:rsidTr="000B4348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</w:tr>
      <w:tr w:rsidR="001A606D" w:rsidTr="000B4348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</w:tr>
      <w:tr w:rsidR="001A606D" w:rsidTr="000B4348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</w:tr>
      <w:tr w:rsidR="001A606D" w:rsidTr="000B4348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</w:tr>
      <w:tr w:rsidR="001A606D" w:rsidTr="000B4348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</w:tr>
      <w:tr w:rsidR="001A606D" w:rsidTr="000B4348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</w:tr>
      <w:tr w:rsidR="001A606D" w:rsidTr="000B4348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</w:tr>
      <w:tr w:rsidR="001A606D" w:rsidTr="000B4348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</w:tr>
      <w:tr w:rsidR="001A606D" w:rsidTr="000B4348">
        <w:trPr>
          <w:trHeight w:val="45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606D" w:rsidRDefault="001A606D" w:rsidP="00DC41C7">
            <w:pPr>
              <w:jc w:val="center"/>
              <w:rPr>
                <w:sz w:val="24"/>
                <w:szCs w:val="24"/>
              </w:rPr>
            </w:pPr>
          </w:p>
        </w:tc>
      </w:tr>
    </w:tbl>
    <w:p w:rsidR="001A606D" w:rsidRDefault="001A606D" w:rsidP="001A606D">
      <w:pPr>
        <w:spacing w:line="360" w:lineRule="auto"/>
        <w:rPr>
          <w:bCs/>
          <w:sz w:val="28"/>
          <w:szCs w:val="28"/>
        </w:rPr>
      </w:pPr>
    </w:p>
    <w:sectPr w:rsidR="001A606D" w:rsidSect="00564E1A">
      <w:headerReference w:type="default" r:id="rId22"/>
      <w:footerReference w:type="default" r:id="rId23"/>
      <w:headerReference w:type="first" r:id="rId24"/>
      <w:footerReference w:type="first" r:id="rId25"/>
      <w:pgSz w:w="11907" w:h="16840" w:code="9"/>
      <w:pgMar w:top="425" w:right="567" w:bottom="425" w:left="1276" w:header="510" w:footer="1021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87D" w:rsidRDefault="006C787D">
      <w:r>
        <w:separator/>
      </w:r>
    </w:p>
  </w:endnote>
  <w:endnote w:type="continuationSeparator" w:id="0">
    <w:p w:rsidR="006C787D" w:rsidRDefault="006C7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OST type A">
    <w:altName w:val="Arial"/>
    <w:panose1 w:val="020B0500000000000000"/>
    <w:charset w:val="CC"/>
    <w:family w:val="swiss"/>
    <w:pitch w:val="variable"/>
    <w:sig w:usb0="00000003" w:usb1="00000000" w:usb2="00000000" w:usb3="00000000" w:csb0="00000005" w:csb1="00000000"/>
  </w:font>
  <w:font w:name="GOST type B">
    <w:charset w:val="CC"/>
    <w:family w:val="swiss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455" w:tblpY="11738"/>
      <w:tblW w:w="68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4C7972" w:rsidRPr="001E292D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4C7972" w:rsidRPr="001E292D" w:rsidRDefault="004C7972" w:rsidP="00EB68B7">
          <w:proofErr w:type="spellStart"/>
          <w:r w:rsidRPr="001E292D">
            <w:t>Взам</w:t>
          </w:r>
          <w:proofErr w:type="spellEnd"/>
          <w:r w:rsidRPr="001E292D">
            <w:t>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4C7972" w:rsidRPr="001E292D" w:rsidRDefault="004C7972" w:rsidP="00EB68B7"/>
      </w:tc>
    </w:tr>
    <w:tr w:rsidR="004C7972" w:rsidRPr="001E292D" w:rsidTr="00EB68B7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4C7972" w:rsidRPr="001E292D" w:rsidRDefault="004C7972" w:rsidP="00EB68B7">
          <w:r w:rsidRPr="001E292D">
            <w:t>Подп.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4C7972" w:rsidRPr="001E292D" w:rsidRDefault="004C7972" w:rsidP="00EB68B7"/>
      </w:tc>
    </w:tr>
    <w:tr w:rsidR="004C7972" w:rsidRPr="001E292D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:rsidR="004C7972" w:rsidRPr="001E292D" w:rsidRDefault="004C7972" w:rsidP="00EB68B7">
          <w:r w:rsidRPr="001E292D"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4C7972" w:rsidRPr="001E292D" w:rsidRDefault="004C7972" w:rsidP="00EB68B7"/>
      </w:tc>
    </w:tr>
  </w:tbl>
  <w:p w:rsidR="004C7972" w:rsidRDefault="004C7972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86400" behindDoc="0" locked="0" layoutInCell="1" allowOverlap="1" wp14:anchorId="7D0378D7" wp14:editId="093FC466">
              <wp:simplePos x="0" y="0"/>
              <wp:positionH relativeFrom="page">
                <wp:posOffset>713105</wp:posOffset>
              </wp:positionH>
              <wp:positionV relativeFrom="page">
                <wp:posOffset>10516870</wp:posOffset>
              </wp:positionV>
              <wp:extent cx="6659880" cy="0"/>
              <wp:effectExtent l="17780" t="20320" r="18415" b="17780"/>
              <wp:wrapNone/>
              <wp:docPr id="27" name="Line 4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1357C908" id="Line 447" o:spid="_x0000_s1026" style="position:absolute;flip:x;z-index:251686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15pt,828.1pt" to="580.55pt,8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" strokeweight="2.25pt">
              <w10:wrap anchorx="page" anchory="page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972" w:rsidRDefault="004C7972">
    <w:pPr>
      <w:pStyle w:val="a7"/>
      <w:tabs>
        <w:tab w:val="clear" w:pos="4536"/>
        <w:tab w:val="clear" w:pos="9072"/>
        <w:tab w:val="center" w:pos="4962"/>
        <w:tab w:val="right" w:pos="10065"/>
      </w:tabs>
      <w:ind w:right="-1"/>
      <w:rPr>
        <w:position w:val="-12"/>
        <w:sz w:val="22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82304" behindDoc="0" locked="0" layoutInCell="1" allowOverlap="1" wp14:anchorId="6E5E2CEE" wp14:editId="2DEEA94A">
              <wp:simplePos x="0" y="0"/>
              <wp:positionH relativeFrom="page">
                <wp:posOffset>461645</wp:posOffset>
              </wp:positionH>
              <wp:positionV relativeFrom="page">
                <wp:posOffset>10516235</wp:posOffset>
              </wp:positionV>
              <wp:extent cx="252730" cy="0"/>
              <wp:effectExtent l="23495" t="19685" r="19050" b="18415"/>
              <wp:wrapNone/>
              <wp:docPr id="26" name="Line 4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73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545CADBE" id="Line 436" o:spid="_x0000_s1026" style="position:absolute;z-index:251682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.35pt,828.05pt" to="56.25pt,8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" strokeweight="2.25pt"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81280" behindDoc="0" locked="0" layoutInCell="1" allowOverlap="1" wp14:anchorId="37E1350E" wp14:editId="55BD2444">
              <wp:simplePos x="0" y="0"/>
              <wp:positionH relativeFrom="page">
                <wp:posOffset>281940</wp:posOffset>
              </wp:positionH>
              <wp:positionV relativeFrom="page">
                <wp:posOffset>9616440</wp:posOffset>
              </wp:positionV>
              <wp:extent cx="179705" cy="899795"/>
              <wp:effectExtent l="15240" t="15240" r="14605" b="18415"/>
              <wp:wrapNone/>
              <wp:docPr id="25" name="Text Box 4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8997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285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C7972" w:rsidRPr="00CF3088" w:rsidRDefault="004C7972" w:rsidP="00461CF2">
                          <w:pPr>
                            <w:pStyle w:val="a1"/>
                            <w:ind w:firstLine="0"/>
                            <w:jc w:val="left"/>
                            <w:rPr>
                              <w:sz w:val="20"/>
                            </w:rPr>
                          </w:pPr>
                          <w:r w:rsidRPr="00CF3088">
                            <w:rPr>
                              <w:sz w:val="20"/>
                            </w:rPr>
                            <w:t xml:space="preserve"> Инв.№ подл.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35" o:spid="_x0000_s1026" type="#_x0000_t202" style="position:absolute;left:0;text-align:left;margin-left:22.2pt;margin-top:757.2pt;width:14.15pt;height:70.85pt;z-index:251681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" strokeweight="2.25pt">
              <v:textbox style="layout-flow:vertical;mso-layout-flow-alt:bottom-to-top" inset="0,0,0,0">
                <w:txbxContent>
                  <w:p w:rsidR="000B4348" w:rsidRPr="00CF3088" w:rsidRDefault="000B4348" w:rsidP="00461CF2">
                    <w:pPr>
                      <w:pStyle w:val="a1"/>
                      <w:ind w:firstLine="0"/>
                      <w:jc w:val="left"/>
                      <w:rPr>
                        <w:sz w:val="20"/>
                      </w:rPr>
                    </w:pPr>
                    <w:r w:rsidRPr="00CF3088">
                      <w:rPr>
                        <w:sz w:val="20"/>
                      </w:rPr>
                      <w:t xml:space="preserve"> Инв.№ подл.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80256" behindDoc="0" locked="0" layoutInCell="1" allowOverlap="1" wp14:anchorId="542517CC" wp14:editId="2E0ED7CF">
              <wp:simplePos x="0" y="0"/>
              <wp:positionH relativeFrom="page">
                <wp:posOffset>281940</wp:posOffset>
              </wp:positionH>
              <wp:positionV relativeFrom="page">
                <wp:posOffset>8355965</wp:posOffset>
              </wp:positionV>
              <wp:extent cx="179705" cy="1259840"/>
              <wp:effectExtent l="15240" t="21590" r="14605" b="23495"/>
              <wp:wrapNone/>
              <wp:docPr id="24" name="Text Box 4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12598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285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C7972" w:rsidRPr="00CF3088" w:rsidRDefault="004C7972" w:rsidP="00461CF2">
                          <w:pPr>
                            <w:pStyle w:val="a1"/>
                            <w:ind w:firstLine="0"/>
                            <w:jc w:val="left"/>
                            <w:rPr>
                              <w:sz w:val="20"/>
                            </w:rPr>
                          </w:pPr>
                          <w:r w:rsidRPr="00CF3088"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CF3088">
                            <w:rPr>
                              <w:sz w:val="20"/>
                            </w:rPr>
                            <w:t>Подп. и дата</w:t>
                          </w:r>
                        </w:p>
                      </w:txbxContent>
                    </wps:txbx>
                    <wps:bodyPr rot="0" vert="vert270" wrap="square" lIns="0" tIns="0" rIns="0" bIns="36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34" o:spid="_x0000_s1027" type="#_x0000_t202" style="position:absolute;left:0;text-align:left;margin-left:22.2pt;margin-top:657.95pt;width:14.15pt;height:99.2pt;z-index:251680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" strokeweight="2.25pt">
              <v:textbox style="layout-flow:vertical;mso-layout-flow-alt:bottom-to-top" inset="0,0,0,1mm">
                <w:txbxContent>
                  <w:p w:rsidR="000B4348" w:rsidRPr="00CF3088" w:rsidRDefault="000B4348" w:rsidP="00461CF2">
                    <w:pPr>
                      <w:pStyle w:val="a1"/>
                      <w:ind w:firstLine="0"/>
                      <w:jc w:val="left"/>
                      <w:rPr>
                        <w:sz w:val="20"/>
                      </w:rPr>
                    </w:pPr>
                    <w:r w:rsidRPr="00CF3088"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CF3088">
                      <w:rPr>
                        <w:sz w:val="20"/>
                      </w:rPr>
                      <w:t>Подп. и дата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79232" behindDoc="0" locked="0" layoutInCell="1" allowOverlap="1" wp14:anchorId="0A79ECDB" wp14:editId="02803A12">
              <wp:simplePos x="0" y="0"/>
              <wp:positionH relativeFrom="page">
                <wp:posOffset>281940</wp:posOffset>
              </wp:positionH>
              <wp:positionV relativeFrom="page">
                <wp:posOffset>7456170</wp:posOffset>
              </wp:positionV>
              <wp:extent cx="179705" cy="899795"/>
              <wp:effectExtent l="15240" t="17145" r="14605" b="16510"/>
              <wp:wrapNone/>
              <wp:docPr id="23" name="Text Box 4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9705" cy="8997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285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C7972" w:rsidRPr="00CF3088" w:rsidRDefault="004C7972" w:rsidP="00461CF2">
                          <w:pPr>
                            <w:pStyle w:val="a1"/>
                            <w:ind w:firstLine="0"/>
                            <w:jc w:val="left"/>
                            <w:rPr>
                              <w:sz w:val="20"/>
                            </w:rPr>
                          </w:pPr>
                          <w:r w:rsidRPr="00CF3088">
                            <w:rPr>
                              <w:sz w:val="20"/>
                            </w:rPr>
                            <w:t xml:space="preserve"> </w:t>
                          </w:r>
                          <w:proofErr w:type="spellStart"/>
                          <w:r w:rsidRPr="00CF3088">
                            <w:rPr>
                              <w:sz w:val="20"/>
                            </w:rPr>
                            <w:t>Взам</w:t>
                          </w:r>
                          <w:proofErr w:type="spellEnd"/>
                          <w:r w:rsidRPr="00CF3088">
                            <w:rPr>
                              <w:sz w:val="20"/>
                            </w:rPr>
                            <w:t>. инв.№</w:t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33" o:spid="_x0000_s1028" type="#_x0000_t202" style="position:absolute;left:0;text-align:left;margin-left:22.2pt;margin-top:587.1pt;width:14.15pt;height:70.85pt;z-index:251679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" strokeweight="2.25pt">
              <v:textbox style="layout-flow:vertical;mso-layout-flow-alt:bottom-to-top" inset="0,0,0,0">
                <w:txbxContent>
                  <w:p w:rsidR="000B4348" w:rsidRPr="00CF3088" w:rsidRDefault="000B4348" w:rsidP="00461CF2">
                    <w:pPr>
                      <w:pStyle w:val="a1"/>
                      <w:ind w:firstLine="0"/>
                      <w:jc w:val="left"/>
                      <w:rPr>
                        <w:sz w:val="20"/>
                      </w:rPr>
                    </w:pPr>
                    <w:r w:rsidRPr="00CF3088">
                      <w:rPr>
                        <w:sz w:val="20"/>
                      </w:rPr>
                      <w:t xml:space="preserve"> </w:t>
                    </w:r>
                    <w:proofErr w:type="spellStart"/>
                    <w:r w:rsidRPr="00CF3088">
                      <w:rPr>
                        <w:sz w:val="20"/>
                      </w:rPr>
                      <w:t>Взам</w:t>
                    </w:r>
                    <w:proofErr w:type="spellEnd"/>
                    <w:r w:rsidRPr="00CF3088">
                      <w:rPr>
                        <w:sz w:val="20"/>
                      </w:rPr>
                      <w:t>. инв.№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78208" behindDoc="0" locked="0" layoutInCell="1" allowOverlap="1" wp14:anchorId="0C4073F9" wp14:editId="1FADCA1D">
              <wp:simplePos x="0" y="0"/>
              <wp:positionH relativeFrom="page">
                <wp:posOffset>461645</wp:posOffset>
              </wp:positionH>
              <wp:positionV relativeFrom="page">
                <wp:posOffset>7456170</wp:posOffset>
              </wp:positionV>
              <wp:extent cx="252730" cy="0"/>
              <wp:effectExtent l="23495" t="17145" r="19050" b="20955"/>
              <wp:wrapNone/>
              <wp:docPr id="22" name="Line 4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73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792D486D" id="Line 432" o:spid="_x0000_s1026" style="position:absolute;z-index:251678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.35pt,587.1pt" to="56.25pt,58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" strokeweight="2.25pt"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77184" behindDoc="0" locked="0" layoutInCell="1" allowOverlap="1" wp14:anchorId="692F7CE9" wp14:editId="5DD7E50D">
              <wp:simplePos x="0" y="0"/>
              <wp:positionH relativeFrom="page">
                <wp:posOffset>461645</wp:posOffset>
              </wp:positionH>
              <wp:positionV relativeFrom="page">
                <wp:posOffset>8355965</wp:posOffset>
              </wp:positionV>
              <wp:extent cx="252730" cy="0"/>
              <wp:effectExtent l="23495" t="21590" r="19050" b="16510"/>
              <wp:wrapNone/>
              <wp:docPr id="21" name="Line 4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73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69324779" id="Line 431" o:spid="_x0000_s1026" style="position:absolute;z-index:251677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.35pt,657.95pt" to="56.25pt,65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" strokeweight="2.25pt"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76160" behindDoc="0" locked="0" layoutInCell="1" allowOverlap="1" wp14:anchorId="3E7B032F" wp14:editId="1035E54A">
              <wp:simplePos x="0" y="0"/>
              <wp:positionH relativeFrom="page">
                <wp:posOffset>461645</wp:posOffset>
              </wp:positionH>
              <wp:positionV relativeFrom="page">
                <wp:posOffset>9616440</wp:posOffset>
              </wp:positionV>
              <wp:extent cx="252730" cy="0"/>
              <wp:effectExtent l="23495" t="15240" r="19050" b="22860"/>
              <wp:wrapNone/>
              <wp:docPr id="20" name="Line 4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73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7466FEEB" id="Line 430" o:spid="_x0000_s1026" style="position:absolute;z-index:251676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6.35pt,757.2pt" to="56.25pt,75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" strokeweight="2.25pt"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74112" behindDoc="0" locked="0" layoutInCell="1" allowOverlap="1" wp14:anchorId="7EA9F8BC" wp14:editId="59B82E9E">
              <wp:simplePos x="0" y="0"/>
              <wp:positionH relativeFrom="page">
                <wp:posOffset>713740</wp:posOffset>
              </wp:positionH>
              <wp:positionV relativeFrom="page">
                <wp:posOffset>193040</wp:posOffset>
              </wp:positionV>
              <wp:extent cx="6659880" cy="0"/>
              <wp:effectExtent l="18415" t="21590" r="17780" b="16510"/>
              <wp:wrapNone/>
              <wp:docPr id="19" name="Line 4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1724A741" id="Line 428" o:spid="_x0000_s1026" style="position:absolute;flip:x;z-index: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2pt,15.2pt" to="580.6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" strokeweight="2.25pt"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73088" behindDoc="0" locked="0" layoutInCell="1" allowOverlap="1" wp14:anchorId="09E15A03" wp14:editId="2546ED2C">
              <wp:simplePos x="0" y="0"/>
              <wp:positionH relativeFrom="page">
                <wp:posOffset>7378700</wp:posOffset>
              </wp:positionH>
              <wp:positionV relativeFrom="page">
                <wp:posOffset>193040</wp:posOffset>
              </wp:positionV>
              <wp:extent cx="0" cy="10332085"/>
              <wp:effectExtent l="15875" t="21590" r="22225" b="19050"/>
              <wp:wrapNone/>
              <wp:docPr id="18" name="Line 4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2F71BE41" id="Line 427" o:spid="_x0000_s1026" style="position:absolute;flip:y;z-index: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81pt,15.2pt" to="581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" strokeweight="2.25pt"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72064" behindDoc="0" locked="0" layoutInCell="1" allowOverlap="1" wp14:anchorId="2D0580C9" wp14:editId="472A63A7">
              <wp:simplePos x="0" y="0"/>
              <wp:positionH relativeFrom="page">
                <wp:posOffset>713740</wp:posOffset>
              </wp:positionH>
              <wp:positionV relativeFrom="page">
                <wp:posOffset>10516235</wp:posOffset>
              </wp:positionV>
              <wp:extent cx="6659880" cy="0"/>
              <wp:effectExtent l="18415" t="19685" r="17780" b="18415"/>
              <wp:wrapNone/>
              <wp:docPr id="17" name="Line 4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00B97A4A" id="Line 426" o:spid="_x0000_s1026" style="position:absolute;flip:x;z-index: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2pt,828.05pt" to="580.6pt,8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" strokeweight="2.25pt">
              <w10:wrap anchorx="page" anchory="page"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25"/>
      <w:tblpPr w:vertAnchor="page" w:horzAnchor="page" w:tblpX="478" w:tblpY="11738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4C7972" w:rsidRPr="00CF6FC2" w:rsidTr="00920E46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4C7972" w:rsidRPr="00CF6FC2" w:rsidRDefault="004C7972" w:rsidP="00920E46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Взам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4C7972" w:rsidRPr="00CF6FC2" w:rsidRDefault="004C7972" w:rsidP="00920E46">
          <w:pPr>
            <w:rPr>
              <w:rFonts w:ascii="Times New Roman" w:hAnsi="Times New Roman" w:cs="Times New Roman"/>
              <w:sz w:val="20"/>
            </w:rPr>
          </w:pPr>
        </w:p>
      </w:tc>
    </w:tr>
    <w:tr w:rsidR="004C7972" w:rsidRPr="00CF6FC2" w:rsidTr="00920E46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4C7972" w:rsidRPr="00CF6FC2" w:rsidRDefault="004C7972" w:rsidP="00920E46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Подп.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4C7972" w:rsidRPr="00CF6FC2" w:rsidRDefault="004C7972" w:rsidP="00920E46">
          <w:pPr>
            <w:rPr>
              <w:rFonts w:ascii="Times New Roman" w:hAnsi="Times New Roman" w:cs="Times New Roman"/>
              <w:sz w:val="20"/>
            </w:rPr>
          </w:pPr>
        </w:p>
      </w:tc>
    </w:tr>
    <w:tr w:rsidR="004C7972" w:rsidRPr="00CF6FC2" w:rsidTr="00920E46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:rsidR="004C7972" w:rsidRPr="00CF6FC2" w:rsidRDefault="004C7972" w:rsidP="00920E46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4C7972" w:rsidRPr="00CF6FC2" w:rsidRDefault="004C7972" w:rsidP="00920E46">
          <w:pPr>
            <w:rPr>
              <w:rFonts w:ascii="Times New Roman" w:hAnsi="Times New Roman" w:cs="Times New Roman"/>
              <w:sz w:val="20"/>
            </w:rPr>
          </w:pPr>
        </w:p>
      </w:tc>
    </w:tr>
  </w:tbl>
  <w:p w:rsidR="004C7972" w:rsidRDefault="004C7972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25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4C7972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4C7972" w:rsidRPr="00CF6FC2" w:rsidRDefault="004C7972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Взам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4C7972" w:rsidRPr="00CF6FC2" w:rsidRDefault="004C7972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4C7972" w:rsidRPr="00CF6FC2" w:rsidTr="00EB68B7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4C7972" w:rsidRPr="00CF6FC2" w:rsidRDefault="004C7972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Подп.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4C7972" w:rsidRPr="00CF6FC2" w:rsidRDefault="004C7972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4C7972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:rsidR="004C7972" w:rsidRPr="00CF6FC2" w:rsidRDefault="004C7972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4C7972" w:rsidRPr="00CF6FC2" w:rsidRDefault="004C7972" w:rsidP="00EB68B7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42"/>
      <w:tblpPr w:vertAnchor="page" w:horzAnchor="page" w:tblpX="1135" w:tblpY="15707"/>
      <w:tblW w:w="1049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7"/>
      <w:gridCol w:w="567"/>
      <w:gridCol w:w="567"/>
      <w:gridCol w:w="567"/>
      <w:gridCol w:w="851"/>
      <w:gridCol w:w="567"/>
      <w:gridCol w:w="6237"/>
      <w:gridCol w:w="567"/>
    </w:tblGrid>
    <w:tr w:rsidR="004C7972" w:rsidRPr="00614E2C" w:rsidTr="00EB68B7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4C7972" w:rsidRPr="00614E2C" w:rsidRDefault="004C7972" w:rsidP="00DC41C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4C7972" w:rsidRPr="00614E2C" w:rsidRDefault="004C7972" w:rsidP="00DC41C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C7972" w:rsidRPr="00614E2C" w:rsidRDefault="004C7972" w:rsidP="00DC41C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C7972" w:rsidRPr="00614E2C" w:rsidRDefault="004C7972" w:rsidP="00DC41C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C7972" w:rsidRPr="00614E2C" w:rsidRDefault="004C7972" w:rsidP="00DC41C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C7972" w:rsidRPr="00614E2C" w:rsidRDefault="004C7972" w:rsidP="00DC41C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237" w:type="dxa"/>
          <w:vMerge w:val="restart"/>
          <w:tcBorders>
            <w:top w:val="single" w:sz="18" w:space="0" w:color="auto"/>
            <w:left w:val="single" w:sz="18" w:space="0" w:color="000000" w:themeColor="text1"/>
            <w:right w:val="single" w:sz="18" w:space="0" w:color="auto"/>
          </w:tcBorders>
          <w:vAlign w:val="center"/>
        </w:tcPr>
        <w:p w:rsidR="004C7972" w:rsidRPr="00614E2C" w:rsidRDefault="004C7972" w:rsidP="00920E4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40"/>
              <w:szCs w:val="40"/>
              <w:lang w:val="en-US"/>
            </w:rPr>
          </w:pPr>
          <w:r w:rsidRPr="00D20F34">
            <w:rPr>
              <w:rFonts w:ascii="Times New Roman" w:hAnsi="Times New Roman" w:cs="Times New Roman"/>
              <w:sz w:val="32"/>
              <w:szCs w:val="32"/>
            </w:rPr>
            <w:t>170</w:t>
          </w:r>
          <w:r>
            <w:rPr>
              <w:rFonts w:ascii="Times New Roman" w:hAnsi="Times New Roman" w:cs="Times New Roman"/>
              <w:sz w:val="32"/>
              <w:szCs w:val="32"/>
            </w:rPr>
            <w:t>605</w:t>
          </w:r>
          <w:r w:rsidRPr="00D20F34">
            <w:rPr>
              <w:rFonts w:ascii="Times New Roman" w:hAnsi="Times New Roman" w:cs="Times New Roman"/>
              <w:sz w:val="32"/>
              <w:szCs w:val="32"/>
            </w:rPr>
            <w:t>-СП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vAlign w:val="center"/>
        </w:tcPr>
        <w:p w:rsidR="004C7972" w:rsidRPr="00614E2C" w:rsidRDefault="004C7972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20"/>
            </w:rPr>
          </w:pPr>
          <w:r w:rsidRPr="00614E2C">
            <w:rPr>
              <w:rFonts w:ascii="Times New Roman" w:hAnsi="Times New Roman" w:cs="Times New Roman"/>
              <w:sz w:val="20"/>
              <w:szCs w:val="20"/>
            </w:rPr>
            <w:t>Лист</w:t>
          </w:r>
        </w:p>
      </w:tc>
    </w:tr>
    <w:tr w:rsidR="004C7972" w:rsidRPr="00614E2C" w:rsidTr="00EB68B7">
      <w:trPr>
        <w:cantSplit/>
        <w:trHeight w:hRule="exact" w:val="284"/>
      </w:trPr>
      <w:tc>
        <w:tcPr>
          <w:tcW w:w="567" w:type="dxa"/>
          <w:tcBorders>
            <w:left w:val="single" w:sz="4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4C7972" w:rsidRPr="00614E2C" w:rsidRDefault="004C7972" w:rsidP="00DC41C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4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4C7972" w:rsidRPr="00614E2C" w:rsidRDefault="004C7972" w:rsidP="00DC41C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4C7972" w:rsidRPr="00614E2C" w:rsidRDefault="004C7972" w:rsidP="00DC41C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4C7972" w:rsidRPr="00614E2C" w:rsidRDefault="004C7972" w:rsidP="00DC41C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4C7972" w:rsidRPr="00614E2C" w:rsidRDefault="004C7972" w:rsidP="00DC41C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auto"/>
            <w:right w:val="single" w:sz="18" w:space="0" w:color="000000" w:themeColor="text1"/>
          </w:tcBorders>
          <w:vAlign w:val="center"/>
        </w:tcPr>
        <w:p w:rsidR="004C7972" w:rsidRPr="00614E2C" w:rsidRDefault="004C7972" w:rsidP="00DC41C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237" w:type="dxa"/>
          <w:vMerge/>
          <w:tcBorders>
            <w:left w:val="single" w:sz="18" w:space="0" w:color="000000" w:themeColor="text1"/>
            <w:right w:val="single" w:sz="18" w:space="0" w:color="auto"/>
          </w:tcBorders>
          <w:vAlign w:val="center"/>
        </w:tcPr>
        <w:p w:rsidR="004C7972" w:rsidRPr="00614E2C" w:rsidRDefault="004C7972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567" w:type="dxa"/>
          <w:vMerge w:val="restart"/>
          <w:tcBorders>
            <w:top w:val="single" w:sz="18" w:space="0" w:color="auto"/>
            <w:left w:val="single" w:sz="18" w:space="0" w:color="auto"/>
            <w:right w:val="single" w:sz="4" w:space="0" w:color="auto"/>
          </w:tcBorders>
          <w:vAlign w:val="center"/>
        </w:tcPr>
        <w:p w:rsidR="004C7972" w:rsidRPr="00180FC4" w:rsidRDefault="004C7972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20"/>
            </w:rPr>
          </w:pPr>
          <w:r w:rsidRPr="00180FC4">
            <w:rPr>
              <w:sz w:val="24"/>
            </w:rPr>
            <w:fldChar w:fldCharType="begin"/>
          </w:r>
          <w:r w:rsidRPr="00180FC4">
            <w:rPr>
              <w:rFonts w:ascii="Times New Roman" w:hAnsi="Times New Roman" w:cs="Times New Roman"/>
              <w:sz w:val="24"/>
            </w:rPr>
            <w:instrText>PAGE   \* MERGEFORMAT</w:instrText>
          </w:r>
          <w:r w:rsidRPr="00180FC4">
            <w:rPr>
              <w:sz w:val="24"/>
            </w:rPr>
            <w:fldChar w:fldCharType="separate"/>
          </w:r>
          <w:r w:rsidR="00EA30F1">
            <w:rPr>
              <w:rFonts w:ascii="Times New Roman" w:hAnsi="Times New Roman" w:cs="Times New Roman"/>
              <w:noProof/>
              <w:sz w:val="24"/>
            </w:rPr>
            <w:t>4</w:t>
          </w:r>
          <w:r w:rsidRPr="00180FC4">
            <w:rPr>
              <w:sz w:val="24"/>
            </w:rPr>
            <w:fldChar w:fldCharType="end"/>
          </w:r>
        </w:p>
      </w:tc>
    </w:tr>
    <w:tr w:rsidR="004C7972" w:rsidRPr="00614E2C" w:rsidTr="00EB68B7">
      <w:trPr>
        <w:cantSplit/>
        <w:trHeight w:hRule="exact" w:val="284"/>
      </w:trPr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4C7972" w:rsidRPr="00614E2C" w:rsidRDefault="004C7972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Изм.</w:t>
          </w:r>
        </w:p>
      </w:tc>
      <w:tc>
        <w:tcPr>
          <w:tcW w:w="567" w:type="dxa"/>
          <w:tcBorders>
            <w:top w:val="single" w:sz="18" w:space="0" w:color="auto"/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4C7972" w:rsidRPr="00614E2C" w:rsidRDefault="004C7972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  <w:proofErr w:type="spellStart"/>
          <w:r w:rsidRPr="00614E2C">
            <w:rPr>
              <w:rFonts w:ascii="Times New Roman" w:hAnsi="Times New Roman" w:cs="Times New Roman"/>
              <w:spacing w:val="-20"/>
              <w:sz w:val="20"/>
            </w:rPr>
            <w:t>Кол</w:t>
          </w:r>
          <w:proofErr w:type="gramStart"/>
          <w:r w:rsidRPr="00614E2C">
            <w:rPr>
              <w:rFonts w:ascii="Times New Roman" w:hAnsi="Times New Roman" w:cs="Times New Roman"/>
              <w:spacing w:val="-20"/>
              <w:sz w:val="20"/>
            </w:rPr>
            <w:t>.у</w:t>
          </w:r>
          <w:proofErr w:type="gramEnd"/>
          <w:r w:rsidRPr="00614E2C">
            <w:rPr>
              <w:rFonts w:ascii="Times New Roman" w:hAnsi="Times New Roman" w:cs="Times New Roman"/>
              <w:spacing w:val="-20"/>
              <w:sz w:val="20"/>
            </w:rPr>
            <w:t>ч</w:t>
          </w:r>
          <w:proofErr w:type="spellEnd"/>
          <w:r w:rsidRPr="00614E2C">
            <w:rPr>
              <w:rFonts w:ascii="Times New Roman" w:hAnsi="Times New Roman" w:cs="Times New Roman"/>
              <w:spacing w:val="-20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4C7972" w:rsidRPr="00614E2C" w:rsidRDefault="004C7972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Лист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4C7972" w:rsidRPr="00614E2C" w:rsidRDefault="004C7972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№док.</w:t>
          </w: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4C7972" w:rsidRPr="00614E2C" w:rsidRDefault="004C7972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Подп.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4C7972" w:rsidRPr="00614E2C" w:rsidRDefault="004C7972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14E2C">
            <w:rPr>
              <w:rFonts w:ascii="Times New Roman" w:hAnsi="Times New Roman" w:cs="Times New Roman"/>
              <w:sz w:val="20"/>
            </w:rPr>
            <w:t>Дата</w:t>
          </w:r>
        </w:p>
      </w:tc>
      <w:tc>
        <w:tcPr>
          <w:tcW w:w="6237" w:type="dxa"/>
          <w:vMerge/>
          <w:tcBorders>
            <w:left w:val="single" w:sz="18" w:space="0" w:color="000000" w:themeColor="text1"/>
            <w:bottom w:val="nil"/>
            <w:right w:val="single" w:sz="18" w:space="0" w:color="auto"/>
          </w:tcBorders>
          <w:vAlign w:val="center"/>
        </w:tcPr>
        <w:p w:rsidR="004C7972" w:rsidRPr="00614E2C" w:rsidRDefault="004C7972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567" w:type="dxa"/>
          <w:vMerge/>
          <w:tcBorders>
            <w:left w:val="single" w:sz="18" w:space="0" w:color="auto"/>
            <w:bottom w:val="nil"/>
            <w:right w:val="single" w:sz="4" w:space="0" w:color="auto"/>
          </w:tcBorders>
          <w:vAlign w:val="center"/>
        </w:tcPr>
        <w:p w:rsidR="004C7972" w:rsidRPr="00614E2C" w:rsidRDefault="004C7972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4C7972" w:rsidRPr="00614E2C" w:rsidTr="00EB68B7">
      <w:trPr>
        <w:cantSplit/>
        <w:trHeight w:hRule="exact" w:val="284"/>
      </w:trPr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4C7972" w:rsidRPr="00614E2C" w:rsidRDefault="004C7972" w:rsidP="00614E2C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</w:rPr>
          </w:pPr>
        </w:p>
      </w:tc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4C7972" w:rsidRPr="00614E2C" w:rsidRDefault="004C7972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4C7972" w:rsidRPr="00614E2C" w:rsidRDefault="004C7972" w:rsidP="00614E2C">
          <w:pPr>
            <w:tabs>
              <w:tab w:val="center" w:pos="4677"/>
              <w:tab w:val="right" w:pos="9355"/>
            </w:tabs>
            <w:ind w:firstLine="284"/>
            <w:rPr>
              <w:rFonts w:ascii="Times New Roman" w:hAnsi="Times New Roman" w:cs="Times New Roman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4C7972" w:rsidRPr="00614E2C" w:rsidRDefault="004C7972" w:rsidP="00614E2C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623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4C7972" w:rsidRPr="00614E2C" w:rsidRDefault="004C7972" w:rsidP="00614E2C">
          <w:pPr>
            <w:tabs>
              <w:tab w:val="left" w:pos="4257"/>
              <w:tab w:val="center" w:pos="4677"/>
              <w:tab w:val="right" w:pos="9355"/>
            </w:tabs>
            <w:ind w:firstLine="4116"/>
            <w:rPr>
              <w:rFonts w:ascii="Times New Roman" w:hAnsi="Times New Roman" w:cs="Times New Roman"/>
            </w:rPr>
          </w:pPr>
          <w:r w:rsidRPr="00614E2C">
            <w:rPr>
              <w:rFonts w:ascii="Times New Roman" w:hAnsi="Times New Roman" w:cs="Times New Roman"/>
              <w:sz w:val="20"/>
            </w:rPr>
            <w:t xml:space="preserve">Формат </w:t>
          </w:r>
          <w:proofErr w:type="spellStart"/>
          <w:r w:rsidRPr="00614E2C">
            <w:rPr>
              <w:rFonts w:ascii="Times New Roman" w:hAnsi="Times New Roman" w:cs="Times New Roman"/>
              <w:sz w:val="20"/>
            </w:rPr>
            <w:t>А</w:t>
          </w:r>
          <w:proofErr w:type="gramStart"/>
          <w:r w:rsidRPr="00614E2C">
            <w:rPr>
              <w:rFonts w:ascii="Times New Roman" w:hAnsi="Times New Roman" w:cs="Times New Roman"/>
              <w:sz w:val="20"/>
            </w:rPr>
            <w:t>4</w:t>
          </w:r>
          <w:proofErr w:type="spellEnd"/>
          <w:proofErr w:type="gramEnd"/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4C7972" w:rsidRPr="00614E2C" w:rsidRDefault="004C7972" w:rsidP="00614E2C">
          <w:pPr>
            <w:tabs>
              <w:tab w:val="center" w:pos="4677"/>
              <w:tab w:val="right" w:pos="9355"/>
            </w:tabs>
            <w:ind w:firstLine="284"/>
            <w:rPr>
              <w:rFonts w:ascii="Times New Roman" w:hAnsi="Times New Roman" w:cs="Times New Roman"/>
            </w:rPr>
          </w:pPr>
        </w:p>
      </w:tc>
    </w:tr>
  </w:tbl>
  <w:p w:rsidR="004C7972" w:rsidRDefault="004C7972">
    <w:pPr>
      <w:pStyle w:val="a7"/>
      <w:tabs>
        <w:tab w:val="clear" w:pos="4536"/>
        <w:tab w:val="clear" w:pos="9072"/>
        <w:tab w:val="center" w:pos="4962"/>
        <w:tab w:val="right" w:pos="10065"/>
      </w:tabs>
      <w:ind w:right="-1"/>
      <w:rPr>
        <w:position w:val="-12"/>
        <w:sz w:val="22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6944" behindDoc="0" locked="0" layoutInCell="1" allowOverlap="1" wp14:anchorId="4F5AB086" wp14:editId="6532F6B8">
              <wp:simplePos x="0" y="0"/>
              <wp:positionH relativeFrom="page">
                <wp:posOffset>713740</wp:posOffset>
              </wp:positionH>
              <wp:positionV relativeFrom="page">
                <wp:posOffset>193040</wp:posOffset>
              </wp:positionV>
              <wp:extent cx="6659880" cy="0"/>
              <wp:effectExtent l="18415" t="21590" r="17780" b="16510"/>
              <wp:wrapNone/>
              <wp:docPr id="36" name="Line 4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4F8BC2C9" id="Line 457" o:spid="_x0000_s1026" style="position:absolute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2pt,15.2pt" to="580.6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" strokeweight="2.25pt"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6F2FDC37" wp14:editId="1A200EFD">
              <wp:simplePos x="0" y="0"/>
              <wp:positionH relativeFrom="page">
                <wp:posOffset>7378700</wp:posOffset>
              </wp:positionH>
              <wp:positionV relativeFrom="page">
                <wp:posOffset>193040</wp:posOffset>
              </wp:positionV>
              <wp:extent cx="0" cy="10332085"/>
              <wp:effectExtent l="15875" t="21590" r="22225" b="19050"/>
              <wp:wrapNone/>
              <wp:docPr id="37" name="Line 4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7931DBE8" id="Line 456" o:spid="_x0000_s1026" style="position:absolute;flip:y;z-index: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81pt,15.2pt" to="581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" strokeweight="2.25pt">
              <w10:wrap anchorx="page" anchory="page"/>
            </v:lin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5AEBADB1" wp14:editId="1E733878">
              <wp:simplePos x="0" y="0"/>
              <wp:positionH relativeFrom="page">
                <wp:posOffset>713740</wp:posOffset>
              </wp:positionH>
              <wp:positionV relativeFrom="page">
                <wp:posOffset>10516235</wp:posOffset>
              </wp:positionV>
              <wp:extent cx="6659880" cy="0"/>
              <wp:effectExtent l="18415" t="19685" r="17780" b="18415"/>
              <wp:wrapNone/>
              <wp:docPr id="38" name="Line 4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4A9C2EC4" id="Line 455" o:spid="_x0000_s1026" style="position:absolute;flip:x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2pt,828.05pt" to="580.6pt,82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" strokeweight="2.25pt">
              <w10:wrap anchorx="page" anchory="page"/>
            </v:lin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13"/>
      <w:tblpPr w:vertAnchor="page" w:horzAnchor="page" w:tblpX="1135" w:tblpY="14289"/>
      <w:tblW w:w="1049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567"/>
      <w:gridCol w:w="567"/>
      <w:gridCol w:w="567"/>
      <w:gridCol w:w="851"/>
      <w:gridCol w:w="567"/>
      <w:gridCol w:w="3969"/>
      <w:gridCol w:w="851"/>
      <w:gridCol w:w="851"/>
      <w:gridCol w:w="1134"/>
    </w:tblGrid>
    <w:tr w:rsidR="004C7972" w:rsidRPr="006D12F7" w:rsidTr="00EB68B7">
      <w:trPr>
        <w:cantSplit/>
        <w:trHeight w:hRule="exact" w:val="284"/>
      </w:trPr>
      <w:tc>
        <w:tcPr>
          <w:tcW w:w="566" w:type="dxa"/>
          <w:tcBorders>
            <w:top w:val="single" w:sz="18" w:space="0" w:color="auto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4C7972" w:rsidRPr="006D12F7" w:rsidRDefault="004C7972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C7972" w:rsidRPr="006D12F7" w:rsidRDefault="004C7972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C7972" w:rsidRPr="006D12F7" w:rsidRDefault="004C7972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C7972" w:rsidRPr="006D12F7" w:rsidRDefault="004C7972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C7972" w:rsidRPr="006D12F7" w:rsidRDefault="004C7972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C7972" w:rsidRPr="006D12F7" w:rsidRDefault="004C7972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805" w:type="dxa"/>
          <w:gridSpan w:val="4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4C7972" w:rsidRPr="00D20F34" w:rsidRDefault="004C7972" w:rsidP="00B450B8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32"/>
              <w:szCs w:val="32"/>
            </w:rPr>
          </w:pPr>
          <w:r w:rsidRPr="00D20F34">
            <w:rPr>
              <w:rFonts w:ascii="Times New Roman" w:hAnsi="Times New Roman" w:cs="Times New Roman"/>
              <w:sz w:val="32"/>
              <w:szCs w:val="32"/>
            </w:rPr>
            <w:t>170</w:t>
          </w:r>
          <w:r>
            <w:rPr>
              <w:rFonts w:ascii="Times New Roman" w:hAnsi="Times New Roman" w:cs="Times New Roman"/>
              <w:sz w:val="32"/>
              <w:szCs w:val="32"/>
            </w:rPr>
            <w:t>605</w:t>
          </w:r>
          <w:r w:rsidRPr="00D20F34">
            <w:rPr>
              <w:rFonts w:ascii="Times New Roman" w:hAnsi="Times New Roman" w:cs="Times New Roman"/>
              <w:sz w:val="32"/>
              <w:szCs w:val="32"/>
            </w:rPr>
            <w:t>-СП</w:t>
          </w:r>
        </w:p>
      </w:tc>
    </w:tr>
    <w:tr w:rsidR="004C7972" w:rsidRPr="006D12F7" w:rsidTr="00EB68B7">
      <w:trPr>
        <w:cantSplit/>
        <w:trHeight w:hRule="exact" w:val="284"/>
      </w:trPr>
      <w:tc>
        <w:tcPr>
          <w:tcW w:w="566" w:type="dxa"/>
          <w:tcBorders>
            <w:left w:val="single" w:sz="4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C7972" w:rsidRPr="006D12F7" w:rsidRDefault="004C7972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C7972" w:rsidRPr="006D12F7" w:rsidRDefault="004C7972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C7972" w:rsidRPr="006D12F7" w:rsidRDefault="004C7972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C7972" w:rsidRPr="006D12F7" w:rsidRDefault="004C7972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C7972" w:rsidRPr="006D12F7" w:rsidRDefault="004C7972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C7972" w:rsidRPr="006D12F7" w:rsidRDefault="004C7972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4C7972" w:rsidRPr="006D12F7" w:rsidRDefault="004C7972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4C7972" w:rsidRPr="006D12F7" w:rsidTr="00EB68B7">
      <w:trPr>
        <w:cantSplit/>
        <w:trHeight w:hRule="exact" w:val="284"/>
      </w:trPr>
      <w:tc>
        <w:tcPr>
          <w:tcW w:w="566" w:type="dxa"/>
          <w:tcBorders>
            <w:top w:val="single" w:sz="18" w:space="0" w:color="000000" w:themeColor="text1"/>
            <w:left w:val="single" w:sz="4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C7972" w:rsidRPr="006D12F7" w:rsidRDefault="004C7972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Изм.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C7972" w:rsidRPr="006D12F7" w:rsidRDefault="004C7972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pacing w:val="-20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pacing w:val="-20"/>
              <w:sz w:val="20"/>
            </w:rPr>
            <w:t>Кол</w:t>
          </w:r>
          <w:proofErr w:type="gramStart"/>
          <w:r w:rsidRPr="006D12F7">
            <w:rPr>
              <w:rFonts w:ascii="Times New Roman" w:hAnsi="Times New Roman" w:cs="Times New Roman"/>
              <w:spacing w:val="-20"/>
              <w:sz w:val="20"/>
            </w:rPr>
            <w:t>.у</w:t>
          </w:r>
          <w:proofErr w:type="gramEnd"/>
          <w:r w:rsidRPr="006D12F7">
            <w:rPr>
              <w:rFonts w:ascii="Times New Roman" w:hAnsi="Times New Roman" w:cs="Times New Roman"/>
              <w:spacing w:val="-20"/>
              <w:sz w:val="20"/>
            </w:rPr>
            <w:t>ч</w:t>
          </w:r>
          <w:proofErr w:type="spellEnd"/>
          <w:r w:rsidRPr="006D12F7">
            <w:rPr>
              <w:rFonts w:ascii="Times New Roman" w:hAnsi="Times New Roman" w:cs="Times New Roman"/>
              <w:spacing w:val="-20"/>
              <w:sz w:val="20"/>
            </w:rPr>
            <w:t>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C7972" w:rsidRPr="006D12F7" w:rsidRDefault="004C7972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Лист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C7972" w:rsidRPr="006D12F7" w:rsidRDefault="004C7972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>
            <w:rPr>
              <w:noProof/>
              <w:szCs w:val="16"/>
            </w:rPr>
            <w:drawing>
              <wp:anchor distT="0" distB="0" distL="114300" distR="114300" simplePos="0" relativeHeight="251723264" behindDoc="1" locked="0" layoutInCell="1" allowOverlap="1" wp14:anchorId="0E4A5824" wp14:editId="55242216">
                <wp:simplePos x="0" y="0"/>
                <wp:positionH relativeFrom="column">
                  <wp:posOffset>128270</wp:posOffset>
                </wp:positionH>
                <wp:positionV relativeFrom="paragraph">
                  <wp:posOffset>34925</wp:posOffset>
                </wp:positionV>
                <wp:extent cx="1044575" cy="662940"/>
                <wp:effectExtent l="0" t="0" r="3175" b="3810"/>
                <wp:wrapNone/>
                <wp:docPr id="6" name="Рисунок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Васев.emf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4575" cy="6629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6D12F7">
            <w:rPr>
              <w:rFonts w:ascii="Times New Roman" w:hAnsi="Times New Roman" w:cs="Times New Roman"/>
              <w:sz w:val="20"/>
            </w:rPr>
            <w:t>№док.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C7972" w:rsidRPr="006D12F7" w:rsidRDefault="004C7972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Подп.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C7972" w:rsidRPr="006D12F7" w:rsidRDefault="004C7972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Дата</w:t>
          </w: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4C7972" w:rsidRPr="006D12F7" w:rsidRDefault="004C7972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</w:tr>
    <w:tr w:rsidR="004C7972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top w:val="single" w:sz="18" w:space="0" w:color="000000" w:themeColor="text1"/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4C7972" w:rsidRPr="006D12F7" w:rsidRDefault="004C7972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 w:rsidRPr="006D12F7">
            <w:rPr>
              <w:rFonts w:ascii="Times New Roman" w:hAnsi="Times New Roman" w:cs="Times New Roman"/>
              <w:sz w:val="20"/>
            </w:rPr>
            <w:t>Разраб</w:t>
          </w:r>
          <w:proofErr w:type="spellEnd"/>
          <w:r w:rsidRPr="006D12F7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1134" w:type="dxa"/>
          <w:gridSpan w:val="2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C7972" w:rsidRPr="00D20F34" w:rsidRDefault="004C7972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>
            <w:rPr>
              <w:rFonts w:ascii="Times New Roman" w:hAnsi="Times New Roman" w:cs="Times New Roman"/>
              <w:sz w:val="20"/>
            </w:rPr>
            <w:t>Васев</w:t>
          </w:r>
          <w:proofErr w:type="spellEnd"/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C7972" w:rsidRPr="006D12F7" w:rsidRDefault="004C7972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  <w:szCs w:val="16"/>
            </w:rPr>
          </w:pP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C7972" w:rsidRPr="006D12F7" w:rsidRDefault="004C7972" w:rsidP="00D20F34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0</w:t>
          </w:r>
          <w:r>
            <w:rPr>
              <w:rFonts w:ascii="Times New Roman" w:hAnsi="Times New Roman" w:cs="Times New Roman"/>
              <w:sz w:val="20"/>
            </w:rPr>
            <w:t>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C7972" w:rsidRPr="00920E46" w:rsidRDefault="004C7972" w:rsidP="00920E46">
          <w:pPr>
            <w:pStyle w:val="ConsNonformat"/>
            <w:widowControl/>
            <w:ind w:left="11" w:right="0"/>
            <w:rPr>
              <w:rFonts w:ascii="Times New Roman" w:hAnsi="Times New Roman" w:cs="Times New Roman"/>
              <w:sz w:val="18"/>
              <w:szCs w:val="18"/>
            </w:rPr>
          </w:pPr>
          <w:r w:rsidRPr="00920E46">
            <w:rPr>
              <w:rFonts w:ascii="Times New Roman" w:hAnsi="Times New Roman" w:cs="Times New Roman"/>
              <w:sz w:val="18"/>
              <w:szCs w:val="18"/>
            </w:rPr>
            <w:t>Состав проектной документации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C7972" w:rsidRPr="006D12F7" w:rsidRDefault="004C7972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Стадия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C7972" w:rsidRPr="006D12F7" w:rsidRDefault="004C7972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Лист</w:t>
          </w:r>
        </w:p>
      </w:tc>
      <w:tc>
        <w:tcPr>
          <w:tcW w:w="1134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4" w:space="0" w:color="auto"/>
          </w:tcBorders>
          <w:vAlign w:val="center"/>
        </w:tcPr>
        <w:p w:rsidR="004C7972" w:rsidRPr="006D12F7" w:rsidRDefault="004C7972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rFonts w:ascii="Times New Roman" w:hAnsi="Times New Roman" w:cs="Times New Roman"/>
            </w:rPr>
            <w:t>Листов</w:t>
          </w:r>
        </w:p>
      </w:tc>
    </w:tr>
    <w:tr w:rsidR="004C7972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4C7972" w:rsidRPr="006D12F7" w:rsidRDefault="004C7972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C7972" w:rsidRPr="006D12F7" w:rsidRDefault="004C7972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C7972" w:rsidRPr="006D12F7" w:rsidRDefault="004C7972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C7972" w:rsidRPr="006D12F7" w:rsidRDefault="004C7972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C7972" w:rsidRPr="006D12F7" w:rsidRDefault="004C7972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C7972" w:rsidRPr="006D12F7" w:rsidRDefault="004C7972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proofErr w:type="gramStart"/>
          <w:r w:rsidRPr="006D12F7">
            <w:rPr>
              <w:rFonts w:ascii="Times New Roman" w:hAnsi="Times New Roman" w:cs="Times New Roman"/>
              <w:sz w:val="24"/>
              <w:szCs w:val="24"/>
            </w:rPr>
            <w:t>П</w:t>
          </w:r>
          <w:proofErr w:type="gramEnd"/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C7972" w:rsidRPr="006D12F7" w:rsidRDefault="004C7972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bookmarkStart w:id="7" w:name="nomer1"/>
          <w:r>
            <w:rPr>
              <w:rFonts w:ascii="Times New Roman" w:hAnsi="Times New Roman" w:cs="Times New Roman"/>
              <w:sz w:val="24"/>
              <w:szCs w:val="24"/>
            </w:rPr>
            <w:t>1</w:t>
          </w:r>
          <w:bookmarkEnd w:id="7"/>
        </w:p>
      </w:tc>
      <w:tc>
        <w:tcPr>
          <w:tcW w:w="1134" w:type="dxa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4C7972" w:rsidRPr="006D12F7" w:rsidRDefault="004C7972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4</w:t>
          </w:r>
        </w:p>
      </w:tc>
    </w:tr>
    <w:tr w:rsidR="004C7972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4C7972" w:rsidRPr="006D12F7" w:rsidRDefault="004C7972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C7972" w:rsidRPr="006D12F7" w:rsidRDefault="004C7972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C7972" w:rsidRPr="006D12F7" w:rsidRDefault="004C7972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C7972" w:rsidRPr="006D12F7" w:rsidRDefault="004C7972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C7972" w:rsidRPr="006D12F7" w:rsidRDefault="004C7972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836" w:type="dxa"/>
          <w:gridSpan w:val="3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4" w:space="0" w:color="auto"/>
          </w:tcBorders>
          <w:vAlign w:val="center"/>
        </w:tcPr>
        <w:p w:rsidR="004C7972" w:rsidRPr="006D12F7" w:rsidRDefault="004C7972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6D12F7">
            <w:rPr>
              <w:noProof/>
            </w:rPr>
            <w:drawing>
              <wp:inline distT="0" distB="0" distL="0" distR="0" wp14:anchorId="663C8AFE" wp14:editId="3BAD2CC8">
                <wp:extent cx="1390650" cy="476250"/>
                <wp:effectExtent l="0" t="0" r="0" b="0"/>
                <wp:docPr id="46" name="Рисунок 4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9" name="Рисунок 29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98109" cy="4788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4C7972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right w:val="single" w:sz="18" w:space="0" w:color="000000" w:themeColor="text1"/>
          </w:tcBorders>
          <w:vAlign w:val="center"/>
        </w:tcPr>
        <w:p w:rsidR="004C7972" w:rsidRPr="006D12F7" w:rsidRDefault="004C7972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C7972" w:rsidRPr="006D12F7" w:rsidRDefault="004C7972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>
            <w:rPr>
              <w:noProof/>
              <w:szCs w:val="16"/>
            </w:rPr>
            <w:drawing>
              <wp:anchor distT="0" distB="0" distL="114300" distR="114300" simplePos="0" relativeHeight="251721216" behindDoc="1" locked="0" layoutInCell="1" allowOverlap="1" wp14:anchorId="7D9BCDD1" wp14:editId="5D33D0F9">
                <wp:simplePos x="0" y="0"/>
                <wp:positionH relativeFrom="column">
                  <wp:posOffset>405130</wp:posOffset>
                </wp:positionH>
                <wp:positionV relativeFrom="paragraph">
                  <wp:posOffset>-26670</wp:posOffset>
                </wp:positionV>
                <wp:extent cx="1044575" cy="662940"/>
                <wp:effectExtent l="0" t="0" r="3175" b="3810"/>
                <wp:wrapNone/>
                <wp:docPr id="5" name="Рисунок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Васев.emf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4575" cy="6629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C7972" w:rsidRPr="006D12F7" w:rsidRDefault="004C7972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C7972" w:rsidRPr="006D12F7" w:rsidRDefault="004C7972" w:rsidP="0093168D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vAlign w:val="center"/>
        </w:tcPr>
        <w:p w:rsidR="004C7972" w:rsidRPr="006D12F7" w:rsidRDefault="004C7972" w:rsidP="006D12F7">
          <w:pPr>
            <w:tabs>
              <w:tab w:val="center" w:pos="4677"/>
              <w:tab w:val="right" w:pos="9355"/>
            </w:tabs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  <w:right w:val="single" w:sz="4" w:space="0" w:color="auto"/>
          </w:tcBorders>
          <w:vAlign w:val="center"/>
        </w:tcPr>
        <w:p w:rsidR="004C7972" w:rsidRPr="006D12F7" w:rsidRDefault="004C7972" w:rsidP="006D12F7">
          <w:pPr>
            <w:tabs>
              <w:tab w:val="center" w:pos="4677"/>
              <w:tab w:val="right" w:pos="9355"/>
            </w:tabs>
          </w:pPr>
        </w:p>
      </w:tc>
    </w:tr>
    <w:tr w:rsidR="004C7972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left w:val="single" w:sz="4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4C7972" w:rsidRPr="006D12F7" w:rsidRDefault="004C7972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ГИП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4C7972" w:rsidRPr="006D12F7" w:rsidRDefault="004C7972" w:rsidP="006D12F7">
          <w:pPr>
            <w:tabs>
              <w:tab w:val="center" w:pos="4677"/>
              <w:tab w:val="right" w:pos="9355"/>
            </w:tabs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proofErr w:type="spellStart"/>
          <w:r>
            <w:rPr>
              <w:rFonts w:ascii="Times New Roman" w:hAnsi="Times New Roman" w:cs="Times New Roman"/>
              <w:sz w:val="20"/>
            </w:rPr>
            <w:t>Васев</w:t>
          </w:r>
          <w:proofErr w:type="spellEnd"/>
        </w:p>
      </w:tc>
      <w:tc>
        <w:tcPr>
          <w:tcW w:w="851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4C7972" w:rsidRPr="006D12F7" w:rsidRDefault="004C7972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4C7972" w:rsidRPr="006D12F7" w:rsidRDefault="004C7972" w:rsidP="00920E46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>0</w:t>
          </w:r>
          <w:r>
            <w:rPr>
              <w:rFonts w:ascii="Times New Roman" w:hAnsi="Times New Roman" w:cs="Times New Roman"/>
              <w:sz w:val="20"/>
            </w:rPr>
            <w:t>8</w:t>
          </w:r>
          <w:r w:rsidRPr="006D12F7">
            <w:rPr>
              <w:rFonts w:ascii="Times New Roman" w:hAnsi="Times New Roman" w:cs="Times New Roman"/>
              <w:sz w:val="20"/>
            </w:rPr>
            <w:t>.1</w:t>
          </w:r>
          <w:r>
            <w:rPr>
              <w:rFonts w:ascii="Times New Roman" w:hAnsi="Times New Roman" w:cs="Times New Roman"/>
              <w:sz w:val="20"/>
            </w:rPr>
            <w:t>7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vAlign w:val="center"/>
        </w:tcPr>
        <w:p w:rsidR="004C7972" w:rsidRPr="006D12F7" w:rsidRDefault="004C7972" w:rsidP="006D12F7">
          <w:pPr>
            <w:tabs>
              <w:tab w:val="center" w:pos="4677"/>
              <w:tab w:val="right" w:pos="9355"/>
            </w:tabs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  <w:bottom w:val="nil"/>
            <w:right w:val="single" w:sz="4" w:space="0" w:color="auto"/>
          </w:tcBorders>
          <w:vAlign w:val="center"/>
        </w:tcPr>
        <w:p w:rsidR="004C7972" w:rsidRPr="006D12F7" w:rsidRDefault="004C7972" w:rsidP="006D12F7">
          <w:pPr>
            <w:tabs>
              <w:tab w:val="center" w:pos="4677"/>
              <w:tab w:val="right" w:pos="9355"/>
            </w:tabs>
          </w:pPr>
        </w:p>
      </w:tc>
    </w:tr>
    <w:tr w:rsidR="004C7972" w:rsidRPr="006D12F7" w:rsidTr="00EB68B7">
      <w:trPr>
        <w:cantSplit/>
        <w:trHeight w:hRule="exact" w:val="284"/>
      </w:trPr>
      <w:tc>
        <w:tcPr>
          <w:tcW w:w="1133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4C7972" w:rsidRPr="006D12F7" w:rsidRDefault="004C7972" w:rsidP="006D12F7">
          <w:pPr>
            <w:tabs>
              <w:tab w:val="center" w:pos="4677"/>
              <w:tab w:val="right" w:pos="9355"/>
            </w:tabs>
            <w:ind w:firstLine="57"/>
            <w:rPr>
              <w:rFonts w:ascii="Times New Roman" w:hAnsi="Times New Roman" w:cs="Times New Roman"/>
              <w:sz w:val="20"/>
            </w:rPr>
          </w:pPr>
        </w:p>
      </w:tc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4C7972" w:rsidRPr="006D12F7" w:rsidRDefault="004C7972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4C7972" w:rsidRPr="006D12F7" w:rsidRDefault="004C7972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4C7972" w:rsidRPr="006D12F7" w:rsidRDefault="004C7972" w:rsidP="006D12F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0"/>
            </w:rPr>
          </w:pPr>
        </w:p>
      </w:tc>
      <w:tc>
        <w:tcPr>
          <w:tcW w:w="3969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4C7972" w:rsidRPr="006D12F7" w:rsidRDefault="004C7972" w:rsidP="006D12F7">
          <w:pPr>
            <w:tabs>
              <w:tab w:val="center" w:pos="4677"/>
              <w:tab w:val="right" w:pos="9355"/>
            </w:tabs>
            <w:ind w:firstLine="284"/>
            <w:rPr>
              <w:rFonts w:ascii="Times New Roman" w:hAnsi="Times New Roman" w:cs="Times New Roman"/>
              <w:sz w:val="20"/>
            </w:rPr>
          </w:pPr>
        </w:p>
      </w:tc>
      <w:tc>
        <w:tcPr>
          <w:tcW w:w="283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:rsidR="004C7972" w:rsidRPr="006D12F7" w:rsidRDefault="004C7972" w:rsidP="006D12F7">
          <w:pPr>
            <w:tabs>
              <w:tab w:val="center" w:pos="4677"/>
              <w:tab w:val="right" w:pos="9355"/>
            </w:tabs>
            <w:ind w:firstLine="284"/>
            <w:rPr>
              <w:rFonts w:ascii="Times New Roman" w:hAnsi="Times New Roman" w:cs="Times New Roman"/>
              <w:sz w:val="20"/>
            </w:rPr>
          </w:pPr>
          <w:r w:rsidRPr="006D12F7">
            <w:rPr>
              <w:rFonts w:ascii="Times New Roman" w:hAnsi="Times New Roman" w:cs="Times New Roman"/>
              <w:sz w:val="20"/>
            </w:rPr>
            <w:t xml:space="preserve">Формат </w:t>
          </w:r>
          <w:proofErr w:type="spellStart"/>
          <w:r w:rsidRPr="006D12F7">
            <w:rPr>
              <w:rFonts w:ascii="Times New Roman" w:hAnsi="Times New Roman" w:cs="Times New Roman"/>
              <w:sz w:val="20"/>
            </w:rPr>
            <w:t>А</w:t>
          </w:r>
          <w:proofErr w:type="gramStart"/>
          <w:r w:rsidRPr="006D12F7">
            <w:rPr>
              <w:rFonts w:ascii="Times New Roman" w:hAnsi="Times New Roman" w:cs="Times New Roman"/>
              <w:sz w:val="20"/>
            </w:rPr>
            <w:t>4</w:t>
          </w:r>
          <w:proofErr w:type="spellEnd"/>
          <w:proofErr w:type="gramEnd"/>
        </w:p>
      </w:tc>
    </w:tr>
  </w:tbl>
  <w:p w:rsidR="004C7972" w:rsidRDefault="004C7972">
    <w:pPr>
      <w:pStyle w:val="a7"/>
    </w:pPr>
  </w:p>
  <w:p w:rsidR="004C7972" w:rsidRDefault="004C7972">
    <w:pPr>
      <w:pStyle w:val="a7"/>
    </w:pPr>
  </w:p>
  <w:p w:rsidR="004C7972" w:rsidRDefault="004C7972">
    <w:pPr>
      <w:pStyle w:val="a7"/>
    </w:pPr>
  </w:p>
  <w:p w:rsidR="004C7972" w:rsidRDefault="004C7972">
    <w:pPr>
      <w:pStyle w:val="a7"/>
    </w:pPr>
  </w:p>
  <w:p w:rsidR="004C7972" w:rsidRDefault="004C7972">
    <w:pPr>
      <w:pStyle w:val="a7"/>
    </w:pPr>
  </w:p>
  <w:p w:rsidR="004C7972" w:rsidRDefault="004C797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87D" w:rsidRDefault="006C787D">
      <w:r>
        <w:separator/>
      </w:r>
    </w:p>
  </w:footnote>
  <w:footnote w:type="continuationSeparator" w:id="0">
    <w:p w:rsidR="006C787D" w:rsidRDefault="006C78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" w:tblpY="8052"/>
      <w:tblW w:w="110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4"/>
      <w:gridCol w:w="284"/>
      <w:gridCol w:w="283"/>
      <w:gridCol w:w="255"/>
    </w:tblGrid>
    <w:tr w:rsidR="004C7972" w:rsidRPr="001E292D" w:rsidTr="00EB68B7">
      <w:trPr>
        <w:cantSplit/>
        <w:trHeight w:hRule="exact" w:val="567"/>
      </w:trPr>
      <w:tc>
        <w:tcPr>
          <w:tcW w:w="284" w:type="dxa"/>
          <w:vMerge w:val="restart"/>
          <w:textDirection w:val="btLr"/>
          <w:vAlign w:val="center"/>
        </w:tcPr>
        <w:p w:rsidR="004C7972" w:rsidRPr="001E292D" w:rsidRDefault="004C7972" w:rsidP="00EB68B7">
          <w:pPr>
            <w:ind w:firstLine="57"/>
          </w:pPr>
          <w:r w:rsidRPr="001E292D">
            <w:t>Согласовано</w:t>
          </w:r>
        </w:p>
      </w:tc>
      <w:tc>
        <w:tcPr>
          <w:tcW w:w="284" w:type="dxa"/>
          <w:textDirection w:val="btLr"/>
          <w:vAlign w:val="center"/>
        </w:tcPr>
        <w:p w:rsidR="004C7972" w:rsidRPr="001E292D" w:rsidRDefault="004C7972" w:rsidP="00EB68B7"/>
      </w:tc>
      <w:tc>
        <w:tcPr>
          <w:tcW w:w="283" w:type="dxa"/>
          <w:textDirection w:val="btLr"/>
          <w:vAlign w:val="center"/>
        </w:tcPr>
        <w:p w:rsidR="004C7972" w:rsidRPr="001E292D" w:rsidRDefault="004C7972" w:rsidP="00EB68B7"/>
      </w:tc>
      <w:tc>
        <w:tcPr>
          <w:tcW w:w="255" w:type="dxa"/>
          <w:textDirection w:val="btLr"/>
          <w:vAlign w:val="center"/>
        </w:tcPr>
        <w:p w:rsidR="004C7972" w:rsidRPr="001E292D" w:rsidRDefault="004C7972" w:rsidP="00EB68B7"/>
      </w:tc>
    </w:tr>
    <w:tr w:rsidR="004C7972" w:rsidRPr="001E292D" w:rsidTr="00EB68B7">
      <w:trPr>
        <w:cantSplit/>
        <w:trHeight w:hRule="exact" w:val="851"/>
      </w:trPr>
      <w:tc>
        <w:tcPr>
          <w:tcW w:w="284" w:type="dxa"/>
          <w:vMerge/>
          <w:textDirection w:val="btLr"/>
          <w:vAlign w:val="center"/>
        </w:tcPr>
        <w:p w:rsidR="004C7972" w:rsidRPr="001E292D" w:rsidRDefault="004C7972" w:rsidP="00EB68B7"/>
      </w:tc>
      <w:tc>
        <w:tcPr>
          <w:tcW w:w="284" w:type="dxa"/>
          <w:textDirection w:val="btLr"/>
          <w:vAlign w:val="center"/>
        </w:tcPr>
        <w:p w:rsidR="004C7972" w:rsidRPr="001E292D" w:rsidRDefault="004C7972" w:rsidP="00EB68B7"/>
      </w:tc>
      <w:tc>
        <w:tcPr>
          <w:tcW w:w="283" w:type="dxa"/>
          <w:textDirection w:val="btLr"/>
          <w:vAlign w:val="center"/>
        </w:tcPr>
        <w:p w:rsidR="004C7972" w:rsidRPr="001E292D" w:rsidRDefault="004C7972" w:rsidP="00EB68B7"/>
      </w:tc>
      <w:tc>
        <w:tcPr>
          <w:tcW w:w="255" w:type="dxa"/>
          <w:textDirection w:val="btLr"/>
          <w:vAlign w:val="center"/>
        </w:tcPr>
        <w:p w:rsidR="004C7972" w:rsidRPr="001E292D" w:rsidRDefault="004C7972" w:rsidP="00EB68B7"/>
      </w:tc>
    </w:tr>
    <w:tr w:rsidR="004C7972" w:rsidRPr="001E292D" w:rsidTr="00EB68B7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:rsidR="004C7972" w:rsidRPr="001E292D" w:rsidRDefault="004C7972" w:rsidP="00EB68B7"/>
      </w:tc>
      <w:tc>
        <w:tcPr>
          <w:tcW w:w="284" w:type="dxa"/>
          <w:textDirection w:val="btLr"/>
          <w:vAlign w:val="center"/>
        </w:tcPr>
        <w:p w:rsidR="004C7972" w:rsidRPr="001E292D" w:rsidRDefault="004C7972" w:rsidP="00EB68B7"/>
      </w:tc>
      <w:tc>
        <w:tcPr>
          <w:tcW w:w="283" w:type="dxa"/>
          <w:textDirection w:val="btLr"/>
          <w:vAlign w:val="center"/>
        </w:tcPr>
        <w:p w:rsidR="004C7972" w:rsidRPr="001E292D" w:rsidRDefault="004C7972" w:rsidP="00EB68B7"/>
      </w:tc>
      <w:tc>
        <w:tcPr>
          <w:tcW w:w="255" w:type="dxa"/>
          <w:textDirection w:val="btLr"/>
          <w:vAlign w:val="center"/>
        </w:tcPr>
        <w:p w:rsidR="004C7972" w:rsidRPr="001E292D" w:rsidRDefault="004C7972" w:rsidP="00EB68B7"/>
      </w:tc>
    </w:tr>
    <w:tr w:rsidR="004C7972" w:rsidRPr="001E292D" w:rsidTr="00EB68B7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:rsidR="004C7972" w:rsidRPr="001E292D" w:rsidRDefault="004C7972" w:rsidP="00EB68B7"/>
      </w:tc>
      <w:tc>
        <w:tcPr>
          <w:tcW w:w="284" w:type="dxa"/>
          <w:textDirection w:val="btLr"/>
          <w:vAlign w:val="center"/>
        </w:tcPr>
        <w:p w:rsidR="004C7972" w:rsidRPr="001E292D" w:rsidRDefault="004C7972" w:rsidP="00EB68B7"/>
      </w:tc>
      <w:tc>
        <w:tcPr>
          <w:tcW w:w="283" w:type="dxa"/>
          <w:textDirection w:val="btLr"/>
          <w:vAlign w:val="center"/>
        </w:tcPr>
        <w:p w:rsidR="004C7972" w:rsidRPr="001E292D" w:rsidRDefault="004C7972" w:rsidP="00EB68B7"/>
      </w:tc>
      <w:tc>
        <w:tcPr>
          <w:tcW w:w="255" w:type="dxa"/>
          <w:textDirection w:val="btLr"/>
          <w:vAlign w:val="center"/>
        </w:tcPr>
        <w:p w:rsidR="004C7972" w:rsidRPr="001E292D" w:rsidRDefault="004C7972" w:rsidP="00EB68B7"/>
      </w:tc>
    </w:tr>
  </w:tbl>
  <w:p w:rsidR="004C7972" w:rsidRDefault="004C797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85376" behindDoc="0" locked="0" layoutInCell="1" allowOverlap="1" wp14:anchorId="2087E781" wp14:editId="18C909D2">
              <wp:simplePos x="0" y="0"/>
              <wp:positionH relativeFrom="page">
                <wp:posOffset>723900</wp:posOffset>
              </wp:positionH>
              <wp:positionV relativeFrom="page">
                <wp:posOffset>194310</wp:posOffset>
              </wp:positionV>
              <wp:extent cx="0" cy="10332085"/>
              <wp:effectExtent l="19050" t="22860" r="19050" b="17780"/>
              <wp:wrapNone/>
              <wp:docPr id="31" name="Line 4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0235D322" id="Line 446" o:spid="_x0000_s1026" style="position:absolute;flip:y;z-index:251685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7pt,15.3pt" to="57pt,8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" strokeweight="2.2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4352" behindDoc="0" locked="0" layoutInCell="1" allowOverlap="1" wp14:anchorId="738A7B7A" wp14:editId="22AFEE62">
              <wp:simplePos x="0" y="0"/>
              <wp:positionH relativeFrom="page">
                <wp:posOffset>7377430</wp:posOffset>
              </wp:positionH>
              <wp:positionV relativeFrom="page">
                <wp:posOffset>194310</wp:posOffset>
              </wp:positionV>
              <wp:extent cx="0" cy="10332085"/>
              <wp:effectExtent l="14605" t="22860" r="23495" b="17780"/>
              <wp:wrapNone/>
              <wp:docPr id="30" name="Line 4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7CDC23C8" id="Line 445" o:spid="_x0000_s1026" style="position:absolute;flip:y;z-index:251684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80.9pt,15.3pt" to="580.9pt,8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" strokeweight="2.25pt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3328" behindDoc="0" locked="0" layoutInCell="1" allowOverlap="1" wp14:anchorId="5258F134" wp14:editId="392A3C4C">
              <wp:simplePos x="0" y="0"/>
              <wp:positionH relativeFrom="page">
                <wp:posOffset>713105</wp:posOffset>
              </wp:positionH>
              <wp:positionV relativeFrom="page">
                <wp:posOffset>194310</wp:posOffset>
              </wp:positionV>
              <wp:extent cx="6659880" cy="0"/>
              <wp:effectExtent l="17780" t="22860" r="18415" b="15240"/>
              <wp:wrapNone/>
              <wp:docPr id="29" name="Line 4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65988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25505E30" id="Line 444" o:spid="_x0000_s1026" style="position:absolute;flip:x;z-index:251683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15pt,15.3pt" to="580.55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" strokeweight="2.25pt">
              <w10:wrap anchorx="page" anchory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53"/>
      <w:tblpPr w:vertAnchor="page" w:horzAnchor="page" w:tblpX="11058" w:tblpY="285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916"/>
    </w:tblGrid>
    <w:tr w:rsidR="004C7972" w:rsidRPr="00457102" w:rsidTr="00F45720">
      <w:trPr>
        <w:trHeight w:val="397"/>
      </w:trPr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</w:tcBorders>
          <w:vAlign w:val="center"/>
        </w:tcPr>
        <w:p w:rsidR="004C7972" w:rsidRPr="009B341C" w:rsidRDefault="004C7972" w:rsidP="00F45720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</w:rPr>
          </w:pPr>
          <w:r>
            <w:rPr>
              <w:sz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</w:rPr>
            <w:instrText xml:space="preserve"> </w:instrText>
          </w:r>
          <w:r>
            <w:rPr>
              <w:rFonts w:ascii="Times New Roman" w:hAnsi="Times New Roman" w:cs="Times New Roman"/>
              <w:sz w:val="24"/>
              <w:lang w:val="en-US"/>
            </w:rPr>
            <w:instrText>=</w:instrText>
          </w:r>
          <w:r>
            <w:rPr>
              <w:sz w:val="24"/>
              <w:lang w:val="en-US"/>
            </w:rPr>
            <w:fldChar w:fldCharType="begin"/>
          </w:r>
          <w:r>
            <w:rPr>
              <w:rFonts w:ascii="Times New Roman" w:hAnsi="Times New Roman" w:cs="Times New Roman"/>
              <w:sz w:val="24"/>
              <w:lang w:val="en-US"/>
            </w:rPr>
            <w:instrText xml:space="preserve"> Page </w:instrText>
          </w:r>
          <w:r>
            <w:rPr>
              <w:sz w:val="24"/>
              <w:lang w:val="en-US"/>
            </w:rPr>
            <w:fldChar w:fldCharType="separate"/>
          </w:r>
          <w:r>
            <w:rPr>
              <w:rFonts w:ascii="Times New Roman" w:hAnsi="Times New Roman" w:cs="Times New Roman"/>
              <w:noProof/>
              <w:sz w:val="24"/>
              <w:lang w:val="en-US"/>
            </w:rPr>
            <w:instrText>2</w:instrText>
          </w:r>
          <w:r>
            <w:rPr>
              <w:sz w:val="24"/>
              <w:lang w:val="en-US"/>
            </w:rPr>
            <w:fldChar w:fldCharType="end"/>
          </w:r>
          <w:r>
            <w:rPr>
              <w:rFonts w:ascii="Times New Roman" w:hAnsi="Times New Roman" w:cs="Times New Roman"/>
              <w:sz w:val="24"/>
              <w:lang w:val="en-US"/>
            </w:rPr>
            <w:instrText>+</w:instrText>
          </w:r>
          <w:r>
            <w:rPr>
              <w:sz w:val="24"/>
              <w:lang w:val="en-US"/>
            </w:rPr>
            <w:fldChar w:fldCharType="begin"/>
          </w:r>
          <w:r>
            <w:rPr>
              <w:rFonts w:ascii="Times New Roman" w:hAnsi="Times New Roman" w:cs="Times New Roman"/>
              <w:sz w:val="24"/>
              <w:lang w:val="en-US"/>
            </w:rPr>
            <w:instrText xml:space="preserve"> PageRef R1 </w:instrText>
          </w:r>
          <w:r>
            <w:rPr>
              <w:sz w:val="24"/>
              <w:lang w:val="en-US"/>
            </w:rPr>
            <w:fldChar w:fldCharType="separate"/>
          </w:r>
          <w:r>
            <w:rPr>
              <w:b/>
              <w:bCs/>
              <w:noProof/>
              <w:sz w:val="24"/>
            </w:rPr>
            <w:instrText>Ошибка! Закладка не определена.</w:instrText>
          </w:r>
          <w:r>
            <w:rPr>
              <w:sz w:val="24"/>
              <w:lang w:val="en-US"/>
            </w:rPr>
            <w:fldChar w:fldCharType="end"/>
          </w:r>
          <w:r>
            <w:rPr>
              <w:rFonts w:ascii="Times New Roman" w:hAnsi="Times New Roman" w:cs="Times New Roman"/>
              <w:sz w:val="24"/>
              <w:lang w:val="en-US"/>
            </w:rPr>
            <w:instrText>+1</w:instrText>
          </w:r>
          <w:r>
            <w:rPr>
              <w:rFonts w:ascii="Times New Roman" w:hAnsi="Times New Roman" w:cs="Times New Roman"/>
              <w:sz w:val="24"/>
            </w:rPr>
            <w:instrText xml:space="preserve"> </w:instrText>
          </w:r>
          <w:r>
            <w:rPr>
              <w:sz w:val="24"/>
            </w:rPr>
            <w:fldChar w:fldCharType="separate"/>
          </w:r>
          <w:r>
            <w:rPr>
              <w:rFonts w:ascii="Times New Roman" w:hAnsi="Times New Roman" w:cs="Times New Roman"/>
              <w:b/>
              <w:noProof/>
              <w:sz w:val="24"/>
            </w:rPr>
            <w:t>!Синтаксическая ошибка, !</w:t>
          </w:r>
          <w:r>
            <w:rPr>
              <w:sz w:val="24"/>
            </w:rPr>
            <w:fldChar w:fldCharType="end"/>
          </w:r>
        </w:p>
      </w:tc>
    </w:tr>
  </w:tbl>
  <w:p w:rsidR="004C7972" w:rsidRDefault="004C797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FD083E5" wp14:editId="5D60C51A">
              <wp:simplePos x="0" y="0"/>
              <wp:positionH relativeFrom="page">
                <wp:posOffset>723265</wp:posOffset>
              </wp:positionH>
              <wp:positionV relativeFrom="page">
                <wp:posOffset>193040</wp:posOffset>
              </wp:positionV>
              <wp:extent cx="0" cy="10332085"/>
              <wp:effectExtent l="18415" t="21590" r="19685" b="19050"/>
              <wp:wrapNone/>
              <wp:docPr id="28" name="Line 4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4DE25E5F" id="Line 429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95pt,15.2pt" to="56.95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" strokeweight="2.25pt">
              <w10:wrap anchorx="page" anchory="page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972" w:rsidRDefault="004C7972">
    <w:pPr>
      <w:pStyle w:val="a5"/>
    </w:pPr>
  </w:p>
  <w:p w:rsidR="004C7972" w:rsidRDefault="004C7972" w:rsidP="00884426">
    <w:pPr>
      <w:pStyle w:val="a5"/>
      <w:ind w:right="-551" w:hanging="14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7972" w:rsidRDefault="004C7972">
    <w:pPr>
      <w:pStyle w:val="a5"/>
    </w:pPr>
  </w:p>
  <w:p w:rsidR="004C7972" w:rsidRDefault="004C7972" w:rsidP="00884426">
    <w:pPr>
      <w:pStyle w:val="a5"/>
      <w:ind w:right="-551" w:hanging="142"/>
    </w:pPr>
    <w:r>
      <w:rPr>
        <w:noProof/>
      </w:rPr>
      <mc:AlternateContent>
        <mc:Choice Requires="wps">
          <w:drawing>
            <wp:anchor distT="0" distB="0" distL="114300" distR="114300" simplePos="0" relativeHeight="251703808" behindDoc="0" locked="0" layoutInCell="1" allowOverlap="1" wp14:anchorId="21555F88" wp14:editId="633EA584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6659880" cy="10332085"/>
              <wp:effectExtent l="15240" t="18415" r="20955" b="22225"/>
              <wp:wrapNone/>
              <wp:docPr id="15" name="Rectangle 4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332085"/>
                      </a:xfrm>
                      <a:prstGeom prst="rect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rect w14:anchorId="6C43DA73" id="Rectangle 465" o:spid="_x0000_s1026" style="position:absolute;margin-left:56.7pt;margin-top:14.2pt;width:524.4pt;height:813.55pt;z-index:251703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" filled="f" strokeweight="2.25pt">
              <w10:wrap anchorx="page" anchory="page"/>
            </v:rect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53"/>
      <w:tblpPr w:vertAnchor="page" w:horzAnchor="page" w:tblpX="11058" w:tblpY="285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7"/>
    </w:tblGrid>
    <w:tr w:rsidR="004C7972" w:rsidRPr="00457102" w:rsidTr="00F45720">
      <w:trPr>
        <w:trHeight w:val="397"/>
      </w:trPr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</w:tcBorders>
          <w:vAlign w:val="center"/>
        </w:tcPr>
        <w:p w:rsidR="004C7972" w:rsidRPr="00A34013" w:rsidRDefault="004C7972" w:rsidP="00F45720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</w:rPr>
          </w:pPr>
          <w:r w:rsidRPr="00A34013">
            <w:rPr>
              <w:sz w:val="24"/>
              <w:szCs w:val="24"/>
            </w:rPr>
            <w:fldChar w:fldCharType="begin"/>
          </w:r>
          <w:r w:rsidRPr="00A34013">
            <w:rPr>
              <w:rFonts w:ascii="Times New Roman" w:hAnsi="Times New Roman" w:cs="Times New Roman"/>
              <w:sz w:val="24"/>
              <w:szCs w:val="24"/>
            </w:rPr>
            <w:instrText xml:space="preserve"> =SUM(</w:instrText>
          </w:r>
          <w:r w:rsidRPr="00A34013">
            <w:rPr>
              <w:sz w:val="24"/>
              <w:szCs w:val="24"/>
            </w:rPr>
            <w:fldChar w:fldCharType="begin"/>
          </w:r>
          <w:r w:rsidRPr="00A34013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A34013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fldChar w:fldCharType="separate"/>
          </w:r>
          <w:r w:rsidR="00EA30F1">
            <w:rPr>
              <w:rFonts w:ascii="Times New Roman" w:hAnsi="Times New Roman" w:cs="Times New Roman"/>
              <w:noProof/>
              <w:sz w:val="24"/>
              <w:szCs w:val="24"/>
            </w:rPr>
            <w:instrText>4</w:instrText>
          </w:r>
          <w:r w:rsidRPr="00A34013">
            <w:rPr>
              <w:noProof/>
              <w:sz w:val="24"/>
              <w:szCs w:val="24"/>
            </w:rPr>
            <w:fldChar w:fldCharType="end"/>
          </w:r>
          <w:r w:rsidRPr="00A34013">
            <w:rPr>
              <w:rFonts w:ascii="Times New Roman" w:hAnsi="Times New Roman" w:cs="Times New Roman"/>
              <w:sz w:val="24"/>
              <w:szCs w:val="24"/>
            </w:rPr>
            <w:instrText>;-</w:instrText>
          </w:r>
          <w:r w:rsidRPr="00A34013">
            <w:rPr>
              <w:sz w:val="24"/>
              <w:szCs w:val="24"/>
            </w:rPr>
            <w:fldChar w:fldCharType="begin"/>
          </w:r>
          <w:r w:rsidRPr="00A34013">
            <w:rPr>
              <w:rFonts w:ascii="Times New Roman" w:hAnsi="Times New Roman" w:cs="Times New Roman"/>
              <w:sz w:val="24"/>
              <w:szCs w:val="24"/>
            </w:rPr>
            <w:instrText xml:space="preserve"> =SUM(nomer</w:instrText>
          </w:r>
          <w:r w:rsidRPr="00A34013">
            <w:rPr>
              <w:rFonts w:ascii="Times New Roman" w:hAnsi="Times New Roman" w:cs="Times New Roman"/>
              <w:sz w:val="24"/>
              <w:szCs w:val="24"/>
              <w:lang w:val="en-US"/>
            </w:rPr>
            <w:instrText>1 G5</w:instrText>
          </w:r>
          <w:r w:rsidRPr="00A34013">
            <w:rPr>
              <w:rFonts w:ascii="Times New Roman" w:hAnsi="Times New Roman" w:cs="Times New Roman"/>
              <w:sz w:val="24"/>
              <w:szCs w:val="24"/>
            </w:rPr>
            <w:instrText>)</w:instrText>
          </w:r>
          <w:r w:rsidRPr="00A34013">
            <w:rPr>
              <w:sz w:val="24"/>
              <w:szCs w:val="24"/>
            </w:rPr>
            <w:fldChar w:fldCharType="separate"/>
          </w:r>
          <w:r w:rsidR="00EA30F1">
            <w:rPr>
              <w:rFonts w:ascii="Times New Roman" w:hAnsi="Times New Roman" w:cs="Times New Roman"/>
              <w:noProof/>
              <w:sz w:val="24"/>
              <w:szCs w:val="24"/>
            </w:rPr>
            <w:instrText>1</w:instrText>
          </w:r>
          <w:r w:rsidRPr="00A34013">
            <w:rPr>
              <w:sz w:val="24"/>
              <w:szCs w:val="24"/>
            </w:rPr>
            <w:fldChar w:fldCharType="end"/>
          </w:r>
          <w:r w:rsidRPr="00A34013">
            <w:rPr>
              <w:rFonts w:ascii="Times New Roman" w:hAnsi="Times New Roman" w:cs="Times New Roman"/>
              <w:sz w:val="24"/>
              <w:szCs w:val="24"/>
            </w:rPr>
            <w:instrText>;</w:instrText>
          </w:r>
          <w:r w:rsidRPr="00A34013">
            <w:rPr>
              <w:sz w:val="24"/>
              <w:szCs w:val="24"/>
            </w:rPr>
            <w:fldChar w:fldCharType="begin"/>
          </w:r>
          <w:r w:rsidRPr="00A34013">
            <w:rPr>
              <w:rFonts w:ascii="Times New Roman" w:hAnsi="Times New Roman" w:cs="Times New Roman"/>
              <w:sz w:val="24"/>
              <w:szCs w:val="24"/>
            </w:rPr>
            <w:instrText xml:space="preserve"> =SUM(nomer A1)</w:instrText>
          </w:r>
          <w:r w:rsidRPr="00A34013"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fldChar w:fldCharType="separate"/>
          </w:r>
          <w:r w:rsidR="00EA30F1">
            <w:rPr>
              <w:rFonts w:ascii="Times New Roman" w:hAnsi="Times New Roman" w:cs="Times New Roman"/>
              <w:noProof/>
              <w:sz w:val="24"/>
              <w:szCs w:val="24"/>
            </w:rPr>
            <w:instrText>2</w:instrText>
          </w:r>
          <w:r w:rsidRPr="00A34013">
            <w:rPr>
              <w:noProof/>
              <w:sz w:val="24"/>
              <w:szCs w:val="24"/>
            </w:rPr>
            <w:fldChar w:fldCharType="end"/>
          </w:r>
          <w:r w:rsidRPr="00A34013">
            <w:rPr>
              <w:rFonts w:ascii="Times New Roman" w:hAnsi="Times New Roman" w:cs="Times New Roman"/>
              <w:sz w:val="24"/>
              <w:szCs w:val="24"/>
            </w:rPr>
            <w:instrText xml:space="preserve">) </w:instrText>
          </w:r>
          <w:r w:rsidRPr="00A34013">
            <w:rPr>
              <w:sz w:val="24"/>
              <w:szCs w:val="24"/>
            </w:rPr>
            <w:fldChar w:fldCharType="separate"/>
          </w:r>
          <w:r w:rsidR="00EA30F1">
            <w:rPr>
              <w:rFonts w:ascii="Times New Roman" w:hAnsi="Times New Roman" w:cs="Times New Roman"/>
              <w:noProof/>
              <w:sz w:val="24"/>
              <w:szCs w:val="24"/>
            </w:rPr>
            <w:t>5</w:t>
          </w:r>
          <w:r w:rsidRPr="00A34013">
            <w:rPr>
              <w:sz w:val="24"/>
              <w:szCs w:val="24"/>
            </w:rPr>
            <w:fldChar w:fldCharType="end"/>
          </w:r>
        </w:p>
      </w:tc>
    </w:tr>
  </w:tbl>
  <w:p w:rsidR="004C7972" w:rsidRDefault="004C797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18144" behindDoc="0" locked="0" layoutInCell="1" allowOverlap="1" wp14:anchorId="74807029" wp14:editId="7E5BD47E">
              <wp:simplePos x="0" y="0"/>
              <wp:positionH relativeFrom="page">
                <wp:posOffset>723265</wp:posOffset>
              </wp:positionH>
              <wp:positionV relativeFrom="page">
                <wp:posOffset>193040</wp:posOffset>
              </wp:positionV>
              <wp:extent cx="0" cy="10332085"/>
              <wp:effectExtent l="18415" t="21590" r="19685" b="19050"/>
              <wp:wrapNone/>
              <wp:docPr id="39" name="Line 4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0" cy="10332085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04D8D9C3" id="Line 429" o:spid="_x0000_s1026" style="position:absolute;flip:y;z-index:251718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.95pt,15.2pt" to="56.95pt,8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" strokeweight="2.25pt">
              <w10:wrap anchorx="page" anchory="page"/>
            </v:lin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25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4C7972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4C7972" w:rsidRPr="00CF6FC2" w:rsidRDefault="004C7972" w:rsidP="00EB68B7">
          <w:pPr>
            <w:rPr>
              <w:rFonts w:ascii="Times New Roman" w:hAnsi="Times New Roman" w:cs="Times New Roman"/>
              <w:sz w:val="20"/>
            </w:rPr>
          </w:pPr>
          <w:proofErr w:type="spellStart"/>
          <w:r w:rsidRPr="00CF6FC2">
            <w:rPr>
              <w:rFonts w:ascii="Times New Roman" w:hAnsi="Times New Roman" w:cs="Times New Roman"/>
              <w:sz w:val="20"/>
            </w:rPr>
            <w:t>Взам</w:t>
          </w:r>
          <w:proofErr w:type="spellEnd"/>
          <w:r w:rsidRPr="00CF6FC2">
            <w:rPr>
              <w:rFonts w:ascii="Times New Roman" w:hAnsi="Times New Roman" w:cs="Times New Roman"/>
              <w:sz w:val="20"/>
            </w:rPr>
            <w:t>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:rsidR="004C7972" w:rsidRPr="00CF6FC2" w:rsidRDefault="004C7972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4C7972" w:rsidRPr="00CF6FC2" w:rsidTr="00EB68B7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:rsidR="004C7972" w:rsidRPr="00CF6FC2" w:rsidRDefault="004C7972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Подп.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4C7972" w:rsidRPr="00CF6FC2" w:rsidRDefault="004C7972" w:rsidP="00EB68B7">
          <w:pPr>
            <w:rPr>
              <w:rFonts w:ascii="Times New Roman" w:hAnsi="Times New Roman" w:cs="Times New Roman"/>
              <w:sz w:val="20"/>
            </w:rPr>
          </w:pPr>
        </w:p>
      </w:tc>
    </w:tr>
    <w:tr w:rsidR="004C7972" w:rsidRPr="00CF6FC2" w:rsidTr="00EB68B7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:rsidR="004C7972" w:rsidRPr="00CF6FC2" w:rsidRDefault="004C7972" w:rsidP="00EB68B7">
          <w:pPr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4" w:space="0" w:color="auto"/>
          </w:tcBorders>
          <w:textDirection w:val="btLr"/>
          <w:vAlign w:val="center"/>
        </w:tcPr>
        <w:p w:rsidR="004C7972" w:rsidRPr="00CF6FC2" w:rsidRDefault="004C7972" w:rsidP="00EB68B7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35"/>
      <w:tblpPr w:vertAnchor="page" w:horzAnchor="page" w:tblpX="285" w:tblpY="8052"/>
      <w:tblW w:w="82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4"/>
      <w:gridCol w:w="284"/>
      <w:gridCol w:w="255"/>
    </w:tblGrid>
    <w:tr w:rsidR="004C7972" w:rsidRPr="00CF6FC2" w:rsidTr="00CF6FC2">
      <w:trPr>
        <w:cantSplit/>
        <w:trHeight w:hRule="exact" w:val="567"/>
      </w:trPr>
      <w:tc>
        <w:tcPr>
          <w:tcW w:w="284" w:type="dxa"/>
          <w:vMerge w:val="restart"/>
          <w:textDirection w:val="btLr"/>
          <w:vAlign w:val="center"/>
        </w:tcPr>
        <w:p w:rsidR="004C7972" w:rsidRPr="00CF6FC2" w:rsidRDefault="004C7972" w:rsidP="00CF6FC2">
          <w:pPr>
            <w:ind w:firstLine="57"/>
            <w:jc w:val="left"/>
            <w:rPr>
              <w:rFonts w:ascii="Times New Roman" w:hAnsi="Times New Roman" w:cs="Times New Roman"/>
              <w:sz w:val="20"/>
            </w:rPr>
          </w:pPr>
          <w:r w:rsidRPr="00CF6FC2">
            <w:rPr>
              <w:rFonts w:ascii="Times New Roman" w:hAnsi="Times New Roman" w:cs="Times New Roman"/>
              <w:sz w:val="20"/>
            </w:rPr>
            <w:t>Согласовано</w:t>
          </w:r>
        </w:p>
      </w:tc>
      <w:tc>
        <w:tcPr>
          <w:tcW w:w="284" w:type="dxa"/>
          <w:textDirection w:val="btLr"/>
          <w:vAlign w:val="center"/>
        </w:tcPr>
        <w:p w:rsidR="004C7972" w:rsidRPr="00CF6FC2" w:rsidRDefault="004C7972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4C7972" w:rsidRPr="00CF6FC2" w:rsidRDefault="004C7972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4C7972" w:rsidRPr="00CF6FC2" w:rsidTr="00CF6FC2">
      <w:trPr>
        <w:cantSplit/>
        <w:trHeight w:hRule="exact" w:val="851"/>
      </w:trPr>
      <w:tc>
        <w:tcPr>
          <w:tcW w:w="284" w:type="dxa"/>
          <w:vMerge/>
          <w:textDirection w:val="btLr"/>
          <w:vAlign w:val="center"/>
        </w:tcPr>
        <w:p w:rsidR="004C7972" w:rsidRPr="00CF6FC2" w:rsidRDefault="004C7972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4C7972" w:rsidRPr="00CF6FC2" w:rsidRDefault="004C7972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4C7972" w:rsidRPr="00CF6FC2" w:rsidRDefault="004C7972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4C7972" w:rsidRPr="00CF6FC2" w:rsidTr="00CF6FC2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:rsidR="004C7972" w:rsidRPr="00CF6FC2" w:rsidRDefault="004C7972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4C7972" w:rsidRPr="00CF6FC2" w:rsidRDefault="004C7972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4C7972" w:rsidRPr="00CF6FC2" w:rsidRDefault="004C7972" w:rsidP="00CF6FC2">
          <w:pPr>
            <w:rPr>
              <w:rFonts w:ascii="Times New Roman" w:hAnsi="Times New Roman" w:cs="Times New Roman"/>
              <w:sz w:val="20"/>
            </w:rPr>
          </w:pPr>
        </w:p>
      </w:tc>
    </w:tr>
    <w:tr w:rsidR="004C7972" w:rsidRPr="00CF6FC2" w:rsidTr="00CF6FC2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:rsidR="004C7972" w:rsidRPr="00CF6FC2" w:rsidRDefault="004C7972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84" w:type="dxa"/>
          <w:textDirection w:val="btLr"/>
          <w:vAlign w:val="center"/>
        </w:tcPr>
        <w:p w:rsidR="004C7972" w:rsidRPr="00CF6FC2" w:rsidRDefault="004C7972" w:rsidP="00CF6FC2">
          <w:pPr>
            <w:rPr>
              <w:rFonts w:ascii="Times New Roman" w:hAnsi="Times New Roman" w:cs="Times New Roman"/>
              <w:sz w:val="20"/>
            </w:rPr>
          </w:pPr>
        </w:p>
      </w:tc>
      <w:tc>
        <w:tcPr>
          <w:tcW w:w="255" w:type="dxa"/>
          <w:textDirection w:val="btLr"/>
          <w:vAlign w:val="center"/>
        </w:tcPr>
        <w:p w:rsidR="004C7972" w:rsidRPr="00CF6FC2" w:rsidRDefault="004C7972" w:rsidP="00CF6FC2">
          <w:pPr>
            <w:rPr>
              <w:rFonts w:ascii="Times New Roman" w:hAnsi="Times New Roman" w:cs="Times New Roman"/>
              <w:sz w:val="20"/>
            </w:rPr>
          </w:pPr>
        </w:p>
      </w:tc>
    </w:tr>
  </w:tbl>
  <w:tbl>
    <w:tblPr>
      <w:tblStyle w:val="53"/>
      <w:tblpPr w:vertAnchor="page" w:horzAnchor="page" w:tblpX="11058" w:tblpY="285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7"/>
    </w:tblGrid>
    <w:tr w:rsidR="004C7972" w:rsidRPr="00457102" w:rsidTr="00EB68B7">
      <w:trPr>
        <w:trHeight w:val="397"/>
      </w:trPr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</w:tcBorders>
          <w:vAlign w:val="center"/>
        </w:tcPr>
        <w:p w:rsidR="004C7972" w:rsidRPr="00A34013" w:rsidRDefault="004C7972" w:rsidP="00EB68B7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  <w:sz w:val="24"/>
              <w:szCs w:val="24"/>
            </w:rPr>
          </w:pPr>
          <w:bookmarkStart w:id="6" w:name="nomer"/>
          <w:r w:rsidRPr="00A34013">
            <w:rPr>
              <w:rFonts w:ascii="Times New Roman" w:hAnsi="Times New Roman" w:cs="Times New Roman"/>
              <w:sz w:val="24"/>
              <w:szCs w:val="24"/>
            </w:rPr>
            <w:t>2</w:t>
          </w:r>
          <w:bookmarkEnd w:id="6"/>
        </w:p>
      </w:tc>
    </w:tr>
  </w:tbl>
  <w:p w:rsidR="004C7972" w:rsidRPr="00161B5C" w:rsidRDefault="004C7972" w:rsidP="00161B5C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05856" behindDoc="0" locked="0" layoutInCell="1" allowOverlap="1" wp14:anchorId="5AEAA0EC" wp14:editId="762C59F8">
              <wp:simplePos x="0" y="0"/>
              <wp:positionH relativeFrom="page">
                <wp:posOffset>720090</wp:posOffset>
              </wp:positionH>
              <wp:positionV relativeFrom="page">
                <wp:posOffset>180340</wp:posOffset>
              </wp:positionV>
              <wp:extent cx="6659880" cy="10332085"/>
              <wp:effectExtent l="15240" t="17145" r="20955" b="23495"/>
              <wp:wrapNone/>
              <wp:docPr id="9" name="Rectangle 4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10332085"/>
                      </a:xfrm>
                      <a:prstGeom prst="rect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rect w14:anchorId="58D29BD1" id="Rectangle 466" o:spid="_x0000_s1026" style="position:absolute;margin-left:56.7pt;margin-top:14.2pt;width:524.4pt;height:813.55pt;z-index:251705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" filled="f" strokeweight="2.25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E676CC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4AD08A5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51B08F9"/>
    <w:multiLevelType w:val="hybridMultilevel"/>
    <w:tmpl w:val="EA94C6CC"/>
    <w:lvl w:ilvl="0" w:tplc="1F8EF5F0">
      <w:start w:val="1"/>
      <w:numFmt w:val="bullet"/>
      <w:pStyle w:val="--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6840423"/>
    <w:multiLevelType w:val="multilevel"/>
    <w:tmpl w:val="BEE04B1A"/>
    <w:lvl w:ilvl="0">
      <w:start w:val="1"/>
      <w:numFmt w:val="decimal"/>
      <w:pStyle w:val="4"/>
      <w:lvlText w:val="%1"/>
      <w:lvlJc w:val="left"/>
      <w:pPr>
        <w:tabs>
          <w:tab w:val="num" w:pos="1112"/>
        </w:tabs>
        <w:ind w:left="111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4"/>
        </w:tabs>
        <w:ind w:left="15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88"/>
        </w:tabs>
        <w:ind w:left="16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32"/>
        </w:tabs>
        <w:ind w:left="18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76"/>
        </w:tabs>
        <w:ind w:left="19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20"/>
        </w:tabs>
        <w:ind w:left="2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64"/>
        </w:tabs>
        <w:ind w:left="2264" w:hanging="1584"/>
      </w:pPr>
      <w:rPr>
        <w:rFonts w:hint="default"/>
      </w:rPr>
    </w:lvl>
  </w:abstractNum>
  <w:abstractNum w:abstractNumId="4">
    <w:nsid w:val="18FD4ECE"/>
    <w:multiLevelType w:val="hybridMultilevel"/>
    <w:tmpl w:val="E9C4A330"/>
    <w:lvl w:ilvl="0" w:tplc="CD0868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06B6953"/>
    <w:multiLevelType w:val="multilevel"/>
    <w:tmpl w:val="F8046F6A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  <w:rPr>
        <w:rFonts w:ascii="Times New Roman" w:hAnsi="Times New Roman" w:hint="default"/>
        <w:b/>
        <w:i w:val="0"/>
        <w:caps w:val="0"/>
        <w:sz w:val="24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  <w:rPr>
        <w:rFonts w:ascii="Times New Roman" w:hAnsi="Times New Roman" w:hint="default"/>
        <w:b/>
        <w:i w:val="0"/>
        <w:caps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5170A66"/>
    <w:multiLevelType w:val="hybridMultilevel"/>
    <w:tmpl w:val="8FCCEAD2"/>
    <w:lvl w:ilvl="0" w:tplc="56067E24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4A5652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379B7AF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87D658C"/>
    <w:multiLevelType w:val="multilevel"/>
    <w:tmpl w:val="D8561A9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9C62B0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9E24A28"/>
    <w:multiLevelType w:val="hybridMultilevel"/>
    <w:tmpl w:val="3F9A4F68"/>
    <w:lvl w:ilvl="0" w:tplc="54940C9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CDD0F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DB14C28"/>
    <w:multiLevelType w:val="multilevel"/>
    <w:tmpl w:val="AF96A42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626F190C"/>
    <w:multiLevelType w:val="hybridMultilevel"/>
    <w:tmpl w:val="C58C2292"/>
    <w:lvl w:ilvl="0" w:tplc="C4A4769C">
      <w:start w:val="1"/>
      <w:numFmt w:val="bullet"/>
      <w:pStyle w:val="8"/>
      <w:lvlText w:val="–"/>
      <w:lvlJc w:val="left"/>
      <w:pPr>
        <w:ind w:left="1571" w:hanging="360"/>
      </w:pPr>
      <w:rPr>
        <w:rFonts w:ascii="Times New Roman" w:hAnsi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68EF64FB"/>
    <w:multiLevelType w:val="multilevel"/>
    <w:tmpl w:val="A5321380"/>
    <w:lvl w:ilvl="0">
      <w:start w:val="4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pStyle w:val="24306-80"/>
      <w:suff w:val="space"/>
      <w:lvlText w:val="%1.%2."/>
      <w:lvlJc w:val="left"/>
      <w:pPr>
        <w:ind w:left="2722" w:hanging="1588"/>
      </w:pPr>
      <w:rPr>
        <w:rFonts w:hint="default"/>
      </w:rPr>
    </w:lvl>
    <w:lvl w:ilvl="2">
      <w:start w:val="7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16">
    <w:nsid w:val="7E683B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5"/>
  </w:num>
  <w:num w:numId="5">
    <w:abstractNumId w:val="1"/>
  </w:num>
  <w:num w:numId="6">
    <w:abstractNumId w:val="3"/>
  </w:num>
  <w:num w:numId="7">
    <w:abstractNumId w:val="15"/>
  </w:num>
  <w:num w:numId="8">
    <w:abstractNumId w:val="9"/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5"/>
  </w:num>
  <w:num w:numId="13">
    <w:abstractNumId w:val="5"/>
  </w:num>
  <w:num w:numId="14">
    <w:abstractNumId w:val="11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2"/>
  </w:num>
  <w:num w:numId="29">
    <w:abstractNumId w:val="2"/>
  </w:num>
  <w:num w:numId="30">
    <w:abstractNumId w:val="8"/>
  </w:num>
  <w:num w:numId="31">
    <w:abstractNumId w:val="0"/>
  </w:num>
  <w:num w:numId="32">
    <w:abstractNumId w:val="7"/>
  </w:num>
  <w:num w:numId="33">
    <w:abstractNumId w:val="16"/>
  </w:num>
  <w:num w:numId="34">
    <w:abstractNumId w:val="2"/>
  </w:num>
  <w:num w:numId="35">
    <w:abstractNumId w:val="10"/>
  </w:num>
  <w:num w:numId="36">
    <w:abstractNumId w:val="2"/>
  </w:num>
  <w:num w:numId="37">
    <w:abstractNumId w:val="6"/>
  </w:num>
  <w:num w:numId="38">
    <w:abstractNumId w:val="5"/>
  </w:num>
  <w:num w:numId="39">
    <w:abstractNumId w:val="5"/>
  </w:num>
  <w:num w:numId="40">
    <w:abstractNumId w:val="5"/>
  </w:num>
  <w:num w:numId="41">
    <w:abstractNumId w:val="5"/>
  </w:num>
  <w:num w:numId="42">
    <w:abstractNumId w:val="5"/>
  </w:num>
  <w:num w:numId="43">
    <w:abstractNumId w:val="5"/>
  </w:num>
  <w:num w:numId="44">
    <w:abstractNumId w:val="4"/>
  </w:num>
  <w:num w:numId="45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embedSystemFonts/>
  <w:proofState w:spelling="clean" w:grammar="clean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895"/>
    <w:rsid w:val="00000D60"/>
    <w:rsid w:val="00001164"/>
    <w:rsid w:val="0000243F"/>
    <w:rsid w:val="00003077"/>
    <w:rsid w:val="00004787"/>
    <w:rsid w:val="00005293"/>
    <w:rsid w:val="000053C9"/>
    <w:rsid w:val="00006E49"/>
    <w:rsid w:val="0001164C"/>
    <w:rsid w:val="00011CEC"/>
    <w:rsid w:val="00011EE6"/>
    <w:rsid w:val="00013928"/>
    <w:rsid w:val="0001403D"/>
    <w:rsid w:val="0001407F"/>
    <w:rsid w:val="00015BAF"/>
    <w:rsid w:val="00016D96"/>
    <w:rsid w:val="000174ED"/>
    <w:rsid w:val="00020527"/>
    <w:rsid w:val="00020BC0"/>
    <w:rsid w:val="00021F43"/>
    <w:rsid w:val="000224BE"/>
    <w:rsid w:val="00022A46"/>
    <w:rsid w:val="0002389C"/>
    <w:rsid w:val="000253ED"/>
    <w:rsid w:val="00026A82"/>
    <w:rsid w:val="0002769B"/>
    <w:rsid w:val="00027837"/>
    <w:rsid w:val="000278F2"/>
    <w:rsid w:val="00027FDA"/>
    <w:rsid w:val="000305B7"/>
    <w:rsid w:val="00031EA8"/>
    <w:rsid w:val="000322A8"/>
    <w:rsid w:val="00033370"/>
    <w:rsid w:val="000333B1"/>
    <w:rsid w:val="00033902"/>
    <w:rsid w:val="0003401C"/>
    <w:rsid w:val="000355C5"/>
    <w:rsid w:val="000403C9"/>
    <w:rsid w:val="000409FA"/>
    <w:rsid w:val="00043801"/>
    <w:rsid w:val="0004456E"/>
    <w:rsid w:val="000460F8"/>
    <w:rsid w:val="000514D7"/>
    <w:rsid w:val="00054D9E"/>
    <w:rsid w:val="000576C5"/>
    <w:rsid w:val="00064052"/>
    <w:rsid w:val="00064A9D"/>
    <w:rsid w:val="000678D4"/>
    <w:rsid w:val="000705CE"/>
    <w:rsid w:val="00070687"/>
    <w:rsid w:val="000742D7"/>
    <w:rsid w:val="00075DA4"/>
    <w:rsid w:val="00076678"/>
    <w:rsid w:val="0007790E"/>
    <w:rsid w:val="00082632"/>
    <w:rsid w:val="00082D19"/>
    <w:rsid w:val="00083976"/>
    <w:rsid w:val="000847C2"/>
    <w:rsid w:val="00084BF3"/>
    <w:rsid w:val="00086147"/>
    <w:rsid w:val="00090F43"/>
    <w:rsid w:val="00090FFA"/>
    <w:rsid w:val="000928FF"/>
    <w:rsid w:val="00095166"/>
    <w:rsid w:val="00095180"/>
    <w:rsid w:val="00097683"/>
    <w:rsid w:val="00097D4B"/>
    <w:rsid w:val="000A1085"/>
    <w:rsid w:val="000A1D95"/>
    <w:rsid w:val="000A2BB3"/>
    <w:rsid w:val="000A2D07"/>
    <w:rsid w:val="000A2FB8"/>
    <w:rsid w:val="000A3B08"/>
    <w:rsid w:val="000A5DF6"/>
    <w:rsid w:val="000A6968"/>
    <w:rsid w:val="000A7544"/>
    <w:rsid w:val="000B0E4A"/>
    <w:rsid w:val="000B114A"/>
    <w:rsid w:val="000B150F"/>
    <w:rsid w:val="000B228C"/>
    <w:rsid w:val="000B3A70"/>
    <w:rsid w:val="000B41CC"/>
    <w:rsid w:val="000B4348"/>
    <w:rsid w:val="000B73DF"/>
    <w:rsid w:val="000B75F3"/>
    <w:rsid w:val="000B7978"/>
    <w:rsid w:val="000C30CF"/>
    <w:rsid w:val="000C348D"/>
    <w:rsid w:val="000C4083"/>
    <w:rsid w:val="000C5DFD"/>
    <w:rsid w:val="000C6BBB"/>
    <w:rsid w:val="000D06C5"/>
    <w:rsid w:val="000D0F98"/>
    <w:rsid w:val="000D2B70"/>
    <w:rsid w:val="000D3365"/>
    <w:rsid w:val="000D453F"/>
    <w:rsid w:val="000D596E"/>
    <w:rsid w:val="000D735C"/>
    <w:rsid w:val="000D7771"/>
    <w:rsid w:val="000D7F04"/>
    <w:rsid w:val="000E4FB6"/>
    <w:rsid w:val="000E52C5"/>
    <w:rsid w:val="000E7E48"/>
    <w:rsid w:val="000F06DB"/>
    <w:rsid w:val="000F0D2D"/>
    <w:rsid w:val="000F0D50"/>
    <w:rsid w:val="000F1287"/>
    <w:rsid w:val="000F1DE9"/>
    <w:rsid w:val="000F330B"/>
    <w:rsid w:val="000F3638"/>
    <w:rsid w:val="000F3712"/>
    <w:rsid w:val="000F6A09"/>
    <w:rsid w:val="00102222"/>
    <w:rsid w:val="001023D9"/>
    <w:rsid w:val="00102851"/>
    <w:rsid w:val="00104D9D"/>
    <w:rsid w:val="001119FA"/>
    <w:rsid w:val="00112276"/>
    <w:rsid w:val="0011230C"/>
    <w:rsid w:val="00113197"/>
    <w:rsid w:val="00113475"/>
    <w:rsid w:val="00114824"/>
    <w:rsid w:val="0011563F"/>
    <w:rsid w:val="00115847"/>
    <w:rsid w:val="00116784"/>
    <w:rsid w:val="00116D66"/>
    <w:rsid w:val="001175D4"/>
    <w:rsid w:val="00121E10"/>
    <w:rsid w:val="00122516"/>
    <w:rsid w:val="001254EB"/>
    <w:rsid w:val="00125A1F"/>
    <w:rsid w:val="0012752E"/>
    <w:rsid w:val="001276F6"/>
    <w:rsid w:val="001300CB"/>
    <w:rsid w:val="00131669"/>
    <w:rsid w:val="001318DB"/>
    <w:rsid w:val="00131FDD"/>
    <w:rsid w:val="001356CD"/>
    <w:rsid w:val="00136AC2"/>
    <w:rsid w:val="001419FB"/>
    <w:rsid w:val="0014281B"/>
    <w:rsid w:val="001448C7"/>
    <w:rsid w:val="00146B71"/>
    <w:rsid w:val="00147D6F"/>
    <w:rsid w:val="0015088B"/>
    <w:rsid w:val="00150E35"/>
    <w:rsid w:val="00151C08"/>
    <w:rsid w:val="00153A0D"/>
    <w:rsid w:val="00154919"/>
    <w:rsid w:val="00155EA1"/>
    <w:rsid w:val="0015641B"/>
    <w:rsid w:val="00157A74"/>
    <w:rsid w:val="00160040"/>
    <w:rsid w:val="00160F9D"/>
    <w:rsid w:val="00161B5C"/>
    <w:rsid w:val="0016413D"/>
    <w:rsid w:val="001649D3"/>
    <w:rsid w:val="00166889"/>
    <w:rsid w:val="00166FD7"/>
    <w:rsid w:val="001724A5"/>
    <w:rsid w:val="00173ACC"/>
    <w:rsid w:val="00176CB5"/>
    <w:rsid w:val="00176DE7"/>
    <w:rsid w:val="00177016"/>
    <w:rsid w:val="00180438"/>
    <w:rsid w:val="00180FC4"/>
    <w:rsid w:val="00182155"/>
    <w:rsid w:val="001823BA"/>
    <w:rsid w:val="0018655B"/>
    <w:rsid w:val="00186844"/>
    <w:rsid w:val="00187FC6"/>
    <w:rsid w:val="00190969"/>
    <w:rsid w:val="00192056"/>
    <w:rsid w:val="00195F77"/>
    <w:rsid w:val="00196810"/>
    <w:rsid w:val="001A2184"/>
    <w:rsid w:val="001A2825"/>
    <w:rsid w:val="001A4243"/>
    <w:rsid w:val="001A49D2"/>
    <w:rsid w:val="001A4D09"/>
    <w:rsid w:val="001A606D"/>
    <w:rsid w:val="001A6484"/>
    <w:rsid w:val="001A7CA8"/>
    <w:rsid w:val="001B0C7B"/>
    <w:rsid w:val="001B1E34"/>
    <w:rsid w:val="001B259C"/>
    <w:rsid w:val="001B3339"/>
    <w:rsid w:val="001B4812"/>
    <w:rsid w:val="001B591C"/>
    <w:rsid w:val="001B5B2E"/>
    <w:rsid w:val="001B5C74"/>
    <w:rsid w:val="001B5D62"/>
    <w:rsid w:val="001B79B7"/>
    <w:rsid w:val="001C1462"/>
    <w:rsid w:val="001C2667"/>
    <w:rsid w:val="001C2DE4"/>
    <w:rsid w:val="001C3A43"/>
    <w:rsid w:val="001C3E24"/>
    <w:rsid w:val="001C44AD"/>
    <w:rsid w:val="001C4BC8"/>
    <w:rsid w:val="001C5200"/>
    <w:rsid w:val="001C7162"/>
    <w:rsid w:val="001D0BFB"/>
    <w:rsid w:val="001D1159"/>
    <w:rsid w:val="001D246B"/>
    <w:rsid w:val="001D24E3"/>
    <w:rsid w:val="001D30DE"/>
    <w:rsid w:val="001D3325"/>
    <w:rsid w:val="001D38A7"/>
    <w:rsid w:val="001D5605"/>
    <w:rsid w:val="001E0185"/>
    <w:rsid w:val="001E0E03"/>
    <w:rsid w:val="001E0E52"/>
    <w:rsid w:val="001E1E5C"/>
    <w:rsid w:val="001E2165"/>
    <w:rsid w:val="001E7673"/>
    <w:rsid w:val="001E7D26"/>
    <w:rsid w:val="001F0863"/>
    <w:rsid w:val="001F1F8C"/>
    <w:rsid w:val="001F671E"/>
    <w:rsid w:val="001F6C00"/>
    <w:rsid w:val="001F7CB3"/>
    <w:rsid w:val="001F7D4C"/>
    <w:rsid w:val="0020045A"/>
    <w:rsid w:val="00200550"/>
    <w:rsid w:val="00200C72"/>
    <w:rsid w:val="00203686"/>
    <w:rsid w:val="002041D4"/>
    <w:rsid w:val="0020581D"/>
    <w:rsid w:val="00206D89"/>
    <w:rsid w:val="00207DC2"/>
    <w:rsid w:val="00210070"/>
    <w:rsid w:val="00212746"/>
    <w:rsid w:val="00212FF5"/>
    <w:rsid w:val="002168FF"/>
    <w:rsid w:val="00217502"/>
    <w:rsid w:val="00221466"/>
    <w:rsid w:val="002242C0"/>
    <w:rsid w:val="00224C3F"/>
    <w:rsid w:val="00227147"/>
    <w:rsid w:val="00227CF8"/>
    <w:rsid w:val="00233C0E"/>
    <w:rsid w:val="00235688"/>
    <w:rsid w:val="0023774E"/>
    <w:rsid w:val="00242AE1"/>
    <w:rsid w:val="00243203"/>
    <w:rsid w:val="00243BDB"/>
    <w:rsid w:val="00243BE9"/>
    <w:rsid w:val="002443C3"/>
    <w:rsid w:val="002453BD"/>
    <w:rsid w:val="002458CC"/>
    <w:rsid w:val="002538C7"/>
    <w:rsid w:val="002546E5"/>
    <w:rsid w:val="00254850"/>
    <w:rsid w:val="00260D61"/>
    <w:rsid w:val="002614DE"/>
    <w:rsid w:val="00261832"/>
    <w:rsid w:val="00262997"/>
    <w:rsid w:val="00262C40"/>
    <w:rsid w:val="00263724"/>
    <w:rsid w:val="00263A95"/>
    <w:rsid w:val="00263B9A"/>
    <w:rsid w:val="00264A9B"/>
    <w:rsid w:val="00265B18"/>
    <w:rsid w:val="00266372"/>
    <w:rsid w:val="00267F11"/>
    <w:rsid w:val="00270362"/>
    <w:rsid w:val="002718C5"/>
    <w:rsid w:val="002720B3"/>
    <w:rsid w:val="00275F5C"/>
    <w:rsid w:val="00276386"/>
    <w:rsid w:val="002774FF"/>
    <w:rsid w:val="0028163E"/>
    <w:rsid w:val="002818DF"/>
    <w:rsid w:val="00283A64"/>
    <w:rsid w:val="00283FD9"/>
    <w:rsid w:val="00284A9A"/>
    <w:rsid w:val="00284C67"/>
    <w:rsid w:val="002851B2"/>
    <w:rsid w:val="00297202"/>
    <w:rsid w:val="002A009B"/>
    <w:rsid w:val="002A0BDE"/>
    <w:rsid w:val="002A23C9"/>
    <w:rsid w:val="002A3718"/>
    <w:rsid w:val="002A7CE3"/>
    <w:rsid w:val="002B0892"/>
    <w:rsid w:val="002B0CB6"/>
    <w:rsid w:val="002B2182"/>
    <w:rsid w:val="002B4B29"/>
    <w:rsid w:val="002B7A78"/>
    <w:rsid w:val="002C17C8"/>
    <w:rsid w:val="002C3138"/>
    <w:rsid w:val="002C6231"/>
    <w:rsid w:val="002C6EFA"/>
    <w:rsid w:val="002C7491"/>
    <w:rsid w:val="002C7F90"/>
    <w:rsid w:val="002D1597"/>
    <w:rsid w:val="002D1C68"/>
    <w:rsid w:val="002D2D22"/>
    <w:rsid w:val="002D3CD3"/>
    <w:rsid w:val="002D7261"/>
    <w:rsid w:val="002E1EA9"/>
    <w:rsid w:val="002E446F"/>
    <w:rsid w:val="002E4AB5"/>
    <w:rsid w:val="002E5A4F"/>
    <w:rsid w:val="002E6DAA"/>
    <w:rsid w:val="002E6E08"/>
    <w:rsid w:val="002E724B"/>
    <w:rsid w:val="002E7B4F"/>
    <w:rsid w:val="002F48D9"/>
    <w:rsid w:val="002F5788"/>
    <w:rsid w:val="002F5D2A"/>
    <w:rsid w:val="002F6808"/>
    <w:rsid w:val="002F7BF1"/>
    <w:rsid w:val="003001A3"/>
    <w:rsid w:val="003022BB"/>
    <w:rsid w:val="00304299"/>
    <w:rsid w:val="00304CB7"/>
    <w:rsid w:val="003106C7"/>
    <w:rsid w:val="003132FF"/>
    <w:rsid w:val="003137FF"/>
    <w:rsid w:val="00314FE1"/>
    <w:rsid w:val="003165AD"/>
    <w:rsid w:val="003177AA"/>
    <w:rsid w:val="00321141"/>
    <w:rsid w:val="00324144"/>
    <w:rsid w:val="003254ED"/>
    <w:rsid w:val="003256DA"/>
    <w:rsid w:val="003257CA"/>
    <w:rsid w:val="003258B4"/>
    <w:rsid w:val="0032631C"/>
    <w:rsid w:val="00326D8E"/>
    <w:rsid w:val="0033126A"/>
    <w:rsid w:val="00331501"/>
    <w:rsid w:val="00331787"/>
    <w:rsid w:val="00333299"/>
    <w:rsid w:val="00335804"/>
    <w:rsid w:val="003359DF"/>
    <w:rsid w:val="00337257"/>
    <w:rsid w:val="00340B1F"/>
    <w:rsid w:val="00341BE7"/>
    <w:rsid w:val="00343DE0"/>
    <w:rsid w:val="003445CC"/>
    <w:rsid w:val="003447C4"/>
    <w:rsid w:val="00345B2F"/>
    <w:rsid w:val="0034642F"/>
    <w:rsid w:val="00347555"/>
    <w:rsid w:val="00353715"/>
    <w:rsid w:val="00353A6F"/>
    <w:rsid w:val="003558C1"/>
    <w:rsid w:val="00355C8C"/>
    <w:rsid w:val="00355F8B"/>
    <w:rsid w:val="00356E3F"/>
    <w:rsid w:val="003611C9"/>
    <w:rsid w:val="00363611"/>
    <w:rsid w:val="0036638A"/>
    <w:rsid w:val="00366497"/>
    <w:rsid w:val="00366A21"/>
    <w:rsid w:val="00367AC6"/>
    <w:rsid w:val="003712AB"/>
    <w:rsid w:val="003741E9"/>
    <w:rsid w:val="00375353"/>
    <w:rsid w:val="00377785"/>
    <w:rsid w:val="003816B7"/>
    <w:rsid w:val="003823D5"/>
    <w:rsid w:val="0038261C"/>
    <w:rsid w:val="003856FD"/>
    <w:rsid w:val="00385DF8"/>
    <w:rsid w:val="00390200"/>
    <w:rsid w:val="003914AA"/>
    <w:rsid w:val="003918F8"/>
    <w:rsid w:val="00392933"/>
    <w:rsid w:val="003968E7"/>
    <w:rsid w:val="00397593"/>
    <w:rsid w:val="003975E1"/>
    <w:rsid w:val="003A0F5C"/>
    <w:rsid w:val="003A1339"/>
    <w:rsid w:val="003A2EC3"/>
    <w:rsid w:val="003A4289"/>
    <w:rsid w:val="003A7E81"/>
    <w:rsid w:val="003B0F98"/>
    <w:rsid w:val="003B4913"/>
    <w:rsid w:val="003B5EC3"/>
    <w:rsid w:val="003B79FC"/>
    <w:rsid w:val="003B7E1F"/>
    <w:rsid w:val="003C04FC"/>
    <w:rsid w:val="003C093A"/>
    <w:rsid w:val="003C1F1A"/>
    <w:rsid w:val="003C33CF"/>
    <w:rsid w:val="003D01EE"/>
    <w:rsid w:val="003D1198"/>
    <w:rsid w:val="003D3545"/>
    <w:rsid w:val="003D405A"/>
    <w:rsid w:val="003D5AF4"/>
    <w:rsid w:val="003E1873"/>
    <w:rsid w:val="003E3897"/>
    <w:rsid w:val="003E4E75"/>
    <w:rsid w:val="003E638C"/>
    <w:rsid w:val="003E6533"/>
    <w:rsid w:val="003F03AB"/>
    <w:rsid w:val="003F161F"/>
    <w:rsid w:val="003F3393"/>
    <w:rsid w:val="003F49B4"/>
    <w:rsid w:val="003F6782"/>
    <w:rsid w:val="003F76A2"/>
    <w:rsid w:val="003F7846"/>
    <w:rsid w:val="00400990"/>
    <w:rsid w:val="00400C76"/>
    <w:rsid w:val="004023F2"/>
    <w:rsid w:val="00404684"/>
    <w:rsid w:val="0040475C"/>
    <w:rsid w:val="004063D8"/>
    <w:rsid w:val="004068B8"/>
    <w:rsid w:val="00410759"/>
    <w:rsid w:val="004107BE"/>
    <w:rsid w:val="004138CB"/>
    <w:rsid w:val="00415FD8"/>
    <w:rsid w:val="00416945"/>
    <w:rsid w:val="00416FF2"/>
    <w:rsid w:val="0041744C"/>
    <w:rsid w:val="00422209"/>
    <w:rsid w:val="00422786"/>
    <w:rsid w:val="0042454B"/>
    <w:rsid w:val="004258C9"/>
    <w:rsid w:val="004266A0"/>
    <w:rsid w:val="004269E4"/>
    <w:rsid w:val="0042702B"/>
    <w:rsid w:val="004270FD"/>
    <w:rsid w:val="00430AD5"/>
    <w:rsid w:val="004314C2"/>
    <w:rsid w:val="004318D4"/>
    <w:rsid w:val="00432244"/>
    <w:rsid w:val="00433B64"/>
    <w:rsid w:val="00434F88"/>
    <w:rsid w:val="00440747"/>
    <w:rsid w:val="00441320"/>
    <w:rsid w:val="00441938"/>
    <w:rsid w:val="00442895"/>
    <w:rsid w:val="0044518D"/>
    <w:rsid w:val="004464B3"/>
    <w:rsid w:val="00446657"/>
    <w:rsid w:val="0044699E"/>
    <w:rsid w:val="00446F2F"/>
    <w:rsid w:val="00451BC4"/>
    <w:rsid w:val="00451F33"/>
    <w:rsid w:val="004520E1"/>
    <w:rsid w:val="0045289B"/>
    <w:rsid w:val="00454701"/>
    <w:rsid w:val="004552D6"/>
    <w:rsid w:val="004553CA"/>
    <w:rsid w:val="00455CAE"/>
    <w:rsid w:val="00455F06"/>
    <w:rsid w:val="00457102"/>
    <w:rsid w:val="00460D50"/>
    <w:rsid w:val="00461CF2"/>
    <w:rsid w:val="00462408"/>
    <w:rsid w:val="00462702"/>
    <w:rsid w:val="00465F98"/>
    <w:rsid w:val="0046685F"/>
    <w:rsid w:val="00466B12"/>
    <w:rsid w:val="00467048"/>
    <w:rsid w:val="00467391"/>
    <w:rsid w:val="004709C0"/>
    <w:rsid w:val="0047203A"/>
    <w:rsid w:val="004729EA"/>
    <w:rsid w:val="00473CDB"/>
    <w:rsid w:val="00474181"/>
    <w:rsid w:val="00474C6F"/>
    <w:rsid w:val="00477EAA"/>
    <w:rsid w:val="00483872"/>
    <w:rsid w:val="00484876"/>
    <w:rsid w:val="004857D2"/>
    <w:rsid w:val="00486784"/>
    <w:rsid w:val="004904CA"/>
    <w:rsid w:val="004918B3"/>
    <w:rsid w:val="004930C3"/>
    <w:rsid w:val="00493883"/>
    <w:rsid w:val="00494394"/>
    <w:rsid w:val="00494BF5"/>
    <w:rsid w:val="00494CFD"/>
    <w:rsid w:val="00496471"/>
    <w:rsid w:val="004A0F2E"/>
    <w:rsid w:val="004A389E"/>
    <w:rsid w:val="004A4053"/>
    <w:rsid w:val="004A4D04"/>
    <w:rsid w:val="004A58AF"/>
    <w:rsid w:val="004A7502"/>
    <w:rsid w:val="004A76D9"/>
    <w:rsid w:val="004A76F2"/>
    <w:rsid w:val="004B414A"/>
    <w:rsid w:val="004B47F9"/>
    <w:rsid w:val="004C04F5"/>
    <w:rsid w:val="004C0EEF"/>
    <w:rsid w:val="004C3B88"/>
    <w:rsid w:val="004C59B9"/>
    <w:rsid w:val="004C7205"/>
    <w:rsid w:val="004C7972"/>
    <w:rsid w:val="004C7DD1"/>
    <w:rsid w:val="004D188F"/>
    <w:rsid w:val="004D30D4"/>
    <w:rsid w:val="004D70C4"/>
    <w:rsid w:val="004D7EE4"/>
    <w:rsid w:val="004E0CFF"/>
    <w:rsid w:val="004E1AA9"/>
    <w:rsid w:val="004E4D5E"/>
    <w:rsid w:val="004E51DF"/>
    <w:rsid w:val="004E5B77"/>
    <w:rsid w:val="004E5EF6"/>
    <w:rsid w:val="004E5EF8"/>
    <w:rsid w:val="004F0ADD"/>
    <w:rsid w:val="004F1051"/>
    <w:rsid w:val="004F28F4"/>
    <w:rsid w:val="004F30B3"/>
    <w:rsid w:val="004F49FA"/>
    <w:rsid w:val="004F5E99"/>
    <w:rsid w:val="004F6551"/>
    <w:rsid w:val="004F7785"/>
    <w:rsid w:val="00501B96"/>
    <w:rsid w:val="00501FE6"/>
    <w:rsid w:val="0050246A"/>
    <w:rsid w:val="00503B30"/>
    <w:rsid w:val="00504C5D"/>
    <w:rsid w:val="005052B8"/>
    <w:rsid w:val="00506CBB"/>
    <w:rsid w:val="005118B3"/>
    <w:rsid w:val="0051374E"/>
    <w:rsid w:val="00514D22"/>
    <w:rsid w:val="00516163"/>
    <w:rsid w:val="00520082"/>
    <w:rsid w:val="00521D64"/>
    <w:rsid w:val="00522184"/>
    <w:rsid w:val="005229E7"/>
    <w:rsid w:val="00524732"/>
    <w:rsid w:val="005250C3"/>
    <w:rsid w:val="005255F4"/>
    <w:rsid w:val="00527425"/>
    <w:rsid w:val="0053218F"/>
    <w:rsid w:val="00535AA2"/>
    <w:rsid w:val="00540C01"/>
    <w:rsid w:val="005414C8"/>
    <w:rsid w:val="005437F7"/>
    <w:rsid w:val="005467F7"/>
    <w:rsid w:val="0054748A"/>
    <w:rsid w:val="0055132D"/>
    <w:rsid w:val="00553E7B"/>
    <w:rsid w:val="00554F01"/>
    <w:rsid w:val="005602C0"/>
    <w:rsid w:val="005613DF"/>
    <w:rsid w:val="0056260C"/>
    <w:rsid w:val="00564E1A"/>
    <w:rsid w:val="00564E9F"/>
    <w:rsid w:val="00565B0C"/>
    <w:rsid w:val="0056709B"/>
    <w:rsid w:val="00567BB9"/>
    <w:rsid w:val="005710EF"/>
    <w:rsid w:val="00571CF3"/>
    <w:rsid w:val="005723F4"/>
    <w:rsid w:val="00572951"/>
    <w:rsid w:val="00573174"/>
    <w:rsid w:val="00574313"/>
    <w:rsid w:val="005764F9"/>
    <w:rsid w:val="00581947"/>
    <w:rsid w:val="005850F4"/>
    <w:rsid w:val="00586EF9"/>
    <w:rsid w:val="00590709"/>
    <w:rsid w:val="00590965"/>
    <w:rsid w:val="0059228B"/>
    <w:rsid w:val="00592AD3"/>
    <w:rsid w:val="005930A9"/>
    <w:rsid w:val="00593E5C"/>
    <w:rsid w:val="005949E7"/>
    <w:rsid w:val="005953BE"/>
    <w:rsid w:val="0059742A"/>
    <w:rsid w:val="005A05A8"/>
    <w:rsid w:val="005A14E8"/>
    <w:rsid w:val="005A1641"/>
    <w:rsid w:val="005A3855"/>
    <w:rsid w:val="005A5509"/>
    <w:rsid w:val="005A66BA"/>
    <w:rsid w:val="005B3FDD"/>
    <w:rsid w:val="005B4BD0"/>
    <w:rsid w:val="005B6535"/>
    <w:rsid w:val="005B737B"/>
    <w:rsid w:val="005C0063"/>
    <w:rsid w:val="005C0B58"/>
    <w:rsid w:val="005C3C7B"/>
    <w:rsid w:val="005C48E7"/>
    <w:rsid w:val="005C606C"/>
    <w:rsid w:val="005C6095"/>
    <w:rsid w:val="005C725D"/>
    <w:rsid w:val="005C7F0C"/>
    <w:rsid w:val="005D0C79"/>
    <w:rsid w:val="005D0E66"/>
    <w:rsid w:val="005D0F34"/>
    <w:rsid w:val="005D2C01"/>
    <w:rsid w:val="005D74D6"/>
    <w:rsid w:val="005E1646"/>
    <w:rsid w:val="005E1E46"/>
    <w:rsid w:val="005E3299"/>
    <w:rsid w:val="005E570A"/>
    <w:rsid w:val="005E6638"/>
    <w:rsid w:val="005F02A7"/>
    <w:rsid w:val="005F0916"/>
    <w:rsid w:val="005F17CD"/>
    <w:rsid w:val="005F1B92"/>
    <w:rsid w:val="005F1DF2"/>
    <w:rsid w:val="005F5853"/>
    <w:rsid w:val="005F7A71"/>
    <w:rsid w:val="0060035B"/>
    <w:rsid w:val="006015CA"/>
    <w:rsid w:val="00603906"/>
    <w:rsid w:val="00605887"/>
    <w:rsid w:val="00610E0E"/>
    <w:rsid w:val="00611217"/>
    <w:rsid w:val="00611F75"/>
    <w:rsid w:val="006124A7"/>
    <w:rsid w:val="00613DF0"/>
    <w:rsid w:val="00614E2C"/>
    <w:rsid w:val="00614EDA"/>
    <w:rsid w:val="006166D7"/>
    <w:rsid w:val="00624219"/>
    <w:rsid w:val="00624E4F"/>
    <w:rsid w:val="00625CA6"/>
    <w:rsid w:val="00627449"/>
    <w:rsid w:val="00627D32"/>
    <w:rsid w:val="00631474"/>
    <w:rsid w:val="00632198"/>
    <w:rsid w:val="00633CEE"/>
    <w:rsid w:val="00637393"/>
    <w:rsid w:val="00637D79"/>
    <w:rsid w:val="00637E35"/>
    <w:rsid w:val="006405EC"/>
    <w:rsid w:val="00641A90"/>
    <w:rsid w:val="006445C2"/>
    <w:rsid w:val="00645F59"/>
    <w:rsid w:val="00647F15"/>
    <w:rsid w:val="00651275"/>
    <w:rsid w:val="006518D2"/>
    <w:rsid w:val="0065267E"/>
    <w:rsid w:val="0065609D"/>
    <w:rsid w:val="00656D2E"/>
    <w:rsid w:val="00660354"/>
    <w:rsid w:val="006619A5"/>
    <w:rsid w:val="0066530C"/>
    <w:rsid w:val="00665353"/>
    <w:rsid w:val="006710FB"/>
    <w:rsid w:val="00671532"/>
    <w:rsid w:val="0067171E"/>
    <w:rsid w:val="0067203C"/>
    <w:rsid w:val="00672A79"/>
    <w:rsid w:val="00674DC3"/>
    <w:rsid w:val="00682BB1"/>
    <w:rsid w:val="00684F20"/>
    <w:rsid w:val="00687114"/>
    <w:rsid w:val="00690BA1"/>
    <w:rsid w:val="006912B5"/>
    <w:rsid w:val="00691505"/>
    <w:rsid w:val="00696D19"/>
    <w:rsid w:val="00696FA2"/>
    <w:rsid w:val="006A05C9"/>
    <w:rsid w:val="006A63CC"/>
    <w:rsid w:val="006B1AAD"/>
    <w:rsid w:val="006B2C38"/>
    <w:rsid w:val="006B30B0"/>
    <w:rsid w:val="006B3C1C"/>
    <w:rsid w:val="006B792C"/>
    <w:rsid w:val="006B79DB"/>
    <w:rsid w:val="006C1242"/>
    <w:rsid w:val="006C31A3"/>
    <w:rsid w:val="006C3684"/>
    <w:rsid w:val="006C3B93"/>
    <w:rsid w:val="006C787D"/>
    <w:rsid w:val="006D0FF3"/>
    <w:rsid w:val="006D12F7"/>
    <w:rsid w:val="006D1936"/>
    <w:rsid w:val="006D2E03"/>
    <w:rsid w:val="006D34B0"/>
    <w:rsid w:val="006D47BC"/>
    <w:rsid w:val="006D5233"/>
    <w:rsid w:val="006D6239"/>
    <w:rsid w:val="006D7096"/>
    <w:rsid w:val="006E0395"/>
    <w:rsid w:val="006E0566"/>
    <w:rsid w:val="006E0E60"/>
    <w:rsid w:val="006E202F"/>
    <w:rsid w:val="006E3574"/>
    <w:rsid w:val="006E4496"/>
    <w:rsid w:val="006E6D62"/>
    <w:rsid w:val="006F1273"/>
    <w:rsid w:val="006F1443"/>
    <w:rsid w:val="006F2438"/>
    <w:rsid w:val="006F6414"/>
    <w:rsid w:val="006F690F"/>
    <w:rsid w:val="006F6D7B"/>
    <w:rsid w:val="006F6F93"/>
    <w:rsid w:val="006F77A6"/>
    <w:rsid w:val="006F7A11"/>
    <w:rsid w:val="0070029A"/>
    <w:rsid w:val="00700495"/>
    <w:rsid w:val="00700684"/>
    <w:rsid w:val="00700A08"/>
    <w:rsid w:val="00702CDD"/>
    <w:rsid w:val="0070447A"/>
    <w:rsid w:val="00711A84"/>
    <w:rsid w:val="00714436"/>
    <w:rsid w:val="00714A2E"/>
    <w:rsid w:val="00715594"/>
    <w:rsid w:val="007164FE"/>
    <w:rsid w:val="00723342"/>
    <w:rsid w:val="00723BB5"/>
    <w:rsid w:val="00725675"/>
    <w:rsid w:val="00725A0E"/>
    <w:rsid w:val="00726D79"/>
    <w:rsid w:val="0073060D"/>
    <w:rsid w:val="00730D95"/>
    <w:rsid w:val="00732919"/>
    <w:rsid w:val="007343F4"/>
    <w:rsid w:val="0073799A"/>
    <w:rsid w:val="00742283"/>
    <w:rsid w:val="00742A66"/>
    <w:rsid w:val="0074333A"/>
    <w:rsid w:val="00745371"/>
    <w:rsid w:val="00747C10"/>
    <w:rsid w:val="007506B1"/>
    <w:rsid w:val="0075185E"/>
    <w:rsid w:val="00751C82"/>
    <w:rsid w:val="007528FC"/>
    <w:rsid w:val="00752B4B"/>
    <w:rsid w:val="00755D36"/>
    <w:rsid w:val="00756548"/>
    <w:rsid w:val="00756685"/>
    <w:rsid w:val="00757237"/>
    <w:rsid w:val="00757EC9"/>
    <w:rsid w:val="00760347"/>
    <w:rsid w:val="007606AC"/>
    <w:rsid w:val="00760C9C"/>
    <w:rsid w:val="00761447"/>
    <w:rsid w:val="0076440E"/>
    <w:rsid w:val="00765795"/>
    <w:rsid w:val="007709AF"/>
    <w:rsid w:val="00775C3A"/>
    <w:rsid w:val="007775F0"/>
    <w:rsid w:val="00780313"/>
    <w:rsid w:val="007805CD"/>
    <w:rsid w:val="00780760"/>
    <w:rsid w:val="00781AFE"/>
    <w:rsid w:val="0078205A"/>
    <w:rsid w:val="00785242"/>
    <w:rsid w:val="00785895"/>
    <w:rsid w:val="00785B37"/>
    <w:rsid w:val="00786FC0"/>
    <w:rsid w:val="00787178"/>
    <w:rsid w:val="007878ED"/>
    <w:rsid w:val="00787928"/>
    <w:rsid w:val="007923B7"/>
    <w:rsid w:val="00792EF5"/>
    <w:rsid w:val="007A1184"/>
    <w:rsid w:val="007A3036"/>
    <w:rsid w:val="007A56A7"/>
    <w:rsid w:val="007B1631"/>
    <w:rsid w:val="007B1CED"/>
    <w:rsid w:val="007B24CD"/>
    <w:rsid w:val="007B39E4"/>
    <w:rsid w:val="007B6CE2"/>
    <w:rsid w:val="007C04EF"/>
    <w:rsid w:val="007C0A68"/>
    <w:rsid w:val="007C10F6"/>
    <w:rsid w:val="007C1399"/>
    <w:rsid w:val="007C1FC0"/>
    <w:rsid w:val="007C3672"/>
    <w:rsid w:val="007C4806"/>
    <w:rsid w:val="007C4DBE"/>
    <w:rsid w:val="007C5BEB"/>
    <w:rsid w:val="007C778E"/>
    <w:rsid w:val="007D02BB"/>
    <w:rsid w:val="007D19A4"/>
    <w:rsid w:val="007D2E4F"/>
    <w:rsid w:val="007E015D"/>
    <w:rsid w:val="007E07D9"/>
    <w:rsid w:val="007E0870"/>
    <w:rsid w:val="007E1055"/>
    <w:rsid w:val="007E1D43"/>
    <w:rsid w:val="007E3FDB"/>
    <w:rsid w:val="007E4E40"/>
    <w:rsid w:val="007E69FF"/>
    <w:rsid w:val="007F1A6E"/>
    <w:rsid w:val="007F1F76"/>
    <w:rsid w:val="007F3299"/>
    <w:rsid w:val="007F3530"/>
    <w:rsid w:val="007F3C76"/>
    <w:rsid w:val="007F465E"/>
    <w:rsid w:val="007F6FEE"/>
    <w:rsid w:val="007F701C"/>
    <w:rsid w:val="007F7BAD"/>
    <w:rsid w:val="0080079D"/>
    <w:rsid w:val="00801934"/>
    <w:rsid w:val="00803713"/>
    <w:rsid w:val="00803B6C"/>
    <w:rsid w:val="008046DD"/>
    <w:rsid w:val="00804C50"/>
    <w:rsid w:val="00806551"/>
    <w:rsid w:val="008069D5"/>
    <w:rsid w:val="00807DA4"/>
    <w:rsid w:val="008106F0"/>
    <w:rsid w:val="008117A8"/>
    <w:rsid w:val="00812360"/>
    <w:rsid w:val="00812D8A"/>
    <w:rsid w:val="008143A2"/>
    <w:rsid w:val="00815AB0"/>
    <w:rsid w:val="0081717F"/>
    <w:rsid w:val="00817D06"/>
    <w:rsid w:val="00820591"/>
    <w:rsid w:val="00820F1C"/>
    <w:rsid w:val="00822C3F"/>
    <w:rsid w:val="00826DF6"/>
    <w:rsid w:val="00831F72"/>
    <w:rsid w:val="00835428"/>
    <w:rsid w:val="00835E82"/>
    <w:rsid w:val="0083758A"/>
    <w:rsid w:val="00841B0D"/>
    <w:rsid w:val="00841FC3"/>
    <w:rsid w:val="008461D4"/>
    <w:rsid w:val="008477F2"/>
    <w:rsid w:val="00847D96"/>
    <w:rsid w:val="00850DA8"/>
    <w:rsid w:val="0085117B"/>
    <w:rsid w:val="00851B6D"/>
    <w:rsid w:val="0085206B"/>
    <w:rsid w:val="00852B91"/>
    <w:rsid w:val="00853202"/>
    <w:rsid w:val="00853533"/>
    <w:rsid w:val="00855F3C"/>
    <w:rsid w:val="008602D4"/>
    <w:rsid w:val="00860680"/>
    <w:rsid w:val="00860FA8"/>
    <w:rsid w:val="008641AD"/>
    <w:rsid w:val="00865567"/>
    <w:rsid w:val="00865B0A"/>
    <w:rsid w:val="00870F06"/>
    <w:rsid w:val="00872B47"/>
    <w:rsid w:val="008768CC"/>
    <w:rsid w:val="008775FC"/>
    <w:rsid w:val="00880E9E"/>
    <w:rsid w:val="008812F9"/>
    <w:rsid w:val="008830DE"/>
    <w:rsid w:val="00883334"/>
    <w:rsid w:val="008840AB"/>
    <w:rsid w:val="00884426"/>
    <w:rsid w:val="0088512B"/>
    <w:rsid w:val="00886007"/>
    <w:rsid w:val="00887390"/>
    <w:rsid w:val="0089101D"/>
    <w:rsid w:val="00892518"/>
    <w:rsid w:val="00892D9F"/>
    <w:rsid w:val="008932DF"/>
    <w:rsid w:val="008971B3"/>
    <w:rsid w:val="00897DB1"/>
    <w:rsid w:val="008A2422"/>
    <w:rsid w:val="008A29BE"/>
    <w:rsid w:val="008A3F06"/>
    <w:rsid w:val="008A50E4"/>
    <w:rsid w:val="008A596A"/>
    <w:rsid w:val="008A5FCF"/>
    <w:rsid w:val="008A6A92"/>
    <w:rsid w:val="008A771E"/>
    <w:rsid w:val="008B27DE"/>
    <w:rsid w:val="008B62DF"/>
    <w:rsid w:val="008B7BF1"/>
    <w:rsid w:val="008C1157"/>
    <w:rsid w:val="008C4921"/>
    <w:rsid w:val="008C4E67"/>
    <w:rsid w:val="008C73BD"/>
    <w:rsid w:val="008D02AB"/>
    <w:rsid w:val="008D2B70"/>
    <w:rsid w:val="008D5DA1"/>
    <w:rsid w:val="008D7791"/>
    <w:rsid w:val="008E0147"/>
    <w:rsid w:val="008E01B6"/>
    <w:rsid w:val="008E4833"/>
    <w:rsid w:val="008E4EFD"/>
    <w:rsid w:val="008E6B46"/>
    <w:rsid w:val="008F2653"/>
    <w:rsid w:val="008F2853"/>
    <w:rsid w:val="008F535E"/>
    <w:rsid w:val="0090044E"/>
    <w:rsid w:val="00900BC1"/>
    <w:rsid w:val="009015D1"/>
    <w:rsid w:val="00902453"/>
    <w:rsid w:val="009032BC"/>
    <w:rsid w:val="009043A8"/>
    <w:rsid w:val="009048FF"/>
    <w:rsid w:val="00916952"/>
    <w:rsid w:val="009169E6"/>
    <w:rsid w:val="00917BE2"/>
    <w:rsid w:val="0092043F"/>
    <w:rsid w:val="00920939"/>
    <w:rsid w:val="00920E46"/>
    <w:rsid w:val="009223CD"/>
    <w:rsid w:val="0092366D"/>
    <w:rsid w:val="00924789"/>
    <w:rsid w:val="009250B7"/>
    <w:rsid w:val="00925734"/>
    <w:rsid w:val="00926652"/>
    <w:rsid w:val="00930EF0"/>
    <w:rsid w:val="0093168D"/>
    <w:rsid w:val="00931D39"/>
    <w:rsid w:val="0093285D"/>
    <w:rsid w:val="00932D1B"/>
    <w:rsid w:val="009357FD"/>
    <w:rsid w:val="00936E14"/>
    <w:rsid w:val="00937F4B"/>
    <w:rsid w:val="00940BD8"/>
    <w:rsid w:val="009461BA"/>
    <w:rsid w:val="00947487"/>
    <w:rsid w:val="00951189"/>
    <w:rsid w:val="00953FF8"/>
    <w:rsid w:val="009540B6"/>
    <w:rsid w:val="00954502"/>
    <w:rsid w:val="00954D22"/>
    <w:rsid w:val="00956F51"/>
    <w:rsid w:val="0095751E"/>
    <w:rsid w:val="009576B7"/>
    <w:rsid w:val="009619FB"/>
    <w:rsid w:val="00961F02"/>
    <w:rsid w:val="009624D5"/>
    <w:rsid w:val="009626D3"/>
    <w:rsid w:val="00962B2E"/>
    <w:rsid w:val="00967093"/>
    <w:rsid w:val="0096798E"/>
    <w:rsid w:val="0097024E"/>
    <w:rsid w:val="00970EE5"/>
    <w:rsid w:val="00971EA2"/>
    <w:rsid w:val="00972489"/>
    <w:rsid w:val="009725C5"/>
    <w:rsid w:val="00972B69"/>
    <w:rsid w:val="00972C14"/>
    <w:rsid w:val="00973823"/>
    <w:rsid w:val="00974660"/>
    <w:rsid w:val="00974BAF"/>
    <w:rsid w:val="0097611D"/>
    <w:rsid w:val="009761B3"/>
    <w:rsid w:val="00976270"/>
    <w:rsid w:val="00976491"/>
    <w:rsid w:val="00977D55"/>
    <w:rsid w:val="00977F2D"/>
    <w:rsid w:val="00980ECC"/>
    <w:rsid w:val="009836C4"/>
    <w:rsid w:val="00983A63"/>
    <w:rsid w:val="0098501A"/>
    <w:rsid w:val="00985253"/>
    <w:rsid w:val="00987632"/>
    <w:rsid w:val="00990613"/>
    <w:rsid w:val="009927DE"/>
    <w:rsid w:val="009948A3"/>
    <w:rsid w:val="00997059"/>
    <w:rsid w:val="00997EB3"/>
    <w:rsid w:val="009A108F"/>
    <w:rsid w:val="009A2B27"/>
    <w:rsid w:val="009A510F"/>
    <w:rsid w:val="009A6727"/>
    <w:rsid w:val="009A6EE9"/>
    <w:rsid w:val="009A6F9B"/>
    <w:rsid w:val="009A7F51"/>
    <w:rsid w:val="009B1A8E"/>
    <w:rsid w:val="009B1D21"/>
    <w:rsid w:val="009B3179"/>
    <w:rsid w:val="009B341C"/>
    <w:rsid w:val="009B495B"/>
    <w:rsid w:val="009B78CC"/>
    <w:rsid w:val="009C1BC7"/>
    <w:rsid w:val="009C2100"/>
    <w:rsid w:val="009C61B8"/>
    <w:rsid w:val="009C64AD"/>
    <w:rsid w:val="009C657D"/>
    <w:rsid w:val="009C69FB"/>
    <w:rsid w:val="009D0165"/>
    <w:rsid w:val="009D2AD6"/>
    <w:rsid w:val="009D2D22"/>
    <w:rsid w:val="009D466C"/>
    <w:rsid w:val="009D5014"/>
    <w:rsid w:val="009D5289"/>
    <w:rsid w:val="009D791C"/>
    <w:rsid w:val="009E0931"/>
    <w:rsid w:val="009E1005"/>
    <w:rsid w:val="009E3347"/>
    <w:rsid w:val="009E4164"/>
    <w:rsid w:val="009E448C"/>
    <w:rsid w:val="009E573E"/>
    <w:rsid w:val="009E5C66"/>
    <w:rsid w:val="009E66B5"/>
    <w:rsid w:val="009F11E7"/>
    <w:rsid w:val="009F3BCA"/>
    <w:rsid w:val="009F5573"/>
    <w:rsid w:val="00A01271"/>
    <w:rsid w:val="00A01E9F"/>
    <w:rsid w:val="00A04675"/>
    <w:rsid w:val="00A04A22"/>
    <w:rsid w:val="00A05DE7"/>
    <w:rsid w:val="00A060DC"/>
    <w:rsid w:val="00A120C7"/>
    <w:rsid w:val="00A13061"/>
    <w:rsid w:val="00A153FC"/>
    <w:rsid w:val="00A201D4"/>
    <w:rsid w:val="00A2127D"/>
    <w:rsid w:val="00A22680"/>
    <w:rsid w:val="00A23326"/>
    <w:rsid w:val="00A24754"/>
    <w:rsid w:val="00A251C4"/>
    <w:rsid w:val="00A2687B"/>
    <w:rsid w:val="00A3034D"/>
    <w:rsid w:val="00A30459"/>
    <w:rsid w:val="00A309C4"/>
    <w:rsid w:val="00A319E7"/>
    <w:rsid w:val="00A330F8"/>
    <w:rsid w:val="00A34013"/>
    <w:rsid w:val="00A344C3"/>
    <w:rsid w:val="00A34741"/>
    <w:rsid w:val="00A34AA7"/>
    <w:rsid w:val="00A366F1"/>
    <w:rsid w:val="00A36E65"/>
    <w:rsid w:val="00A372A4"/>
    <w:rsid w:val="00A410B6"/>
    <w:rsid w:val="00A4264C"/>
    <w:rsid w:val="00A5021D"/>
    <w:rsid w:val="00A50484"/>
    <w:rsid w:val="00A50A17"/>
    <w:rsid w:val="00A511AD"/>
    <w:rsid w:val="00A529AA"/>
    <w:rsid w:val="00A52B34"/>
    <w:rsid w:val="00A54A58"/>
    <w:rsid w:val="00A55BC0"/>
    <w:rsid w:val="00A608D5"/>
    <w:rsid w:val="00A615FE"/>
    <w:rsid w:val="00A620D4"/>
    <w:rsid w:val="00A625F3"/>
    <w:rsid w:val="00A63894"/>
    <w:rsid w:val="00A63984"/>
    <w:rsid w:val="00A658D5"/>
    <w:rsid w:val="00A6743D"/>
    <w:rsid w:val="00A67AE4"/>
    <w:rsid w:val="00A74FDB"/>
    <w:rsid w:val="00A7655A"/>
    <w:rsid w:val="00A80CF7"/>
    <w:rsid w:val="00A81003"/>
    <w:rsid w:val="00A814A8"/>
    <w:rsid w:val="00A81AEC"/>
    <w:rsid w:val="00A82B4C"/>
    <w:rsid w:val="00A83BC5"/>
    <w:rsid w:val="00A85D43"/>
    <w:rsid w:val="00A8611C"/>
    <w:rsid w:val="00A867DF"/>
    <w:rsid w:val="00A90775"/>
    <w:rsid w:val="00A91AAC"/>
    <w:rsid w:val="00A9439B"/>
    <w:rsid w:val="00A957E6"/>
    <w:rsid w:val="00A959EB"/>
    <w:rsid w:val="00AA0F08"/>
    <w:rsid w:val="00AA1AF0"/>
    <w:rsid w:val="00AA2336"/>
    <w:rsid w:val="00AA24A4"/>
    <w:rsid w:val="00AA3DE7"/>
    <w:rsid w:val="00AA3F39"/>
    <w:rsid w:val="00AA5EA9"/>
    <w:rsid w:val="00AA5F1A"/>
    <w:rsid w:val="00AA6B33"/>
    <w:rsid w:val="00AB45E1"/>
    <w:rsid w:val="00AB6693"/>
    <w:rsid w:val="00AC275A"/>
    <w:rsid w:val="00AC4534"/>
    <w:rsid w:val="00AC5540"/>
    <w:rsid w:val="00AC6F6E"/>
    <w:rsid w:val="00AC73FB"/>
    <w:rsid w:val="00AC7546"/>
    <w:rsid w:val="00AD0B0C"/>
    <w:rsid w:val="00AD1CB1"/>
    <w:rsid w:val="00AD1CD6"/>
    <w:rsid w:val="00AD1DB0"/>
    <w:rsid w:val="00AD2B9D"/>
    <w:rsid w:val="00AD324B"/>
    <w:rsid w:val="00AD455A"/>
    <w:rsid w:val="00AD55E0"/>
    <w:rsid w:val="00AD6AEB"/>
    <w:rsid w:val="00AD6D19"/>
    <w:rsid w:val="00AD7178"/>
    <w:rsid w:val="00AE0105"/>
    <w:rsid w:val="00AE6193"/>
    <w:rsid w:val="00AE795C"/>
    <w:rsid w:val="00AF06F4"/>
    <w:rsid w:val="00AF37AE"/>
    <w:rsid w:val="00AF3EB3"/>
    <w:rsid w:val="00AF516A"/>
    <w:rsid w:val="00AF5B95"/>
    <w:rsid w:val="00B00BA6"/>
    <w:rsid w:val="00B01529"/>
    <w:rsid w:val="00B017EA"/>
    <w:rsid w:val="00B030B9"/>
    <w:rsid w:val="00B03617"/>
    <w:rsid w:val="00B03973"/>
    <w:rsid w:val="00B04F6F"/>
    <w:rsid w:val="00B05FD4"/>
    <w:rsid w:val="00B07539"/>
    <w:rsid w:val="00B1106C"/>
    <w:rsid w:val="00B12149"/>
    <w:rsid w:val="00B1274E"/>
    <w:rsid w:val="00B13D09"/>
    <w:rsid w:val="00B14C9A"/>
    <w:rsid w:val="00B1696C"/>
    <w:rsid w:val="00B16AB5"/>
    <w:rsid w:val="00B214E9"/>
    <w:rsid w:val="00B21AA3"/>
    <w:rsid w:val="00B21C62"/>
    <w:rsid w:val="00B22F1E"/>
    <w:rsid w:val="00B2541E"/>
    <w:rsid w:val="00B26260"/>
    <w:rsid w:val="00B35D19"/>
    <w:rsid w:val="00B40774"/>
    <w:rsid w:val="00B41145"/>
    <w:rsid w:val="00B42A8A"/>
    <w:rsid w:val="00B42C2B"/>
    <w:rsid w:val="00B450B8"/>
    <w:rsid w:val="00B45258"/>
    <w:rsid w:val="00B50EA2"/>
    <w:rsid w:val="00B51D04"/>
    <w:rsid w:val="00B52111"/>
    <w:rsid w:val="00B52156"/>
    <w:rsid w:val="00B52B3A"/>
    <w:rsid w:val="00B532A8"/>
    <w:rsid w:val="00B53518"/>
    <w:rsid w:val="00B5373B"/>
    <w:rsid w:val="00B5443D"/>
    <w:rsid w:val="00B54924"/>
    <w:rsid w:val="00B54D9D"/>
    <w:rsid w:val="00B5650F"/>
    <w:rsid w:val="00B56A92"/>
    <w:rsid w:val="00B62C9C"/>
    <w:rsid w:val="00B63088"/>
    <w:rsid w:val="00B63141"/>
    <w:rsid w:val="00B66CF6"/>
    <w:rsid w:val="00B72281"/>
    <w:rsid w:val="00B72DBA"/>
    <w:rsid w:val="00B73572"/>
    <w:rsid w:val="00B75411"/>
    <w:rsid w:val="00B75DBB"/>
    <w:rsid w:val="00B7609C"/>
    <w:rsid w:val="00B76544"/>
    <w:rsid w:val="00B76614"/>
    <w:rsid w:val="00B7722C"/>
    <w:rsid w:val="00B772B7"/>
    <w:rsid w:val="00B80558"/>
    <w:rsid w:val="00B819BC"/>
    <w:rsid w:val="00B81D08"/>
    <w:rsid w:val="00B82188"/>
    <w:rsid w:val="00B85E14"/>
    <w:rsid w:val="00B863D1"/>
    <w:rsid w:val="00B901D7"/>
    <w:rsid w:val="00B90839"/>
    <w:rsid w:val="00B90FB9"/>
    <w:rsid w:val="00B933D7"/>
    <w:rsid w:val="00B94489"/>
    <w:rsid w:val="00B94830"/>
    <w:rsid w:val="00B955A7"/>
    <w:rsid w:val="00B95B58"/>
    <w:rsid w:val="00B96318"/>
    <w:rsid w:val="00B972C5"/>
    <w:rsid w:val="00B97441"/>
    <w:rsid w:val="00B978A0"/>
    <w:rsid w:val="00BA0040"/>
    <w:rsid w:val="00BA1393"/>
    <w:rsid w:val="00BA1E06"/>
    <w:rsid w:val="00BA24E2"/>
    <w:rsid w:val="00BA32CA"/>
    <w:rsid w:val="00BA5517"/>
    <w:rsid w:val="00BA73D7"/>
    <w:rsid w:val="00BB11F2"/>
    <w:rsid w:val="00BB2636"/>
    <w:rsid w:val="00BB2934"/>
    <w:rsid w:val="00BC1B51"/>
    <w:rsid w:val="00BC1FBC"/>
    <w:rsid w:val="00BC246B"/>
    <w:rsid w:val="00BC2626"/>
    <w:rsid w:val="00BC3BF2"/>
    <w:rsid w:val="00BC49EB"/>
    <w:rsid w:val="00BD144E"/>
    <w:rsid w:val="00BD249C"/>
    <w:rsid w:val="00BD59A4"/>
    <w:rsid w:val="00BD5B7C"/>
    <w:rsid w:val="00BD5CD6"/>
    <w:rsid w:val="00BD6304"/>
    <w:rsid w:val="00BD7E36"/>
    <w:rsid w:val="00BE24A2"/>
    <w:rsid w:val="00BE3712"/>
    <w:rsid w:val="00BE5C8D"/>
    <w:rsid w:val="00BE5CEE"/>
    <w:rsid w:val="00BE5DA2"/>
    <w:rsid w:val="00BE728B"/>
    <w:rsid w:val="00BF6074"/>
    <w:rsid w:val="00BF65C2"/>
    <w:rsid w:val="00BF79A6"/>
    <w:rsid w:val="00C01038"/>
    <w:rsid w:val="00C023C1"/>
    <w:rsid w:val="00C04E7F"/>
    <w:rsid w:val="00C05439"/>
    <w:rsid w:val="00C05701"/>
    <w:rsid w:val="00C0685A"/>
    <w:rsid w:val="00C1083F"/>
    <w:rsid w:val="00C10A3A"/>
    <w:rsid w:val="00C16001"/>
    <w:rsid w:val="00C16846"/>
    <w:rsid w:val="00C17674"/>
    <w:rsid w:val="00C215F5"/>
    <w:rsid w:val="00C22183"/>
    <w:rsid w:val="00C23BDE"/>
    <w:rsid w:val="00C276B4"/>
    <w:rsid w:val="00C30779"/>
    <w:rsid w:val="00C325A9"/>
    <w:rsid w:val="00C32984"/>
    <w:rsid w:val="00C337D8"/>
    <w:rsid w:val="00C41884"/>
    <w:rsid w:val="00C41CA1"/>
    <w:rsid w:val="00C45D8F"/>
    <w:rsid w:val="00C5216A"/>
    <w:rsid w:val="00C52A01"/>
    <w:rsid w:val="00C533C2"/>
    <w:rsid w:val="00C56936"/>
    <w:rsid w:val="00C60314"/>
    <w:rsid w:val="00C60714"/>
    <w:rsid w:val="00C61347"/>
    <w:rsid w:val="00C6169E"/>
    <w:rsid w:val="00C632ED"/>
    <w:rsid w:val="00C64E2F"/>
    <w:rsid w:val="00C6560D"/>
    <w:rsid w:val="00C65735"/>
    <w:rsid w:val="00C6597B"/>
    <w:rsid w:val="00C70282"/>
    <w:rsid w:val="00C719BC"/>
    <w:rsid w:val="00C7456B"/>
    <w:rsid w:val="00C7715D"/>
    <w:rsid w:val="00C77332"/>
    <w:rsid w:val="00C80BD2"/>
    <w:rsid w:val="00C81126"/>
    <w:rsid w:val="00C82D92"/>
    <w:rsid w:val="00C85288"/>
    <w:rsid w:val="00C86306"/>
    <w:rsid w:val="00C86738"/>
    <w:rsid w:val="00C90833"/>
    <w:rsid w:val="00C90CD9"/>
    <w:rsid w:val="00C92A86"/>
    <w:rsid w:val="00C97420"/>
    <w:rsid w:val="00C97770"/>
    <w:rsid w:val="00CA01C1"/>
    <w:rsid w:val="00CA1404"/>
    <w:rsid w:val="00CA1F12"/>
    <w:rsid w:val="00CA20BD"/>
    <w:rsid w:val="00CA31E3"/>
    <w:rsid w:val="00CA489A"/>
    <w:rsid w:val="00CA537C"/>
    <w:rsid w:val="00CA5DAE"/>
    <w:rsid w:val="00CA5F86"/>
    <w:rsid w:val="00CA746A"/>
    <w:rsid w:val="00CA75C3"/>
    <w:rsid w:val="00CA77C6"/>
    <w:rsid w:val="00CB0529"/>
    <w:rsid w:val="00CB0A44"/>
    <w:rsid w:val="00CB1979"/>
    <w:rsid w:val="00CB1CA7"/>
    <w:rsid w:val="00CB2238"/>
    <w:rsid w:val="00CB79D3"/>
    <w:rsid w:val="00CC29FE"/>
    <w:rsid w:val="00CC70C7"/>
    <w:rsid w:val="00CD091E"/>
    <w:rsid w:val="00CD0A8C"/>
    <w:rsid w:val="00CD24DB"/>
    <w:rsid w:val="00CD2EFC"/>
    <w:rsid w:val="00CD4750"/>
    <w:rsid w:val="00CD6E12"/>
    <w:rsid w:val="00CD710B"/>
    <w:rsid w:val="00CD7696"/>
    <w:rsid w:val="00CE1FAF"/>
    <w:rsid w:val="00CE203F"/>
    <w:rsid w:val="00CE3375"/>
    <w:rsid w:val="00CF015E"/>
    <w:rsid w:val="00CF1715"/>
    <w:rsid w:val="00CF1D83"/>
    <w:rsid w:val="00CF22D8"/>
    <w:rsid w:val="00CF2DD4"/>
    <w:rsid w:val="00CF3088"/>
    <w:rsid w:val="00CF4052"/>
    <w:rsid w:val="00CF6FC2"/>
    <w:rsid w:val="00CF7B07"/>
    <w:rsid w:val="00D0050B"/>
    <w:rsid w:val="00D00A06"/>
    <w:rsid w:val="00D00B09"/>
    <w:rsid w:val="00D0313F"/>
    <w:rsid w:val="00D04FA5"/>
    <w:rsid w:val="00D05029"/>
    <w:rsid w:val="00D05432"/>
    <w:rsid w:val="00D072A9"/>
    <w:rsid w:val="00D07A9F"/>
    <w:rsid w:val="00D120C6"/>
    <w:rsid w:val="00D1572F"/>
    <w:rsid w:val="00D15B60"/>
    <w:rsid w:val="00D167E8"/>
    <w:rsid w:val="00D20F34"/>
    <w:rsid w:val="00D22377"/>
    <w:rsid w:val="00D2421D"/>
    <w:rsid w:val="00D25B4C"/>
    <w:rsid w:val="00D276E3"/>
    <w:rsid w:val="00D30E25"/>
    <w:rsid w:val="00D31493"/>
    <w:rsid w:val="00D314DF"/>
    <w:rsid w:val="00D33E37"/>
    <w:rsid w:val="00D3419A"/>
    <w:rsid w:val="00D3450E"/>
    <w:rsid w:val="00D3481E"/>
    <w:rsid w:val="00D34845"/>
    <w:rsid w:val="00D34ACD"/>
    <w:rsid w:val="00D34CDB"/>
    <w:rsid w:val="00D37745"/>
    <w:rsid w:val="00D40036"/>
    <w:rsid w:val="00D406F8"/>
    <w:rsid w:val="00D43A62"/>
    <w:rsid w:val="00D449E6"/>
    <w:rsid w:val="00D44CE5"/>
    <w:rsid w:val="00D54795"/>
    <w:rsid w:val="00D55E6D"/>
    <w:rsid w:val="00D574EE"/>
    <w:rsid w:val="00D57E36"/>
    <w:rsid w:val="00D624D4"/>
    <w:rsid w:val="00D627D4"/>
    <w:rsid w:val="00D627D8"/>
    <w:rsid w:val="00D63231"/>
    <w:rsid w:val="00D64722"/>
    <w:rsid w:val="00D64F6D"/>
    <w:rsid w:val="00D67C2E"/>
    <w:rsid w:val="00D712BC"/>
    <w:rsid w:val="00D71A85"/>
    <w:rsid w:val="00D740C8"/>
    <w:rsid w:val="00D7430E"/>
    <w:rsid w:val="00D74C22"/>
    <w:rsid w:val="00D77343"/>
    <w:rsid w:val="00D80907"/>
    <w:rsid w:val="00D80967"/>
    <w:rsid w:val="00D8400F"/>
    <w:rsid w:val="00D921D9"/>
    <w:rsid w:val="00D940A0"/>
    <w:rsid w:val="00DA07CF"/>
    <w:rsid w:val="00DA2AC2"/>
    <w:rsid w:val="00DA5524"/>
    <w:rsid w:val="00DA579F"/>
    <w:rsid w:val="00DA5BB8"/>
    <w:rsid w:val="00DA5FBB"/>
    <w:rsid w:val="00DA715C"/>
    <w:rsid w:val="00DA7DB0"/>
    <w:rsid w:val="00DB0177"/>
    <w:rsid w:val="00DB35E8"/>
    <w:rsid w:val="00DC0F4A"/>
    <w:rsid w:val="00DC41C7"/>
    <w:rsid w:val="00DC5825"/>
    <w:rsid w:val="00DC5B77"/>
    <w:rsid w:val="00DD0767"/>
    <w:rsid w:val="00DD23CA"/>
    <w:rsid w:val="00DD27B2"/>
    <w:rsid w:val="00DD2BF9"/>
    <w:rsid w:val="00DD50F6"/>
    <w:rsid w:val="00DD5AE1"/>
    <w:rsid w:val="00DE02FB"/>
    <w:rsid w:val="00DE333E"/>
    <w:rsid w:val="00DE42E6"/>
    <w:rsid w:val="00DE45DD"/>
    <w:rsid w:val="00DE6102"/>
    <w:rsid w:val="00DF292B"/>
    <w:rsid w:val="00DF33F0"/>
    <w:rsid w:val="00DF43B3"/>
    <w:rsid w:val="00DF66E8"/>
    <w:rsid w:val="00DF6A90"/>
    <w:rsid w:val="00DF77C2"/>
    <w:rsid w:val="00E00794"/>
    <w:rsid w:val="00E01EB7"/>
    <w:rsid w:val="00E0247A"/>
    <w:rsid w:val="00E0303E"/>
    <w:rsid w:val="00E03979"/>
    <w:rsid w:val="00E062CD"/>
    <w:rsid w:val="00E07872"/>
    <w:rsid w:val="00E133EE"/>
    <w:rsid w:val="00E1399B"/>
    <w:rsid w:val="00E13AA7"/>
    <w:rsid w:val="00E13E81"/>
    <w:rsid w:val="00E142CE"/>
    <w:rsid w:val="00E14BEA"/>
    <w:rsid w:val="00E15B72"/>
    <w:rsid w:val="00E15D63"/>
    <w:rsid w:val="00E21580"/>
    <w:rsid w:val="00E2480D"/>
    <w:rsid w:val="00E336DE"/>
    <w:rsid w:val="00E34114"/>
    <w:rsid w:val="00E35686"/>
    <w:rsid w:val="00E36290"/>
    <w:rsid w:val="00E37D20"/>
    <w:rsid w:val="00E40A80"/>
    <w:rsid w:val="00E424D2"/>
    <w:rsid w:val="00E463CD"/>
    <w:rsid w:val="00E47EC6"/>
    <w:rsid w:val="00E50329"/>
    <w:rsid w:val="00E50F3A"/>
    <w:rsid w:val="00E52653"/>
    <w:rsid w:val="00E53D54"/>
    <w:rsid w:val="00E54D4D"/>
    <w:rsid w:val="00E56A96"/>
    <w:rsid w:val="00E57220"/>
    <w:rsid w:val="00E57557"/>
    <w:rsid w:val="00E6112F"/>
    <w:rsid w:val="00E620EC"/>
    <w:rsid w:val="00E660E7"/>
    <w:rsid w:val="00E66219"/>
    <w:rsid w:val="00E66C7A"/>
    <w:rsid w:val="00E66F52"/>
    <w:rsid w:val="00E70489"/>
    <w:rsid w:val="00E70D53"/>
    <w:rsid w:val="00E7116F"/>
    <w:rsid w:val="00E711BF"/>
    <w:rsid w:val="00E71BEC"/>
    <w:rsid w:val="00E71BF9"/>
    <w:rsid w:val="00E72F08"/>
    <w:rsid w:val="00E731FD"/>
    <w:rsid w:val="00E733C0"/>
    <w:rsid w:val="00E73C83"/>
    <w:rsid w:val="00E75339"/>
    <w:rsid w:val="00E817EA"/>
    <w:rsid w:val="00E81BDF"/>
    <w:rsid w:val="00E82B02"/>
    <w:rsid w:val="00E82F94"/>
    <w:rsid w:val="00E83A5F"/>
    <w:rsid w:val="00E83E88"/>
    <w:rsid w:val="00E847BE"/>
    <w:rsid w:val="00E84ED9"/>
    <w:rsid w:val="00E85DBE"/>
    <w:rsid w:val="00E9371D"/>
    <w:rsid w:val="00E947A4"/>
    <w:rsid w:val="00E963BA"/>
    <w:rsid w:val="00E96529"/>
    <w:rsid w:val="00E96554"/>
    <w:rsid w:val="00E97E62"/>
    <w:rsid w:val="00EA0850"/>
    <w:rsid w:val="00EA14E7"/>
    <w:rsid w:val="00EA224B"/>
    <w:rsid w:val="00EA30F1"/>
    <w:rsid w:val="00EA603C"/>
    <w:rsid w:val="00EA799E"/>
    <w:rsid w:val="00EB136D"/>
    <w:rsid w:val="00EB14F0"/>
    <w:rsid w:val="00EB25AE"/>
    <w:rsid w:val="00EB4021"/>
    <w:rsid w:val="00EB44D8"/>
    <w:rsid w:val="00EB636F"/>
    <w:rsid w:val="00EB68B7"/>
    <w:rsid w:val="00EB72B4"/>
    <w:rsid w:val="00EB771B"/>
    <w:rsid w:val="00EB78E0"/>
    <w:rsid w:val="00EC19B8"/>
    <w:rsid w:val="00EC1D0D"/>
    <w:rsid w:val="00EC21AB"/>
    <w:rsid w:val="00EC2255"/>
    <w:rsid w:val="00EC2DDA"/>
    <w:rsid w:val="00EC2EE0"/>
    <w:rsid w:val="00EC2F13"/>
    <w:rsid w:val="00EC2FBE"/>
    <w:rsid w:val="00EC5DBD"/>
    <w:rsid w:val="00EC6025"/>
    <w:rsid w:val="00EC7654"/>
    <w:rsid w:val="00ED49B4"/>
    <w:rsid w:val="00ED4EB0"/>
    <w:rsid w:val="00ED5B17"/>
    <w:rsid w:val="00ED5F8A"/>
    <w:rsid w:val="00ED7C1D"/>
    <w:rsid w:val="00ED7EE4"/>
    <w:rsid w:val="00EE188A"/>
    <w:rsid w:val="00EE1E8A"/>
    <w:rsid w:val="00EE20DE"/>
    <w:rsid w:val="00EE3433"/>
    <w:rsid w:val="00EE531E"/>
    <w:rsid w:val="00EE5797"/>
    <w:rsid w:val="00EF1698"/>
    <w:rsid w:val="00EF1712"/>
    <w:rsid w:val="00EF3140"/>
    <w:rsid w:val="00EF4523"/>
    <w:rsid w:val="00EF4E76"/>
    <w:rsid w:val="00EF5964"/>
    <w:rsid w:val="00F00AF2"/>
    <w:rsid w:val="00F02B7A"/>
    <w:rsid w:val="00F02D5F"/>
    <w:rsid w:val="00F0302B"/>
    <w:rsid w:val="00F0361B"/>
    <w:rsid w:val="00F04F4C"/>
    <w:rsid w:val="00F109EB"/>
    <w:rsid w:val="00F11B90"/>
    <w:rsid w:val="00F218BC"/>
    <w:rsid w:val="00F21A32"/>
    <w:rsid w:val="00F2283F"/>
    <w:rsid w:val="00F22FE9"/>
    <w:rsid w:val="00F2330A"/>
    <w:rsid w:val="00F23676"/>
    <w:rsid w:val="00F24302"/>
    <w:rsid w:val="00F24590"/>
    <w:rsid w:val="00F257C3"/>
    <w:rsid w:val="00F26BBC"/>
    <w:rsid w:val="00F30963"/>
    <w:rsid w:val="00F31A5A"/>
    <w:rsid w:val="00F32AFD"/>
    <w:rsid w:val="00F33573"/>
    <w:rsid w:val="00F34C3B"/>
    <w:rsid w:val="00F37714"/>
    <w:rsid w:val="00F378A1"/>
    <w:rsid w:val="00F403FB"/>
    <w:rsid w:val="00F40AC6"/>
    <w:rsid w:val="00F43518"/>
    <w:rsid w:val="00F4380C"/>
    <w:rsid w:val="00F445D9"/>
    <w:rsid w:val="00F44F32"/>
    <w:rsid w:val="00F45720"/>
    <w:rsid w:val="00F50583"/>
    <w:rsid w:val="00F52100"/>
    <w:rsid w:val="00F529F9"/>
    <w:rsid w:val="00F559F1"/>
    <w:rsid w:val="00F567BA"/>
    <w:rsid w:val="00F56CEB"/>
    <w:rsid w:val="00F56CF9"/>
    <w:rsid w:val="00F57442"/>
    <w:rsid w:val="00F61DFA"/>
    <w:rsid w:val="00F63055"/>
    <w:rsid w:val="00F636B1"/>
    <w:rsid w:val="00F63B29"/>
    <w:rsid w:val="00F64AE6"/>
    <w:rsid w:val="00F64FEA"/>
    <w:rsid w:val="00F671F8"/>
    <w:rsid w:val="00F706A9"/>
    <w:rsid w:val="00F70CA8"/>
    <w:rsid w:val="00F70E6E"/>
    <w:rsid w:val="00F7141C"/>
    <w:rsid w:val="00F71A46"/>
    <w:rsid w:val="00F72315"/>
    <w:rsid w:val="00F757C9"/>
    <w:rsid w:val="00F766CB"/>
    <w:rsid w:val="00F803D3"/>
    <w:rsid w:val="00F81D4D"/>
    <w:rsid w:val="00F86627"/>
    <w:rsid w:val="00F868BB"/>
    <w:rsid w:val="00F906A4"/>
    <w:rsid w:val="00F90A9A"/>
    <w:rsid w:val="00F9409B"/>
    <w:rsid w:val="00F94F2E"/>
    <w:rsid w:val="00F95A91"/>
    <w:rsid w:val="00F9770A"/>
    <w:rsid w:val="00FA20EE"/>
    <w:rsid w:val="00FA2E6F"/>
    <w:rsid w:val="00FA51EF"/>
    <w:rsid w:val="00FA51FB"/>
    <w:rsid w:val="00FA7648"/>
    <w:rsid w:val="00FB274B"/>
    <w:rsid w:val="00FB54D4"/>
    <w:rsid w:val="00FB5B0D"/>
    <w:rsid w:val="00FC08D0"/>
    <w:rsid w:val="00FC1AF1"/>
    <w:rsid w:val="00FC2B7C"/>
    <w:rsid w:val="00FC4106"/>
    <w:rsid w:val="00FC6CA8"/>
    <w:rsid w:val="00FC7FAA"/>
    <w:rsid w:val="00FD1600"/>
    <w:rsid w:val="00FD23E3"/>
    <w:rsid w:val="00FD25D3"/>
    <w:rsid w:val="00FD3757"/>
    <w:rsid w:val="00FD3F8F"/>
    <w:rsid w:val="00FD4849"/>
    <w:rsid w:val="00FD6087"/>
    <w:rsid w:val="00FD7180"/>
    <w:rsid w:val="00FD77C3"/>
    <w:rsid w:val="00FD7F6D"/>
    <w:rsid w:val="00FE5A18"/>
    <w:rsid w:val="00FF09FE"/>
    <w:rsid w:val="00FF5096"/>
    <w:rsid w:val="00FF7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366F1"/>
  </w:style>
  <w:style w:type="paragraph" w:styleId="1">
    <w:name w:val="heading 1"/>
    <w:basedOn w:val="a0"/>
    <w:next w:val="a1"/>
    <w:qFormat/>
    <w:rsid w:val="002A23C9"/>
    <w:pPr>
      <w:numPr>
        <w:numId w:val="1"/>
      </w:numPr>
      <w:tabs>
        <w:tab w:val="left" w:pos="567"/>
      </w:tabs>
      <w:spacing w:before="240" w:after="240" w:line="360" w:lineRule="auto"/>
      <w:jc w:val="both"/>
      <w:outlineLvl w:val="0"/>
    </w:pPr>
    <w:rPr>
      <w:b/>
      <w:noProof/>
      <w:kern w:val="28"/>
      <w:sz w:val="24"/>
    </w:rPr>
  </w:style>
  <w:style w:type="paragraph" w:styleId="2">
    <w:name w:val="heading 2"/>
    <w:basedOn w:val="a0"/>
    <w:next w:val="a1"/>
    <w:qFormat/>
    <w:rsid w:val="006E4496"/>
    <w:pPr>
      <w:keepNext/>
      <w:numPr>
        <w:ilvl w:val="1"/>
        <w:numId w:val="1"/>
      </w:numPr>
      <w:spacing w:before="120" w:after="120" w:line="360" w:lineRule="auto"/>
      <w:jc w:val="both"/>
      <w:outlineLvl w:val="1"/>
    </w:pPr>
    <w:rPr>
      <w:b/>
      <w:sz w:val="24"/>
    </w:rPr>
  </w:style>
  <w:style w:type="paragraph" w:styleId="3">
    <w:name w:val="heading 3"/>
    <w:basedOn w:val="a0"/>
    <w:next w:val="a1"/>
    <w:qFormat/>
    <w:rsid w:val="00C45D8F"/>
    <w:pPr>
      <w:numPr>
        <w:ilvl w:val="2"/>
        <w:numId w:val="1"/>
      </w:numPr>
      <w:jc w:val="both"/>
      <w:outlineLvl w:val="2"/>
    </w:pPr>
    <w:rPr>
      <w:kern w:val="28"/>
      <w:sz w:val="24"/>
    </w:rPr>
  </w:style>
  <w:style w:type="paragraph" w:styleId="40">
    <w:name w:val="heading 4"/>
    <w:basedOn w:val="a0"/>
    <w:next w:val="a1"/>
    <w:qFormat/>
    <w:rsid w:val="00C45D8F"/>
    <w:pPr>
      <w:keepNext/>
      <w:numPr>
        <w:ilvl w:val="3"/>
        <w:numId w:val="1"/>
      </w:numPr>
      <w:spacing w:line="360" w:lineRule="auto"/>
      <w:outlineLvl w:val="3"/>
    </w:pPr>
    <w:rPr>
      <w:sz w:val="24"/>
    </w:rPr>
  </w:style>
  <w:style w:type="paragraph" w:styleId="5">
    <w:name w:val="heading 5"/>
    <w:basedOn w:val="a0"/>
    <w:next w:val="a0"/>
    <w:qFormat/>
    <w:rsid w:val="00C45D8F"/>
    <w:pPr>
      <w:keepNext/>
      <w:jc w:val="right"/>
      <w:outlineLvl w:val="4"/>
    </w:pPr>
    <w:rPr>
      <w:sz w:val="24"/>
    </w:rPr>
  </w:style>
  <w:style w:type="paragraph" w:styleId="6">
    <w:name w:val="heading 6"/>
    <w:basedOn w:val="a0"/>
    <w:next w:val="a0"/>
    <w:qFormat/>
    <w:rsid w:val="00C45D8F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C45D8F"/>
    <w:pPr>
      <w:spacing w:before="240" w:after="60"/>
      <w:outlineLvl w:val="6"/>
    </w:pPr>
    <w:rPr>
      <w:rFonts w:ascii="Arial" w:hAnsi="Arial"/>
      <w:sz w:val="24"/>
    </w:rPr>
  </w:style>
  <w:style w:type="paragraph" w:styleId="80">
    <w:name w:val="heading 8"/>
    <w:basedOn w:val="a0"/>
    <w:next w:val="a0"/>
    <w:qFormat/>
    <w:rsid w:val="00C45D8F"/>
    <w:pPr>
      <w:spacing w:before="240" w:after="60"/>
      <w:outlineLvl w:val="7"/>
    </w:pPr>
    <w:rPr>
      <w:rFonts w:ascii="Arial" w:hAnsi="Arial"/>
      <w:i/>
      <w:sz w:val="24"/>
    </w:rPr>
  </w:style>
  <w:style w:type="paragraph" w:styleId="9">
    <w:name w:val="heading 9"/>
    <w:basedOn w:val="a0"/>
    <w:next w:val="a0"/>
    <w:qFormat/>
    <w:rsid w:val="00C45D8F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a6"/>
    <w:uiPriority w:val="99"/>
    <w:rsid w:val="00C45D8F"/>
    <w:pPr>
      <w:tabs>
        <w:tab w:val="center" w:pos="4536"/>
        <w:tab w:val="right" w:pos="9072"/>
      </w:tabs>
    </w:pPr>
  </w:style>
  <w:style w:type="paragraph" w:styleId="a7">
    <w:name w:val="footer"/>
    <w:basedOn w:val="a0"/>
    <w:link w:val="a8"/>
    <w:uiPriority w:val="99"/>
    <w:rsid w:val="00C45D8F"/>
    <w:pPr>
      <w:tabs>
        <w:tab w:val="center" w:pos="4536"/>
        <w:tab w:val="right" w:pos="9072"/>
      </w:tabs>
      <w:jc w:val="center"/>
    </w:pPr>
    <w:rPr>
      <w:sz w:val="24"/>
    </w:rPr>
  </w:style>
  <w:style w:type="character" w:styleId="a9">
    <w:name w:val="page number"/>
    <w:basedOn w:val="a2"/>
    <w:rsid w:val="00C45D8F"/>
  </w:style>
  <w:style w:type="paragraph" w:styleId="a1">
    <w:name w:val="Body Text"/>
    <w:aliases w:val="body text,Основной текст Знак Знак Знак,Основной текст таблиц,в таблице,таблицы,в таблицах, в таблице, в таблицах"/>
    <w:basedOn w:val="a0"/>
    <w:link w:val="aa"/>
    <w:rsid w:val="00C45D8F"/>
    <w:pPr>
      <w:spacing w:line="360" w:lineRule="auto"/>
      <w:ind w:right="-57" w:firstLine="709"/>
      <w:jc w:val="both"/>
    </w:pPr>
    <w:rPr>
      <w:sz w:val="24"/>
    </w:rPr>
  </w:style>
  <w:style w:type="paragraph" w:styleId="ab">
    <w:name w:val="caption"/>
    <w:basedOn w:val="a0"/>
    <w:next w:val="a1"/>
    <w:qFormat/>
    <w:rsid w:val="00C45D8F"/>
    <w:pPr>
      <w:spacing w:before="120" w:after="120"/>
      <w:jc w:val="center"/>
      <w:outlineLvl w:val="3"/>
    </w:pPr>
    <w:rPr>
      <w:sz w:val="24"/>
    </w:rPr>
  </w:style>
  <w:style w:type="paragraph" w:styleId="20">
    <w:name w:val="Body Text 2"/>
    <w:basedOn w:val="a0"/>
    <w:rsid w:val="00C45D8F"/>
    <w:pPr>
      <w:spacing w:line="360" w:lineRule="auto"/>
      <w:jc w:val="both"/>
    </w:pPr>
    <w:rPr>
      <w:sz w:val="24"/>
    </w:rPr>
  </w:style>
  <w:style w:type="paragraph" w:styleId="30">
    <w:name w:val="Body Text 3"/>
    <w:basedOn w:val="a0"/>
    <w:rsid w:val="00C45D8F"/>
    <w:pPr>
      <w:jc w:val="center"/>
    </w:pPr>
    <w:rPr>
      <w:sz w:val="24"/>
    </w:rPr>
  </w:style>
  <w:style w:type="character" w:styleId="ac">
    <w:name w:val="Hyperlink"/>
    <w:basedOn w:val="a2"/>
    <w:uiPriority w:val="99"/>
    <w:rsid w:val="00C45D8F"/>
    <w:rPr>
      <w:color w:val="0000FF"/>
      <w:u w:val="none"/>
    </w:rPr>
  </w:style>
  <w:style w:type="paragraph" w:styleId="10">
    <w:name w:val="toc 1"/>
    <w:basedOn w:val="a0"/>
    <w:next w:val="20"/>
    <w:autoRedefine/>
    <w:uiPriority w:val="39"/>
    <w:rsid w:val="00441938"/>
    <w:pPr>
      <w:tabs>
        <w:tab w:val="left" w:pos="400"/>
        <w:tab w:val="right" w:leader="dot" w:pos="10054"/>
      </w:tabs>
      <w:spacing w:line="360" w:lineRule="auto"/>
      <w:jc w:val="both"/>
    </w:pPr>
    <w:rPr>
      <w:bCs/>
      <w:caps/>
      <w:sz w:val="24"/>
      <w:szCs w:val="28"/>
    </w:rPr>
  </w:style>
  <w:style w:type="paragraph" w:styleId="21">
    <w:name w:val="toc 2"/>
    <w:basedOn w:val="a0"/>
    <w:next w:val="a0"/>
    <w:autoRedefine/>
    <w:uiPriority w:val="39"/>
    <w:rsid w:val="00441938"/>
    <w:pPr>
      <w:spacing w:line="360" w:lineRule="auto"/>
      <w:ind w:left="567"/>
      <w:jc w:val="both"/>
    </w:pPr>
    <w:rPr>
      <w:bCs/>
      <w:sz w:val="24"/>
      <w:szCs w:val="24"/>
    </w:rPr>
  </w:style>
  <w:style w:type="paragraph" w:styleId="31">
    <w:name w:val="toc 3"/>
    <w:basedOn w:val="a0"/>
    <w:next w:val="a0"/>
    <w:autoRedefine/>
    <w:semiHidden/>
    <w:rsid w:val="00C45D8F"/>
    <w:pPr>
      <w:ind w:left="200"/>
    </w:pPr>
    <w:rPr>
      <w:szCs w:val="24"/>
    </w:rPr>
  </w:style>
  <w:style w:type="paragraph" w:styleId="41">
    <w:name w:val="toc 4"/>
    <w:basedOn w:val="a0"/>
    <w:next w:val="a0"/>
    <w:autoRedefine/>
    <w:semiHidden/>
    <w:rsid w:val="00C45D8F"/>
    <w:pPr>
      <w:ind w:left="400"/>
    </w:pPr>
    <w:rPr>
      <w:szCs w:val="24"/>
    </w:rPr>
  </w:style>
  <w:style w:type="paragraph" w:styleId="50">
    <w:name w:val="toc 5"/>
    <w:basedOn w:val="a0"/>
    <w:next w:val="a0"/>
    <w:autoRedefine/>
    <w:semiHidden/>
    <w:rsid w:val="00C45D8F"/>
    <w:pPr>
      <w:ind w:left="600"/>
    </w:pPr>
    <w:rPr>
      <w:szCs w:val="24"/>
    </w:rPr>
  </w:style>
  <w:style w:type="paragraph" w:styleId="60">
    <w:name w:val="toc 6"/>
    <w:basedOn w:val="a0"/>
    <w:next w:val="a0"/>
    <w:autoRedefine/>
    <w:semiHidden/>
    <w:rsid w:val="00C45D8F"/>
    <w:pPr>
      <w:ind w:left="800"/>
    </w:pPr>
    <w:rPr>
      <w:szCs w:val="24"/>
    </w:rPr>
  </w:style>
  <w:style w:type="paragraph" w:styleId="70">
    <w:name w:val="toc 7"/>
    <w:basedOn w:val="a0"/>
    <w:next w:val="a0"/>
    <w:autoRedefine/>
    <w:semiHidden/>
    <w:rsid w:val="00C45D8F"/>
    <w:pPr>
      <w:ind w:left="1000"/>
    </w:pPr>
    <w:rPr>
      <w:szCs w:val="24"/>
    </w:rPr>
  </w:style>
  <w:style w:type="paragraph" w:styleId="81">
    <w:name w:val="toc 8"/>
    <w:basedOn w:val="a0"/>
    <w:next w:val="a0"/>
    <w:autoRedefine/>
    <w:semiHidden/>
    <w:rsid w:val="00C45D8F"/>
    <w:pPr>
      <w:ind w:left="1200"/>
    </w:pPr>
    <w:rPr>
      <w:szCs w:val="24"/>
    </w:rPr>
  </w:style>
  <w:style w:type="paragraph" w:styleId="90">
    <w:name w:val="toc 9"/>
    <w:basedOn w:val="a0"/>
    <w:next w:val="a0"/>
    <w:autoRedefine/>
    <w:semiHidden/>
    <w:rsid w:val="00C45D8F"/>
    <w:pPr>
      <w:ind w:left="1400"/>
    </w:pPr>
    <w:rPr>
      <w:szCs w:val="24"/>
    </w:rPr>
  </w:style>
  <w:style w:type="paragraph" w:styleId="ad">
    <w:name w:val="Body Text Indent"/>
    <w:basedOn w:val="a0"/>
    <w:link w:val="ae"/>
    <w:rsid w:val="00C45D8F"/>
    <w:pPr>
      <w:spacing w:line="360" w:lineRule="auto"/>
      <w:ind w:left="1418"/>
    </w:pPr>
    <w:rPr>
      <w:sz w:val="24"/>
    </w:rPr>
  </w:style>
  <w:style w:type="paragraph" w:styleId="22">
    <w:name w:val="Body Text Indent 2"/>
    <w:basedOn w:val="a0"/>
    <w:rsid w:val="00C45D8F"/>
    <w:pPr>
      <w:spacing w:line="360" w:lineRule="auto"/>
      <w:ind w:firstLine="567"/>
    </w:pPr>
    <w:rPr>
      <w:sz w:val="24"/>
    </w:rPr>
  </w:style>
  <w:style w:type="paragraph" w:styleId="af">
    <w:name w:val="Document Map"/>
    <w:basedOn w:val="a0"/>
    <w:semiHidden/>
    <w:rsid w:val="00C45D8F"/>
    <w:pPr>
      <w:shd w:val="clear" w:color="auto" w:fill="000080"/>
    </w:pPr>
    <w:rPr>
      <w:rFonts w:ascii="Tahoma" w:hAnsi="Tahoma"/>
      <w:sz w:val="18"/>
    </w:rPr>
  </w:style>
  <w:style w:type="character" w:styleId="af0">
    <w:name w:val="Emphasis"/>
    <w:basedOn w:val="a2"/>
    <w:qFormat/>
    <w:rsid w:val="00C45D8F"/>
    <w:rPr>
      <w:i/>
    </w:rPr>
  </w:style>
  <w:style w:type="paragraph" w:customStyle="1" w:styleId="af1">
    <w:name w:val="колонтитул название"/>
    <w:basedOn w:val="a0"/>
    <w:next w:val="a7"/>
    <w:rsid w:val="00C45D8F"/>
    <w:pPr>
      <w:jc w:val="center"/>
    </w:pPr>
    <w:rPr>
      <w:b/>
      <w:sz w:val="24"/>
    </w:rPr>
  </w:style>
  <w:style w:type="paragraph" w:styleId="a">
    <w:name w:val="List Bullet"/>
    <w:basedOn w:val="a0"/>
    <w:autoRedefine/>
    <w:rsid w:val="00C45D8F"/>
    <w:pPr>
      <w:numPr>
        <w:numId w:val="5"/>
      </w:numPr>
    </w:pPr>
    <w:rPr>
      <w:sz w:val="24"/>
    </w:rPr>
  </w:style>
  <w:style w:type="paragraph" w:styleId="af2">
    <w:name w:val="Title"/>
    <w:basedOn w:val="a0"/>
    <w:qFormat/>
    <w:rsid w:val="00C45D8F"/>
    <w:pPr>
      <w:spacing w:before="120" w:line="360" w:lineRule="auto"/>
      <w:outlineLvl w:val="3"/>
    </w:pPr>
    <w:rPr>
      <w:sz w:val="24"/>
    </w:rPr>
  </w:style>
  <w:style w:type="paragraph" w:styleId="32">
    <w:name w:val="Body Text Indent 3"/>
    <w:basedOn w:val="a0"/>
    <w:next w:val="a1"/>
    <w:rsid w:val="00C45D8F"/>
    <w:pPr>
      <w:ind w:left="1418" w:hanging="1418"/>
      <w:jc w:val="right"/>
      <w:outlineLvl w:val="4"/>
    </w:pPr>
    <w:rPr>
      <w:sz w:val="24"/>
    </w:rPr>
  </w:style>
  <w:style w:type="paragraph" w:customStyle="1" w:styleId="af3">
    <w:name w:val="Приложение"/>
    <w:basedOn w:val="a1"/>
    <w:next w:val="a1"/>
    <w:rsid w:val="00C45D8F"/>
    <w:pPr>
      <w:spacing w:before="120"/>
      <w:ind w:right="0"/>
      <w:jc w:val="center"/>
      <w:outlineLvl w:val="0"/>
    </w:pPr>
  </w:style>
  <w:style w:type="paragraph" w:styleId="af4">
    <w:name w:val="Block Text"/>
    <w:basedOn w:val="a0"/>
    <w:rsid w:val="00C45D8F"/>
    <w:pPr>
      <w:ind w:left="1134" w:right="793" w:firstLine="567"/>
      <w:jc w:val="center"/>
      <w:outlineLvl w:val="0"/>
    </w:pPr>
    <w:rPr>
      <w:sz w:val="24"/>
    </w:rPr>
  </w:style>
  <w:style w:type="paragraph" w:styleId="23">
    <w:name w:val="List Bullet 2"/>
    <w:basedOn w:val="a0"/>
    <w:autoRedefine/>
    <w:rsid w:val="00C45D8F"/>
    <w:pPr>
      <w:tabs>
        <w:tab w:val="num" w:pos="926"/>
      </w:tabs>
      <w:ind w:left="926" w:hanging="360"/>
    </w:pPr>
  </w:style>
  <w:style w:type="paragraph" w:styleId="33">
    <w:name w:val="List Bullet 3"/>
    <w:basedOn w:val="a0"/>
    <w:autoRedefine/>
    <w:rsid w:val="00C45D8F"/>
    <w:pPr>
      <w:tabs>
        <w:tab w:val="num" w:pos="1492"/>
      </w:tabs>
      <w:ind w:left="1492" w:hanging="360"/>
    </w:pPr>
  </w:style>
  <w:style w:type="paragraph" w:styleId="51">
    <w:name w:val="List Bullet 5"/>
    <w:basedOn w:val="a0"/>
    <w:autoRedefine/>
    <w:rsid w:val="00C45D8F"/>
    <w:pPr>
      <w:tabs>
        <w:tab w:val="num" w:pos="360"/>
      </w:tabs>
      <w:ind w:left="360" w:hanging="360"/>
    </w:pPr>
  </w:style>
  <w:style w:type="paragraph" w:styleId="af5">
    <w:name w:val="List Number"/>
    <w:basedOn w:val="a0"/>
    <w:rsid w:val="00C45D8F"/>
    <w:pPr>
      <w:tabs>
        <w:tab w:val="num" w:pos="643"/>
      </w:tabs>
      <w:ind w:left="643" w:hanging="360"/>
    </w:pPr>
  </w:style>
  <w:style w:type="paragraph" w:styleId="24">
    <w:name w:val="List Number 2"/>
    <w:basedOn w:val="a0"/>
    <w:rsid w:val="00C45D8F"/>
    <w:pPr>
      <w:tabs>
        <w:tab w:val="num" w:pos="926"/>
      </w:tabs>
      <w:ind w:left="926" w:hanging="360"/>
    </w:pPr>
  </w:style>
  <w:style w:type="paragraph" w:styleId="34">
    <w:name w:val="List Number 3"/>
    <w:basedOn w:val="a0"/>
    <w:rsid w:val="00C45D8F"/>
    <w:pPr>
      <w:tabs>
        <w:tab w:val="num" w:pos="1209"/>
      </w:tabs>
      <w:ind w:left="1209" w:hanging="360"/>
    </w:pPr>
  </w:style>
  <w:style w:type="paragraph" w:styleId="4">
    <w:name w:val="List Number 4"/>
    <w:basedOn w:val="20"/>
    <w:rsid w:val="00C45D8F"/>
    <w:pPr>
      <w:numPr>
        <w:numId w:val="6"/>
      </w:numPr>
      <w:spacing w:line="240" w:lineRule="auto"/>
    </w:pPr>
  </w:style>
  <w:style w:type="paragraph" w:styleId="52">
    <w:name w:val="List Number 5"/>
    <w:basedOn w:val="a0"/>
    <w:rsid w:val="00C45D8F"/>
    <w:pPr>
      <w:tabs>
        <w:tab w:val="num" w:pos="1209"/>
      </w:tabs>
      <w:ind w:left="1209" w:hanging="360"/>
    </w:pPr>
  </w:style>
  <w:style w:type="paragraph" w:styleId="af6">
    <w:name w:val="Plain Text"/>
    <w:basedOn w:val="a0"/>
    <w:rsid w:val="00C45D8F"/>
    <w:rPr>
      <w:rFonts w:ascii="Courier New" w:hAnsi="Courier New"/>
    </w:rPr>
  </w:style>
  <w:style w:type="paragraph" w:customStyle="1" w:styleId="210">
    <w:name w:val="Основной текст 21"/>
    <w:basedOn w:val="a0"/>
    <w:rsid w:val="00C45D8F"/>
    <w:pPr>
      <w:widowControl w:val="0"/>
      <w:ind w:firstLine="708"/>
      <w:jc w:val="both"/>
    </w:pPr>
    <w:rPr>
      <w:sz w:val="24"/>
    </w:rPr>
  </w:style>
  <w:style w:type="paragraph" w:styleId="af7">
    <w:name w:val="List"/>
    <w:basedOn w:val="a0"/>
    <w:rsid w:val="00C45D8F"/>
    <w:pPr>
      <w:ind w:left="283" w:hanging="283"/>
    </w:pPr>
  </w:style>
  <w:style w:type="paragraph" w:styleId="af8">
    <w:name w:val="Date"/>
    <w:basedOn w:val="a0"/>
    <w:next w:val="a0"/>
    <w:rsid w:val="00C45D8F"/>
  </w:style>
  <w:style w:type="character" w:styleId="af9">
    <w:name w:val="FollowedHyperlink"/>
    <w:basedOn w:val="a2"/>
    <w:rsid w:val="00C45D8F"/>
    <w:rPr>
      <w:color w:val="800080"/>
      <w:u w:val="single"/>
    </w:rPr>
  </w:style>
  <w:style w:type="paragraph" w:customStyle="1" w:styleId="afa">
    <w:name w:val="Обычный Мой"/>
    <w:rsid w:val="00AB45E1"/>
    <w:pPr>
      <w:spacing w:line="360" w:lineRule="auto"/>
      <w:ind w:firstLine="425"/>
      <w:jc w:val="both"/>
    </w:pPr>
    <w:rPr>
      <w:rFonts w:eastAsia="SimSun"/>
      <w:sz w:val="28"/>
    </w:rPr>
  </w:style>
  <w:style w:type="paragraph" w:customStyle="1" w:styleId="11">
    <w:name w:val="Обычный1"/>
    <w:basedOn w:val="afa"/>
    <w:rsid w:val="00AB45E1"/>
    <w:pPr>
      <w:ind w:firstLine="0"/>
    </w:pPr>
  </w:style>
  <w:style w:type="paragraph" w:customStyle="1" w:styleId="afb">
    <w:name w:val="Гост А"/>
    <w:basedOn w:val="11"/>
    <w:rsid w:val="00AB45E1"/>
    <w:rPr>
      <w:rFonts w:ascii="GOST type A" w:hAnsi="GOST type A"/>
      <w:i/>
    </w:rPr>
  </w:style>
  <w:style w:type="paragraph" w:customStyle="1" w:styleId="afc">
    <w:name w:val="Гост Б"/>
    <w:basedOn w:val="11"/>
    <w:rsid w:val="00AB45E1"/>
    <w:rPr>
      <w:rFonts w:ascii="GOST type B" w:hAnsi="GOST type B"/>
      <w:i/>
    </w:rPr>
  </w:style>
  <w:style w:type="paragraph" w:customStyle="1" w:styleId="afd">
    <w:name w:val="Рисунок"/>
    <w:basedOn w:val="11"/>
    <w:next w:val="afa"/>
    <w:rsid w:val="00AB45E1"/>
    <w:pPr>
      <w:spacing w:line="240" w:lineRule="auto"/>
    </w:pPr>
    <w:rPr>
      <w:sz w:val="24"/>
    </w:rPr>
  </w:style>
  <w:style w:type="paragraph" w:customStyle="1" w:styleId="afe">
    <w:name w:val="Стиль в таблице"/>
    <w:basedOn w:val="a0"/>
    <w:rsid w:val="00AB45E1"/>
    <w:pPr>
      <w:jc w:val="both"/>
    </w:pPr>
    <w:rPr>
      <w:sz w:val="28"/>
      <w:szCs w:val="28"/>
    </w:rPr>
  </w:style>
  <w:style w:type="paragraph" w:customStyle="1" w:styleId="aff">
    <w:name w:val="Стиль Название объекта + по ширине"/>
    <w:basedOn w:val="ab"/>
    <w:rsid w:val="00AB45E1"/>
    <w:pPr>
      <w:ind w:firstLine="709"/>
      <w:jc w:val="right"/>
      <w:outlineLvl w:val="9"/>
    </w:pPr>
    <w:rPr>
      <w:b/>
      <w:bCs/>
      <w:szCs w:val="24"/>
    </w:rPr>
  </w:style>
  <w:style w:type="paragraph" w:customStyle="1" w:styleId="1212">
    <w:name w:val="Стиль полужирный по центру Перед:  12 пт После:  12 пт"/>
    <w:basedOn w:val="a0"/>
    <w:rsid w:val="00AB45E1"/>
    <w:pPr>
      <w:spacing w:before="240"/>
      <w:ind w:firstLine="709"/>
      <w:jc w:val="center"/>
    </w:pPr>
    <w:rPr>
      <w:b/>
      <w:bCs/>
      <w:sz w:val="28"/>
    </w:rPr>
  </w:style>
  <w:style w:type="paragraph" w:styleId="aff0">
    <w:name w:val="Balloon Text"/>
    <w:basedOn w:val="a0"/>
    <w:semiHidden/>
    <w:rsid w:val="00B56A92"/>
    <w:rPr>
      <w:rFonts w:ascii="Tahoma" w:hAnsi="Tahoma" w:cs="Tahoma"/>
      <w:sz w:val="16"/>
      <w:szCs w:val="16"/>
    </w:rPr>
  </w:style>
  <w:style w:type="table" w:styleId="aff1">
    <w:name w:val="Table Grid"/>
    <w:basedOn w:val="a3"/>
    <w:uiPriority w:val="59"/>
    <w:rsid w:val="00CE33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9D01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</w:rPr>
  </w:style>
  <w:style w:type="character" w:styleId="aff2">
    <w:name w:val="Strong"/>
    <w:basedOn w:val="a2"/>
    <w:qFormat/>
    <w:rsid w:val="00D71A85"/>
    <w:rPr>
      <w:b/>
      <w:bCs/>
    </w:rPr>
  </w:style>
  <w:style w:type="paragraph" w:customStyle="1" w:styleId="aff3">
    <w:name w:val="Чертежный"/>
    <w:rsid w:val="00FE5A18"/>
    <w:pPr>
      <w:jc w:val="both"/>
    </w:pPr>
    <w:rPr>
      <w:rFonts w:ascii="GOST type A" w:hAnsi="GOST type A"/>
      <w:i/>
      <w:sz w:val="28"/>
      <w:lang w:val="uk-UA" w:eastAsia="en-US"/>
    </w:rPr>
  </w:style>
  <w:style w:type="paragraph" w:styleId="12">
    <w:name w:val="index 1"/>
    <w:basedOn w:val="a0"/>
    <w:next w:val="a0"/>
    <w:autoRedefine/>
    <w:semiHidden/>
    <w:rsid w:val="00700A08"/>
    <w:pPr>
      <w:ind w:left="200" w:hanging="200"/>
    </w:pPr>
    <w:rPr>
      <w:lang w:val="en-US"/>
    </w:rPr>
  </w:style>
  <w:style w:type="paragraph" w:customStyle="1" w:styleId="aff4">
    <w:name w:val="Обычный без отступа по ширине"/>
    <w:basedOn w:val="a0"/>
    <w:rsid w:val="003D01EE"/>
    <w:pPr>
      <w:spacing w:line="360" w:lineRule="auto"/>
      <w:jc w:val="both"/>
    </w:pPr>
    <w:rPr>
      <w:rFonts w:ascii="Arial" w:hAnsi="Arial"/>
      <w:sz w:val="24"/>
      <w:szCs w:val="24"/>
    </w:rPr>
  </w:style>
  <w:style w:type="character" w:styleId="aff5">
    <w:name w:val="annotation reference"/>
    <w:basedOn w:val="a2"/>
    <w:rsid w:val="0000243F"/>
    <w:rPr>
      <w:sz w:val="16"/>
      <w:szCs w:val="16"/>
    </w:rPr>
  </w:style>
  <w:style w:type="paragraph" w:styleId="aff6">
    <w:name w:val="annotation text"/>
    <w:basedOn w:val="a0"/>
    <w:link w:val="aff7"/>
    <w:rsid w:val="0000243F"/>
  </w:style>
  <w:style w:type="character" w:customStyle="1" w:styleId="aff7">
    <w:name w:val="Текст примечания Знак"/>
    <w:basedOn w:val="a2"/>
    <w:link w:val="aff6"/>
    <w:rsid w:val="0000243F"/>
  </w:style>
  <w:style w:type="paragraph" w:styleId="aff8">
    <w:name w:val="annotation subject"/>
    <w:basedOn w:val="aff6"/>
    <w:next w:val="aff6"/>
    <w:link w:val="aff9"/>
    <w:rsid w:val="0000243F"/>
    <w:rPr>
      <w:b/>
      <w:bCs/>
    </w:rPr>
  </w:style>
  <w:style w:type="character" w:customStyle="1" w:styleId="aff9">
    <w:name w:val="Тема примечания Знак"/>
    <w:basedOn w:val="aff7"/>
    <w:link w:val="aff8"/>
    <w:rsid w:val="0000243F"/>
    <w:rPr>
      <w:b/>
      <w:bCs/>
    </w:rPr>
  </w:style>
  <w:style w:type="paragraph" w:customStyle="1" w:styleId="24306-80">
    <w:name w:val="ГОСТ 24.306-80"/>
    <w:basedOn w:val="a0"/>
    <w:rsid w:val="008775FC"/>
    <w:pPr>
      <w:numPr>
        <w:ilvl w:val="1"/>
        <w:numId w:val="7"/>
      </w:numPr>
    </w:pPr>
    <w:rPr>
      <w:b/>
      <w:lang w:eastAsia="en-US"/>
    </w:rPr>
  </w:style>
  <w:style w:type="paragraph" w:customStyle="1" w:styleId="Iauiue">
    <w:name w:val="Iau?iue"/>
    <w:rsid w:val="00553E7B"/>
    <w:rPr>
      <w:sz w:val="26"/>
    </w:rPr>
  </w:style>
  <w:style w:type="paragraph" w:customStyle="1" w:styleId="8114">
    <w:name w:val="81_титул14ж"/>
    <w:basedOn w:val="a0"/>
    <w:rsid w:val="009C61B8"/>
    <w:pPr>
      <w:spacing w:line="360" w:lineRule="auto"/>
      <w:jc w:val="center"/>
    </w:pPr>
    <w:rPr>
      <w:rFonts w:ascii="Arial" w:hAnsi="Arial"/>
      <w:b/>
      <w:sz w:val="28"/>
      <w:szCs w:val="24"/>
    </w:rPr>
  </w:style>
  <w:style w:type="character" w:customStyle="1" w:styleId="FontStyle293">
    <w:name w:val="Font Style293"/>
    <w:basedOn w:val="a2"/>
    <w:uiPriority w:val="99"/>
    <w:rsid w:val="00687114"/>
    <w:rPr>
      <w:rFonts w:ascii="Times New Roman" w:hAnsi="Times New Roman" w:cs="Times New Roman"/>
      <w:sz w:val="22"/>
      <w:szCs w:val="22"/>
    </w:rPr>
  </w:style>
  <w:style w:type="character" w:customStyle="1" w:styleId="aa">
    <w:name w:val="Основной текст Знак"/>
    <w:aliases w:val="body text Знак,Основной текст Знак Знак Знак Знак,Основной текст таблиц Знак,в таблице Знак,таблицы Знак,в таблицах Знак, в таблице Знак, в таблицах Знак"/>
    <w:basedOn w:val="a2"/>
    <w:link w:val="a1"/>
    <w:rsid w:val="00461CF2"/>
    <w:rPr>
      <w:sz w:val="24"/>
    </w:rPr>
  </w:style>
  <w:style w:type="character" w:customStyle="1" w:styleId="a8">
    <w:name w:val="Нижний колонтитул Знак"/>
    <w:basedOn w:val="a2"/>
    <w:link w:val="a7"/>
    <w:uiPriority w:val="99"/>
    <w:rsid w:val="00115847"/>
    <w:rPr>
      <w:sz w:val="24"/>
    </w:rPr>
  </w:style>
  <w:style w:type="character" w:customStyle="1" w:styleId="a6">
    <w:name w:val="Верхний колонтитул Знак"/>
    <w:basedOn w:val="a2"/>
    <w:link w:val="a5"/>
    <w:uiPriority w:val="99"/>
    <w:rsid w:val="00115847"/>
  </w:style>
  <w:style w:type="table" w:customStyle="1" w:styleId="13">
    <w:name w:val="Сетка таблицы1"/>
    <w:basedOn w:val="a3"/>
    <w:next w:val="aff1"/>
    <w:rsid w:val="006D12F7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3"/>
    <w:next w:val="aff1"/>
    <w:rsid w:val="00CF6FC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3"/>
    <w:next w:val="aff1"/>
    <w:rsid w:val="00CF6FC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3"/>
    <w:next w:val="aff1"/>
    <w:rsid w:val="00614E2C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3"/>
    <w:next w:val="aff1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3"/>
    <w:next w:val="aff1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basedOn w:val="a3"/>
    <w:next w:val="aff1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--0">
    <w:name w:val="-=Основной текст=- Знак"/>
    <w:link w:val="--1"/>
    <w:locked/>
    <w:rsid w:val="009C657D"/>
    <w:rPr>
      <w:rFonts w:cs="Arial"/>
      <w:bCs/>
      <w:kern w:val="28"/>
      <w:sz w:val="24"/>
      <w:szCs w:val="28"/>
    </w:rPr>
  </w:style>
  <w:style w:type="paragraph" w:customStyle="1" w:styleId="--1">
    <w:name w:val="-=Основной текст=-"/>
    <w:link w:val="--0"/>
    <w:qFormat/>
    <w:rsid w:val="009C657D"/>
    <w:pPr>
      <w:spacing w:line="360" w:lineRule="auto"/>
      <w:ind w:firstLine="567"/>
      <w:jc w:val="both"/>
    </w:pPr>
    <w:rPr>
      <w:rFonts w:cs="Arial"/>
      <w:bCs/>
      <w:kern w:val="28"/>
      <w:sz w:val="24"/>
      <w:szCs w:val="28"/>
    </w:rPr>
  </w:style>
  <w:style w:type="character" w:customStyle="1" w:styleId="text-base">
    <w:name w:val="text-base"/>
    <w:basedOn w:val="a2"/>
    <w:rsid w:val="00DA5FBB"/>
  </w:style>
  <w:style w:type="character" w:customStyle="1" w:styleId="apple-converted-space">
    <w:name w:val="apple-converted-space"/>
    <w:basedOn w:val="a2"/>
    <w:rsid w:val="00DA5FBB"/>
  </w:style>
  <w:style w:type="character" w:customStyle="1" w:styleId="affa">
    <w:name w:val="Абзац списка Знак"/>
    <w:aliases w:val="Маркировка тире Знак,Абзац с отступом Знак"/>
    <w:basedOn w:val="a2"/>
    <w:link w:val="affb"/>
    <w:uiPriority w:val="34"/>
    <w:locked/>
    <w:rsid w:val="00F45720"/>
  </w:style>
  <w:style w:type="paragraph" w:styleId="affb">
    <w:name w:val="List Paragraph"/>
    <w:aliases w:val="Маркировка тире,Абзац с отступом"/>
    <w:basedOn w:val="a0"/>
    <w:link w:val="affa"/>
    <w:uiPriority w:val="34"/>
    <w:qFormat/>
    <w:rsid w:val="00F45720"/>
    <w:pPr>
      <w:ind w:left="720"/>
      <w:contextualSpacing/>
    </w:pPr>
  </w:style>
  <w:style w:type="paragraph" w:customStyle="1" w:styleId="ConsPlusNormal">
    <w:name w:val="ConsPlusNormal"/>
    <w:rsid w:val="00F4572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--">
    <w:name w:val="-=Основной текст с маркером=-"/>
    <w:basedOn w:val="--1"/>
    <w:rsid w:val="003F161F"/>
    <w:pPr>
      <w:numPr>
        <w:numId w:val="11"/>
      </w:numPr>
      <w:tabs>
        <w:tab w:val="left" w:pos="851"/>
      </w:tabs>
      <w:ind w:left="0" w:firstLine="567"/>
    </w:pPr>
    <w:rPr>
      <w:rFonts w:cs="Times New Roman"/>
      <w:bCs w:val="0"/>
      <w:szCs w:val="20"/>
    </w:rPr>
  </w:style>
  <w:style w:type="paragraph" w:customStyle="1" w:styleId="--2">
    <w:name w:val="-=Основной текс=- для СП"/>
    <w:basedOn w:val="--1"/>
    <w:link w:val="--3"/>
    <w:qFormat/>
    <w:rsid w:val="004314C2"/>
    <w:pPr>
      <w:spacing w:line="240" w:lineRule="auto"/>
      <w:ind w:right="34" w:firstLine="0"/>
      <w:jc w:val="left"/>
    </w:pPr>
    <w:rPr>
      <w:rFonts w:cs="Times New Roman"/>
      <w:bCs w:val="0"/>
      <w:szCs w:val="24"/>
      <w:lang w:eastAsia="en-US"/>
    </w:rPr>
  </w:style>
  <w:style w:type="character" w:customStyle="1" w:styleId="--3">
    <w:name w:val="-=Основной текс=- для СП Знак"/>
    <w:basedOn w:val="--0"/>
    <w:link w:val="--2"/>
    <w:rsid w:val="004314C2"/>
    <w:rPr>
      <w:rFonts w:cs="Arial"/>
      <w:bCs w:val="0"/>
      <w:kern w:val="28"/>
      <w:sz w:val="24"/>
      <w:szCs w:val="24"/>
      <w:lang w:eastAsia="en-US"/>
    </w:rPr>
  </w:style>
  <w:style w:type="character" w:customStyle="1" w:styleId="ae">
    <w:name w:val="Основной текст с отступом Знак"/>
    <w:basedOn w:val="a2"/>
    <w:link w:val="ad"/>
    <w:rsid w:val="00A366F1"/>
    <w:rPr>
      <w:sz w:val="24"/>
    </w:rPr>
  </w:style>
  <w:style w:type="paragraph" w:customStyle="1" w:styleId="8">
    <w:name w:val="Стиль8"/>
    <w:basedOn w:val="affb"/>
    <w:qFormat/>
    <w:rsid w:val="00FC6CA8"/>
    <w:pPr>
      <w:numPr>
        <w:numId w:val="45"/>
      </w:numPr>
      <w:spacing w:line="360" w:lineRule="auto"/>
      <w:jc w:val="both"/>
    </w:pPr>
    <w:rPr>
      <w:rFonts w:eastAsiaTheme="minorHAnsi" w:cstheme="minorBidi"/>
      <w:sz w:val="24"/>
      <w:szCs w:val="22"/>
      <w:lang w:eastAsia="en-US"/>
    </w:rPr>
  </w:style>
  <w:style w:type="paragraph" w:customStyle="1" w:styleId="ConsNonformat">
    <w:name w:val="ConsNonformat"/>
    <w:rsid w:val="00920E4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366F1"/>
  </w:style>
  <w:style w:type="paragraph" w:styleId="1">
    <w:name w:val="heading 1"/>
    <w:basedOn w:val="a0"/>
    <w:next w:val="a1"/>
    <w:qFormat/>
    <w:rsid w:val="002A23C9"/>
    <w:pPr>
      <w:numPr>
        <w:numId w:val="1"/>
      </w:numPr>
      <w:tabs>
        <w:tab w:val="left" w:pos="567"/>
      </w:tabs>
      <w:spacing w:before="240" w:after="240" w:line="360" w:lineRule="auto"/>
      <w:jc w:val="both"/>
      <w:outlineLvl w:val="0"/>
    </w:pPr>
    <w:rPr>
      <w:b/>
      <w:noProof/>
      <w:kern w:val="28"/>
      <w:sz w:val="24"/>
    </w:rPr>
  </w:style>
  <w:style w:type="paragraph" w:styleId="2">
    <w:name w:val="heading 2"/>
    <w:basedOn w:val="a0"/>
    <w:next w:val="a1"/>
    <w:qFormat/>
    <w:rsid w:val="006E4496"/>
    <w:pPr>
      <w:keepNext/>
      <w:numPr>
        <w:ilvl w:val="1"/>
        <w:numId w:val="1"/>
      </w:numPr>
      <w:spacing w:before="120" w:after="120" w:line="360" w:lineRule="auto"/>
      <w:jc w:val="both"/>
      <w:outlineLvl w:val="1"/>
    </w:pPr>
    <w:rPr>
      <w:b/>
      <w:sz w:val="24"/>
    </w:rPr>
  </w:style>
  <w:style w:type="paragraph" w:styleId="3">
    <w:name w:val="heading 3"/>
    <w:basedOn w:val="a0"/>
    <w:next w:val="a1"/>
    <w:qFormat/>
    <w:rsid w:val="00C45D8F"/>
    <w:pPr>
      <w:numPr>
        <w:ilvl w:val="2"/>
        <w:numId w:val="1"/>
      </w:numPr>
      <w:jc w:val="both"/>
      <w:outlineLvl w:val="2"/>
    </w:pPr>
    <w:rPr>
      <w:kern w:val="28"/>
      <w:sz w:val="24"/>
    </w:rPr>
  </w:style>
  <w:style w:type="paragraph" w:styleId="40">
    <w:name w:val="heading 4"/>
    <w:basedOn w:val="a0"/>
    <w:next w:val="a1"/>
    <w:qFormat/>
    <w:rsid w:val="00C45D8F"/>
    <w:pPr>
      <w:keepNext/>
      <w:numPr>
        <w:ilvl w:val="3"/>
        <w:numId w:val="1"/>
      </w:numPr>
      <w:spacing w:line="360" w:lineRule="auto"/>
      <w:outlineLvl w:val="3"/>
    </w:pPr>
    <w:rPr>
      <w:sz w:val="24"/>
    </w:rPr>
  </w:style>
  <w:style w:type="paragraph" w:styleId="5">
    <w:name w:val="heading 5"/>
    <w:basedOn w:val="a0"/>
    <w:next w:val="a0"/>
    <w:qFormat/>
    <w:rsid w:val="00C45D8F"/>
    <w:pPr>
      <w:keepNext/>
      <w:jc w:val="right"/>
      <w:outlineLvl w:val="4"/>
    </w:pPr>
    <w:rPr>
      <w:sz w:val="24"/>
    </w:rPr>
  </w:style>
  <w:style w:type="paragraph" w:styleId="6">
    <w:name w:val="heading 6"/>
    <w:basedOn w:val="a0"/>
    <w:next w:val="a0"/>
    <w:qFormat/>
    <w:rsid w:val="00C45D8F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C45D8F"/>
    <w:pPr>
      <w:spacing w:before="240" w:after="60"/>
      <w:outlineLvl w:val="6"/>
    </w:pPr>
    <w:rPr>
      <w:rFonts w:ascii="Arial" w:hAnsi="Arial"/>
      <w:sz w:val="24"/>
    </w:rPr>
  </w:style>
  <w:style w:type="paragraph" w:styleId="80">
    <w:name w:val="heading 8"/>
    <w:basedOn w:val="a0"/>
    <w:next w:val="a0"/>
    <w:qFormat/>
    <w:rsid w:val="00C45D8F"/>
    <w:pPr>
      <w:spacing w:before="240" w:after="60"/>
      <w:outlineLvl w:val="7"/>
    </w:pPr>
    <w:rPr>
      <w:rFonts w:ascii="Arial" w:hAnsi="Arial"/>
      <w:i/>
      <w:sz w:val="24"/>
    </w:rPr>
  </w:style>
  <w:style w:type="paragraph" w:styleId="9">
    <w:name w:val="heading 9"/>
    <w:basedOn w:val="a0"/>
    <w:next w:val="a0"/>
    <w:qFormat/>
    <w:rsid w:val="00C45D8F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link w:val="a6"/>
    <w:uiPriority w:val="99"/>
    <w:rsid w:val="00C45D8F"/>
    <w:pPr>
      <w:tabs>
        <w:tab w:val="center" w:pos="4536"/>
        <w:tab w:val="right" w:pos="9072"/>
      </w:tabs>
    </w:pPr>
  </w:style>
  <w:style w:type="paragraph" w:styleId="a7">
    <w:name w:val="footer"/>
    <w:basedOn w:val="a0"/>
    <w:link w:val="a8"/>
    <w:uiPriority w:val="99"/>
    <w:rsid w:val="00C45D8F"/>
    <w:pPr>
      <w:tabs>
        <w:tab w:val="center" w:pos="4536"/>
        <w:tab w:val="right" w:pos="9072"/>
      </w:tabs>
      <w:jc w:val="center"/>
    </w:pPr>
    <w:rPr>
      <w:sz w:val="24"/>
    </w:rPr>
  </w:style>
  <w:style w:type="character" w:styleId="a9">
    <w:name w:val="page number"/>
    <w:basedOn w:val="a2"/>
    <w:rsid w:val="00C45D8F"/>
  </w:style>
  <w:style w:type="paragraph" w:styleId="a1">
    <w:name w:val="Body Text"/>
    <w:aliases w:val="body text,Основной текст Знак Знак Знак,Основной текст таблиц,в таблице,таблицы,в таблицах, в таблице, в таблицах"/>
    <w:basedOn w:val="a0"/>
    <w:link w:val="aa"/>
    <w:rsid w:val="00C45D8F"/>
    <w:pPr>
      <w:spacing w:line="360" w:lineRule="auto"/>
      <w:ind w:right="-57" w:firstLine="709"/>
      <w:jc w:val="both"/>
    </w:pPr>
    <w:rPr>
      <w:sz w:val="24"/>
    </w:rPr>
  </w:style>
  <w:style w:type="paragraph" w:styleId="ab">
    <w:name w:val="caption"/>
    <w:basedOn w:val="a0"/>
    <w:next w:val="a1"/>
    <w:qFormat/>
    <w:rsid w:val="00C45D8F"/>
    <w:pPr>
      <w:spacing w:before="120" w:after="120"/>
      <w:jc w:val="center"/>
      <w:outlineLvl w:val="3"/>
    </w:pPr>
    <w:rPr>
      <w:sz w:val="24"/>
    </w:rPr>
  </w:style>
  <w:style w:type="paragraph" w:styleId="20">
    <w:name w:val="Body Text 2"/>
    <w:basedOn w:val="a0"/>
    <w:rsid w:val="00C45D8F"/>
    <w:pPr>
      <w:spacing w:line="360" w:lineRule="auto"/>
      <w:jc w:val="both"/>
    </w:pPr>
    <w:rPr>
      <w:sz w:val="24"/>
    </w:rPr>
  </w:style>
  <w:style w:type="paragraph" w:styleId="30">
    <w:name w:val="Body Text 3"/>
    <w:basedOn w:val="a0"/>
    <w:rsid w:val="00C45D8F"/>
    <w:pPr>
      <w:jc w:val="center"/>
    </w:pPr>
    <w:rPr>
      <w:sz w:val="24"/>
    </w:rPr>
  </w:style>
  <w:style w:type="character" w:styleId="ac">
    <w:name w:val="Hyperlink"/>
    <w:basedOn w:val="a2"/>
    <w:uiPriority w:val="99"/>
    <w:rsid w:val="00C45D8F"/>
    <w:rPr>
      <w:color w:val="0000FF"/>
      <w:u w:val="none"/>
    </w:rPr>
  </w:style>
  <w:style w:type="paragraph" w:styleId="10">
    <w:name w:val="toc 1"/>
    <w:basedOn w:val="a0"/>
    <w:next w:val="20"/>
    <w:autoRedefine/>
    <w:uiPriority w:val="39"/>
    <w:rsid w:val="00441938"/>
    <w:pPr>
      <w:tabs>
        <w:tab w:val="left" w:pos="400"/>
        <w:tab w:val="right" w:leader="dot" w:pos="10054"/>
      </w:tabs>
      <w:spacing w:line="360" w:lineRule="auto"/>
      <w:jc w:val="both"/>
    </w:pPr>
    <w:rPr>
      <w:bCs/>
      <w:caps/>
      <w:sz w:val="24"/>
      <w:szCs w:val="28"/>
    </w:rPr>
  </w:style>
  <w:style w:type="paragraph" w:styleId="21">
    <w:name w:val="toc 2"/>
    <w:basedOn w:val="a0"/>
    <w:next w:val="a0"/>
    <w:autoRedefine/>
    <w:uiPriority w:val="39"/>
    <w:rsid w:val="00441938"/>
    <w:pPr>
      <w:spacing w:line="360" w:lineRule="auto"/>
      <w:ind w:left="567"/>
      <w:jc w:val="both"/>
    </w:pPr>
    <w:rPr>
      <w:bCs/>
      <w:sz w:val="24"/>
      <w:szCs w:val="24"/>
    </w:rPr>
  </w:style>
  <w:style w:type="paragraph" w:styleId="31">
    <w:name w:val="toc 3"/>
    <w:basedOn w:val="a0"/>
    <w:next w:val="a0"/>
    <w:autoRedefine/>
    <w:semiHidden/>
    <w:rsid w:val="00C45D8F"/>
    <w:pPr>
      <w:ind w:left="200"/>
    </w:pPr>
    <w:rPr>
      <w:szCs w:val="24"/>
    </w:rPr>
  </w:style>
  <w:style w:type="paragraph" w:styleId="41">
    <w:name w:val="toc 4"/>
    <w:basedOn w:val="a0"/>
    <w:next w:val="a0"/>
    <w:autoRedefine/>
    <w:semiHidden/>
    <w:rsid w:val="00C45D8F"/>
    <w:pPr>
      <w:ind w:left="400"/>
    </w:pPr>
    <w:rPr>
      <w:szCs w:val="24"/>
    </w:rPr>
  </w:style>
  <w:style w:type="paragraph" w:styleId="50">
    <w:name w:val="toc 5"/>
    <w:basedOn w:val="a0"/>
    <w:next w:val="a0"/>
    <w:autoRedefine/>
    <w:semiHidden/>
    <w:rsid w:val="00C45D8F"/>
    <w:pPr>
      <w:ind w:left="600"/>
    </w:pPr>
    <w:rPr>
      <w:szCs w:val="24"/>
    </w:rPr>
  </w:style>
  <w:style w:type="paragraph" w:styleId="60">
    <w:name w:val="toc 6"/>
    <w:basedOn w:val="a0"/>
    <w:next w:val="a0"/>
    <w:autoRedefine/>
    <w:semiHidden/>
    <w:rsid w:val="00C45D8F"/>
    <w:pPr>
      <w:ind w:left="800"/>
    </w:pPr>
    <w:rPr>
      <w:szCs w:val="24"/>
    </w:rPr>
  </w:style>
  <w:style w:type="paragraph" w:styleId="70">
    <w:name w:val="toc 7"/>
    <w:basedOn w:val="a0"/>
    <w:next w:val="a0"/>
    <w:autoRedefine/>
    <w:semiHidden/>
    <w:rsid w:val="00C45D8F"/>
    <w:pPr>
      <w:ind w:left="1000"/>
    </w:pPr>
    <w:rPr>
      <w:szCs w:val="24"/>
    </w:rPr>
  </w:style>
  <w:style w:type="paragraph" w:styleId="81">
    <w:name w:val="toc 8"/>
    <w:basedOn w:val="a0"/>
    <w:next w:val="a0"/>
    <w:autoRedefine/>
    <w:semiHidden/>
    <w:rsid w:val="00C45D8F"/>
    <w:pPr>
      <w:ind w:left="1200"/>
    </w:pPr>
    <w:rPr>
      <w:szCs w:val="24"/>
    </w:rPr>
  </w:style>
  <w:style w:type="paragraph" w:styleId="90">
    <w:name w:val="toc 9"/>
    <w:basedOn w:val="a0"/>
    <w:next w:val="a0"/>
    <w:autoRedefine/>
    <w:semiHidden/>
    <w:rsid w:val="00C45D8F"/>
    <w:pPr>
      <w:ind w:left="1400"/>
    </w:pPr>
    <w:rPr>
      <w:szCs w:val="24"/>
    </w:rPr>
  </w:style>
  <w:style w:type="paragraph" w:styleId="ad">
    <w:name w:val="Body Text Indent"/>
    <w:basedOn w:val="a0"/>
    <w:link w:val="ae"/>
    <w:rsid w:val="00C45D8F"/>
    <w:pPr>
      <w:spacing w:line="360" w:lineRule="auto"/>
      <w:ind w:left="1418"/>
    </w:pPr>
    <w:rPr>
      <w:sz w:val="24"/>
    </w:rPr>
  </w:style>
  <w:style w:type="paragraph" w:styleId="22">
    <w:name w:val="Body Text Indent 2"/>
    <w:basedOn w:val="a0"/>
    <w:rsid w:val="00C45D8F"/>
    <w:pPr>
      <w:spacing w:line="360" w:lineRule="auto"/>
      <w:ind w:firstLine="567"/>
    </w:pPr>
    <w:rPr>
      <w:sz w:val="24"/>
    </w:rPr>
  </w:style>
  <w:style w:type="paragraph" w:styleId="af">
    <w:name w:val="Document Map"/>
    <w:basedOn w:val="a0"/>
    <w:semiHidden/>
    <w:rsid w:val="00C45D8F"/>
    <w:pPr>
      <w:shd w:val="clear" w:color="auto" w:fill="000080"/>
    </w:pPr>
    <w:rPr>
      <w:rFonts w:ascii="Tahoma" w:hAnsi="Tahoma"/>
      <w:sz w:val="18"/>
    </w:rPr>
  </w:style>
  <w:style w:type="character" w:styleId="af0">
    <w:name w:val="Emphasis"/>
    <w:basedOn w:val="a2"/>
    <w:qFormat/>
    <w:rsid w:val="00C45D8F"/>
    <w:rPr>
      <w:i/>
    </w:rPr>
  </w:style>
  <w:style w:type="paragraph" w:customStyle="1" w:styleId="af1">
    <w:name w:val="колонтитул название"/>
    <w:basedOn w:val="a0"/>
    <w:next w:val="a7"/>
    <w:rsid w:val="00C45D8F"/>
    <w:pPr>
      <w:jc w:val="center"/>
    </w:pPr>
    <w:rPr>
      <w:b/>
      <w:sz w:val="24"/>
    </w:rPr>
  </w:style>
  <w:style w:type="paragraph" w:styleId="a">
    <w:name w:val="List Bullet"/>
    <w:basedOn w:val="a0"/>
    <w:autoRedefine/>
    <w:rsid w:val="00C45D8F"/>
    <w:pPr>
      <w:numPr>
        <w:numId w:val="5"/>
      </w:numPr>
    </w:pPr>
    <w:rPr>
      <w:sz w:val="24"/>
    </w:rPr>
  </w:style>
  <w:style w:type="paragraph" w:styleId="af2">
    <w:name w:val="Title"/>
    <w:basedOn w:val="a0"/>
    <w:qFormat/>
    <w:rsid w:val="00C45D8F"/>
    <w:pPr>
      <w:spacing w:before="120" w:line="360" w:lineRule="auto"/>
      <w:outlineLvl w:val="3"/>
    </w:pPr>
    <w:rPr>
      <w:sz w:val="24"/>
    </w:rPr>
  </w:style>
  <w:style w:type="paragraph" w:styleId="32">
    <w:name w:val="Body Text Indent 3"/>
    <w:basedOn w:val="a0"/>
    <w:next w:val="a1"/>
    <w:rsid w:val="00C45D8F"/>
    <w:pPr>
      <w:ind w:left="1418" w:hanging="1418"/>
      <w:jc w:val="right"/>
      <w:outlineLvl w:val="4"/>
    </w:pPr>
    <w:rPr>
      <w:sz w:val="24"/>
    </w:rPr>
  </w:style>
  <w:style w:type="paragraph" w:customStyle="1" w:styleId="af3">
    <w:name w:val="Приложение"/>
    <w:basedOn w:val="a1"/>
    <w:next w:val="a1"/>
    <w:rsid w:val="00C45D8F"/>
    <w:pPr>
      <w:spacing w:before="120"/>
      <w:ind w:right="0"/>
      <w:jc w:val="center"/>
      <w:outlineLvl w:val="0"/>
    </w:pPr>
  </w:style>
  <w:style w:type="paragraph" w:styleId="af4">
    <w:name w:val="Block Text"/>
    <w:basedOn w:val="a0"/>
    <w:rsid w:val="00C45D8F"/>
    <w:pPr>
      <w:ind w:left="1134" w:right="793" w:firstLine="567"/>
      <w:jc w:val="center"/>
      <w:outlineLvl w:val="0"/>
    </w:pPr>
    <w:rPr>
      <w:sz w:val="24"/>
    </w:rPr>
  </w:style>
  <w:style w:type="paragraph" w:styleId="23">
    <w:name w:val="List Bullet 2"/>
    <w:basedOn w:val="a0"/>
    <w:autoRedefine/>
    <w:rsid w:val="00C45D8F"/>
    <w:pPr>
      <w:tabs>
        <w:tab w:val="num" w:pos="926"/>
      </w:tabs>
      <w:ind w:left="926" w:hanging="360"/>
    </w:pPr>
  </w:style>
  <w:style w:type="paragraph" w:styleId="33">
    <w:name w:val="List Bullet 3"/>
    <w:basedOn w:val="a0"/>
    <w:autoRedefine/>
    <w:rsid w:val="00C45D8F"/>
    <w:pPr>
      <w:tabs>
        <w:tab w:val="num" w:pos="1492"/>
      </w:tabs>
      <w:ind w:left="1492" w:hanging="360"/>
    </w:pPr>
  </w:style>
  <w:style w:type="paragraph" w:styleId="51">
    <w:name w:val="List Bullet 5"/>
    <w:basedOn w:val="a0"/>
    <w:autoRedefine/>
    <w:rsid w:val="00C45D8F"/>
    <w:pPr>
      <w:tabs>
        <w:tab w:val="num" w:pos="360"/>
      </w:tabs>
      <w:ind w:left="360" w:hanging="360"/>
    </w:pPr>
  </w:style>
  <w:style w:type="paragraph" w:styleId="af5">
    <w:name w:val="List Number"/>
    <w:basedOn w:val="a0"/>
    <w:rsid w:val="00C45D8F"/>
    <w:pPr>
      <w:tabs>
        <w:tab w:val="num" w:pos="643"/>
      </w:tabs>
      <w:ind w:left="643" w:hanging="360"/>
    </w:pPr>
  </w:style>
  <w:style w:type="paragraph" w:styleId="24">
    <w:name w:val="List Number 2"/>
    <w:basedOn w:val="a0"/>
    <w:rsid w:val="00C45D8F"/>
    <w:pPr>
      <w:tabs>
        <w:tab w:val="num" w:pos="926"/>
      </w:tabs>
      <w:ind w:left="926" w:hanging="360"/>
    </w:pPr>
  </w:style>
  <w:style w:type="paragraph" w:styleId="34">
    <w:name w:val="List Number 3"/>
    <w:basedOn w:val="a0"/>
    <w:rsid w:val="00C45D8F"/>
    <w:pPr>
      <w:tabs>
        <w:tab w:val="num" w:pos="1209"/>
      </w:tabs>
      <w:ind w:left="1209" w:hanging="360"/>
    </w:pPr>
  </w:style>
  <w:style w:type="paragraph" w:styleId="4">
    <w:name w:val="List Number 4"/>
    <w:basedOn w:val="20"/>
    <w:rsid w:val="00C45D8F"/>
    <w:pPr>
      <w:numPr>
        <w:numId w:val="6"/>
      </w:numPr>
      <w:spacing w:line="240" w:lineRule="auto"/>
    </w:pPr>
  </w:style>
  <w:style w:type="paragraph" w:styleId="52">
    <w:name w:val="List Number 5"/>
    <w:basedOn w:val="a0"/>
    <w:rsid w:val="00C45D8F"/>
    <w:pPr>
      <w:tabs>
        <w:tab w:val="num" w:pos="1209"/>
      </w:tabs>
      <w:ind w:left="1209" w:hanging="360"/>
    </w:pPr>
  </w:style>
  <w:style w:type="paragraph" w:styleId="af6">
    <w:name w:val="Plain Text"/>
    <w:basedOn w:val="a0"/>
    <w:rsid w:val="00C45D8F"/>
    <w:rPr>
      <w:rFonts w:ascii="Courier New" w:hAnsi="Courier New"/>
    </w:rPr>
  </w:style>
  <w:style w:type="paragraph" w:customStyle="1" w:styleId="210">
    <w:name w:val="Основной текст 21"/>
    <w:basedOn w:val="a0"/>
    <w:rsid w:val="00C45D8F"/>
    <w:pPr>
      <w:widowControl w:val="0"/>
      <w:ind w:firstLine="708"/>
      <w:jc w:val="both"/>
    </w:pPr>
    <w:rPr>
      <w:sz w:val="24"/>
    </w:rPr>
  </w:style>
  <w:style w:type="paragraph" w:styleId="af7">
    <w:name w:val="List"/>
    <w:basedOn w:val="a0"/>
    <w:rsid w:val="00C45D8F"/>
    <w:pPr>
      <w:ind w:left="283" w:hanging="283"/>
    </w:pPr>
  </w:style>
  <w:style w:type="paragraph" w:styleId="af8">
    <w:name w:val="Date"/>
    <w:basedOn w:val="a0"/>
    <w:next w:val="a0"/>
    <w:rsid w:val="00C45D8F"/>
  </w:style>
  <w:style w:type="character" w:styleId="af9">
    <w:name w:val="FollowedHyperlink"/>
    <w:basedOn w:val="a2"/>
    <w:rsid w:val="00C45D8F"/>
    <w:rPr>
      <w:color w:val="800080"/>
      <w:u w:val="single"/>
    </w:rPr>
  </w:style>
  <w:style w:type="paragraph" w:customStyle="1" w:styleId="afa">
    <w:name w:val="Обычный Мой"/>
    <w:rsid w:val="00AB45E1"/>
    <w:pPr>
      <w:spacing w:line="360" w:lineRule="auto"/>
      <w:ind w:firstLine="425"/>
      <w:jc w:val="both"/>
    </w:pPr>
    <w:rPr>
      <w:rFonts w:eastAsia="SimSun"/>
      <w:sz w:val="28"/>
    </w:rPr>
  </w:style>
  <w:style w:type="paragraph" w:customStyle="1" w:styleId="11">
    <w:name w:val="Обычный1"/>
    <w:basedOn w:val="afa"/>
    <w:rsid w:val="00AB45E1"/>
    <w:pPr>
      <w:ind w:firstLine="0"/>
    </w:pPr>
  </w:style>
  <w:style w:type="paragraph" w:customStyle="1" w:styleId="afb">
    <w:name w:val="Гост А"/>
    <w:basedOn w:val="11"/>
    <w:rsid w:val="00AB45E1"/>
    <w:rPr>
      <w:rFonts w:ascii="GOST type A" w:hAnsi="GOST type A"/>
      <w:i/>
    </w:rPr>
  </w:style>
  <w:style w:type="paragraph" w:customStyle="1" w:styleId="afc">
    <w:name w:val="Гост Б"/>
    <w:basedOn w:val="11"/>
    <w:rsid w:val="00AB45E1"/>
    <w:rPr>
      <w:rFonts w:ascii="GOST type B" w:hAnsi="GOST type B"/>
      <w:i/>
    </w:rPr>
  </w:style>
  <w:style w:type="paragraph" w:customStyle="1" w:styleId="afd">
    <w:name w:val="Рисунок"/>
    <w:basedOn w:val="11"/>
    <w:next w:val="afa"/>
    <w:rsid w:val="00AB45E1"/>
    <w:pPr>
      <w:spacing w:line="240" w:lineRule="auto"/>
    </w:pPr>
    <w:rPr>
      <w:sz w:val="24"/>
    </w:rPr>
  </w:style>
  <w:style w:type="paragraph" w:customStyle="1" w:styleId="afe">
    <w:name w:val="Стиль в таблице"/>
    <w:basedOn w:val="a0"/>
    <w:rsid w:val="00AB45E1"/>
    <w:pPr>
      <w:jc w:val="both"/>
    </w:pPr>
    <w:rPr>
      <w:sz w:val="28"/>
      <w:szCs w:val="28"/>
    </w:rPr>
  </w:style>
  <w:style w:type="paragraph" w:customStyle="1" w:styleId="aff">
    <w:name w:val="Стиль Название объекта + по ширине"/>
    <w:basedOn w:val="ab"/>
    <w:rsid w:val="00AB45E1"/>
    <w:pPr>
      <w:ind w:firstLine="709"/>
      <w:jc w:val="right"/>
      <w:outlineLvl w:val="9"/>
    </w:pPr>
    <w:rPr>
      <w:b/>
      <w:bCs/>
      <w:szCs w:val="24"/>
    </w:rPr>
  </w:style>
  <w:style w:type="paragraph" w:customStyle="1" w:styleId="1212">
    <w:name w:val="Стиль полужирный по центру Перед:  12 пт После:  12 пт"/>
    <w:basedOn w:val="a0"/>
    <w:rsid w:val="00AB45E1"/>
    <w:pPr>
      <w:spacing w:before="240"/>
      <w:ind w:firstLine="709"/>
      <w:jc w:val="center"/>
    </w:pPr>
    <w:rPr>
      <w:b/>
      <w:bCs/>
      <w:sz w:val="28"/>
    </w:rPr>
  </w:style>
  <w:style w:type="paragraph" w:styleId="aff0">
    <w:name w:val="Balloon Text"/>
    <w:basedOn w:val="a0"/>
    <w:semiHidden/>
    <w:rsid w:val="00B56A92"/>
    <w:rPr>
      <w:rFonts w:ascii="Tahoma" w:hAnsi="Tahoma" w:cs="Tahoma"/>
      <w:sz w:val="16"/>
      <w:szCs w:val="16"/>
    </w:rPr>
  </w:style>
  <w:style w:type="table" w:styleId="aff1">
    <w:name w:val="Table Grid"/>
    <w:basedOn w:val="a3"/>
    <w:uiPriority w:val="59"/>
    <w:rsid w:val="00CE33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9D01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22"/>
    </w:rPr>
  </w:style>
  <w:style w:type="character" w:styleId="aff2">
    <w:name w:val="Strong"/>
    <w:basedOn w:val="a2"/>
    <w:qFormat/>
    <w:rsid w:val="00D71A85"/>
    <w:rPr>
      <w:b/>
      <w:bCs/>
    </w:rPr>
  </w:style>
  <w:style w:type="paragraph" w:customStyle="1" w:styleId="aff3">
    <w:name w:val="Чертежный"/>
    <w:rsid w:val="00FE5A18"/>
    <w:pPr>
      <w:jc w:val="both"/>
    </w:pPr>
    <w:rPr>
      <w:rFonts w:ascii="GOST type A" w:hAnsi="GOST type A"/>
      <w:i/>
      <w:sz w:val="28"/>
      <w:lang w:val="uk-UA" w:eastAsia="en-US"/>
    </w:rPr>
  </w:style>
  <w:style w:type="paragraph" w:styleId="12">
    <w:name w:val="index 1"/>
    <w:basedOn w:val="a0"/>
    <w:next w:val="a0"/>
    <w:autoRedefine/>
    <w:semiHidden/>
    <w:rsid w:val="00700A08"/>
    <w:pPr>
      <w:ind w:left="200" w:hanging="200"/>
    </w:pPr>
    <w:rPr>
      <w:lang w:val="en-US"/>
    </w:rPr>
  </w:style>
  <w:style w:type="paragraph" w:customStyle="1" w:styleId="aff4">
    <w:name w:val="Обычный без отступа по ширине"/>
    <w:basedOn w:val="a0"/>
    <w:rsid w:val="003D01EE"/>
    <w:pPr>
      <w:spacing w:line="360" w:lineRule="auto"/>
      <w:jc w:val="both"/>
    </w:pPr>
    <w:rPr>
      <w:rFonts w:ascii="Arial" w:hAnsi="Arial"/>
      <w:sz w:val="24"/>
      <w:szCs w:val="24"/>
    </w:rPr>
  </w:style>
  <w:style w:type="character" w:styleId="aff5">
    <w:name w:val="annotation reference"/>
    <w:basedOn w:val="a2"/>
    <w:rsid w:val="0000243F"/>
    <w:rPr>
      <w:sz w:val="16"/>
      <w:szCs w:val="16"/>
    </w:rPr>
  </w:style>
  <w:style w:type="paragraph" w:styleId="aff6">
    <w:name w:val="annotation text"/>
    <w:basedOn w:val="a0"/>
    <w:link w:val="aff7"/>
    <w:rsid w:val="0000243F"/>
  </w:style>
  <w:style w:type="character" w:customStyle="1" w:styleId="aff7">
    <w:name w:val="Текст примечания Знак"/>
    <w:basedOn w:val="a2"/>
    <w:link w:val="aff6"/>
    <w:rsid w:val="0000243F"/>
  </w:style>
  <w:style w:type="paragraph" w:styleId="aff8">
    <w:name w:val="annotation subject"/>
    <w:basedOn w:val="aff6"/>
    <w:next w:val="aff6"/>
    <w:link w:val="aff9"/>
    <w:rsid w:val="0000243F"/>
    <w:rPr>
      <w:b/>
      <w:bCs/>
    </w:rPr>
  </w:style>
  <w:style w:type="character" w:customStyle="1" w:styleId="aff9">
    <w:name w:val="Тема примечания Знак"/>
    <w:basedOn w:val="aff7"/>
    <w:link w:val="aff8"/>
    <w:rsid w:val="0000243F"/>
    <w:rPr>
      <w:b/>
      <w:bCs/>
    </w:rPr>
  </w:style>
  <w:style w:type="paragraph" w:customStyle="1" w:styleId="24306-80">
    <w:name w:val="ГОСТ 24.306-80"/>
    <w:basedOn w:val="a0"/>
    <w:rsid w:val="008775FC"/>
    <w:pPr>
      <w:numPr>
        <w:ilvl w:val="1"/>
        <w:numId w:val="7"/>
      </w:numPr>
    </w:pPr>
    <w:rPr>
      <w:b/>
      <w:lang w:eastAsia="en-US"/>
    </w:rPr>
  </w:style>
  <w:style w:type="paragraph" w:customStyle="1" w:styleId="Iauiue">
    <w:name w:val="Iau?iue"/>
    <w:rsid w:val="00553E7B"/>
    <w:rPr>
      <w:sz w:val="26"/>
    </w:rPr>
  </w:style>
  <w:style w:type="paragraph" w:customStyle="1" w:styleId="8114">
    <w:name w:val="81_титул14ж"/>
    <w:basedOn w:val="a0"/>
    <w:rsid w:val="009C61B8"/>
    <w:pPr>
      <w:spacing w:line="360" w:lineRule="auto"/>
      <w:jc w:val="center"/>
    </w:pPr>
    <w:rPr>
      <w:rFonts w:ascii="Arial" w:hAnsi="Arial"/>
      <w:b/>
      <w:sz w:val="28"/>
      <w:szCs w:val="24"/>
    </w:rPr>
  </w:style>
  <w:style w:type="character" w:customStyle="1" w:styleId="FontStyle293">
    <w:name w:val="Font Style293"/>
    <w:basedOn w:val="a2"/>
    <w:uiPriority w:val="99"/>
    <w:rsid w:val="00687114"/>
    <w:rPr>
      <w:rFonts w:ascii="Times New Roman" w:hAnsi="Times New Roman" w:cs="Times New Roman"/>
      <w:sz w:val="22"/>
      <w:szCs w:val="22"/>
    </w:rPr>
  </w:style>
  <w:style w:type="character" w:customStyle="1" w:styleId="aa">
    <w:name w:val="Основной текст Знак"/>
    <w:aliases w:val="body text Знак,Основной текст Знак Знак Знак Знак,Основной текст таблиц Знак,в таблице Знак,таблицы Знак,в таблицах Знак, в таблице Знак, в таблицах Знак"/>
    <w:basedOn w:val="a2"/>
    <w:link w:val="a1"/>
    <w:rsid w:val="00461CF2"/>
    <w:rPr>
      <w:sz w:val="24"/>
    </w:rPr>
  </w:style>
  <w:style w:type="character" w:customStyle="1" w:styleId="a8">
    <w:name w:val="Нижний колонтитул Знак"/>
    <w:basedOn w:val="a2"/>
    <w:link w:val="a7"/>
    <w:uiPriority w:val="99"/>
    <w:rsid w:val="00115847"/>
    <w:rPr>
      <w:sz w:val="24"/>
    </w:rPr>
  </w:style>
  <w:style w:type="character" w:customStyle="1" w:styleId="a6">
    <w:name w:val="Верхний колонтитул Знак"/>
    <w:basedOn w:val="a2"/>
    <w:link w:val="a5"/>
    <w:uiPriority w:val="99"/>
    <w:rsid w:val="00115847"/>
  </w:style>
  <w:style w:type="table" w:customStyle="1" w:styleId="13">
    <w:name w:val="Сетка таблицы1"/>
    <w:basedOn w:val="a3"/>
    <w:next w:val="aff1"/>
    <w:rsid w:val="006D12F7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3"/>
    <w:next w:val="aff1"/>
    <w:rsid w:val="00CF6FC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3"/>
    <w:next w:val="aff1"/>
    <w:rsid w:val="00CF6FC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3"/>
    <w:next w:val="aff1"/>
    <w:rsid w:val="00614E2C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3"/>
    <w:next w:val="aff1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3"/>
    <w:next w:val="aff1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basedOn w:val="a3"/>
    <w:next w:val="aff1"/>
    <w:rsid w:val="00457102"/>
    <w:pPr>
      <w:jc w:val="center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--0">
    <w:name w:val="-=Основной текст=- Знак"/>
    <w:link w:val="--1"/>
    <w:locked/>
    <w:rsid w:val="009C657D"/>
    <w:rPr>
      <w:rFonts w:cs="Arial"/>
      <w:bCs/>
      <w:kern w:val="28"/>
      <w:sz w:val="24"/>
      <w:szCs w:val="28"/>
    </w:rPr>
  </w:style>
  <w:style w:type="paragraph" w:customStyle="1" w:styleId="--1">
    <w:name w:val="-=Основной текст=-"/>
    <w:link w:val="--0"/>
    <w:qFormat/>
    <w:rsid w:val="009C657D"/>
    <w:pPr>
      <w:spacing w:line="360" w:lineRule="auto"/>
      <w:ind w:firstLine="567"/>
      <w:jc w:val="both"/>
    </w:pPr>
    <w:rPr>
      <w:rFonts w:cs="Arial"/>
      <w:bCs/>
      <w:kern w:val="28"/>
      <w:sz w:val="24"/>
      <w:szCs w:val="28"/>
    </w:rPr>
  </w:style>
  <w:style w:type="character" w:customStyle="1" w:styleId="text-base">
    <w:name w:val="text-base"/>
    <w:basedOn w:val="a2"/>
    <w:rsid w:val="00DA5FBB"/>
  </w:style>
  <w:style w:type="character" w:customStyle="1" w:styleId="apple-converted-space">
    <w:name w:val="apple-converted-space"/>
    <w:basedOn w:val="a2"/>
    <w:rsid w:val="00DA5FBB"/>
  </w:style>
  <w:style w:type="character" w:customStyle="1" w:styleId="affa">
    <w:name w:val="Абзац списка Знак"/>
    <w:aliases w:val="Маркировка тире Знак,Абзац с отступом Знак"/>
    <w:basedOn w:val="a2"/>
    <w:link w:val="affb"/>
    <w:uiPriority w:val="34"/>
    <w:locked/>
    <w:rsid w:val="00F45720"/>
  </w:style>
  <w:style w:type="paragraph" w:styleId="affb">
    <w:name w:val="List Paragraph"/>
    <w:aliases w:val="Маркировка тире,Абзац с отступом"/>
    <w:basedOn w:val="a0"/>
    <w:link w:val="affa"/>
    <w:uiPriority w:val="34"/>
    <w:qFormat/>
    <w:rsid w:val="00F45720"/>
    <w:pPr>
      <w:ind w:left="720"/>
      <w:contextualSpacing/>
    </w:pPr>
  </w:style>
  <w:style w:type="paragraph" w:customStyle="1" w:styleId="ConsPlusNormal">
    <w:name w:val="ConsPlusNormal"/>
    <w:rsid w:val="00F4572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--">
    <w:name w:val="-=Основной текст с маркером=-"/>
    <w:basedOn w:val="--1"/>
    <w:rsid w:val="003F161F"/>
    <w:pPr>
      <w:numPr>
        <w:numId w:val="11"/>
      </w:numPr>
      <w:tabs>
        <w:tab w:val="left" w:pos="851"/>
      </w:tabs>
      <w:ind w:left="0" w:firstLine="567"/>
    </w:pPr>
    <w:rPr>
      <w:rFonts w:cs="Times New Roman"/>
      <w:bCs w:val="0"/>
      <w:szCs w:val="20"/>
    </w:rPr>
  </w:style>
  <w:style w:type="paragraph" w:customStyle="1" w:styleId="--2">
    <w:name w:val="-=Основной текс=- для СП"/>
    <w:basedOn w:val="--1"/>
    <w:link w:val="--3"/>
    <w:qFormat/>
    <w:rsid w:val="004314C2"/>
    <w:pPr>
      <w:spacing w:line="240" w:lineRule="auto"/>
      <w:ind w:right="34" w:firstLine="0"/>
      <w:jc w:val="left"/>
    </w:pPr>
    <w:rPr>
      <w:rFonts w:cs="Times New Roman"/>
      <w:bCs w:val="0"/>
      <w:szCs w:val="24"/>
      <w:lang w:eastAsia="en-US"/>
    </w:rPr>
  </w:style>
  <w:style w:type="character" w:customStyle="1" w:styleId="--3">
    <w:name w:val="-=Основной текс=- для СП Знак"/>
    <w:basedOn w:val="--0"/>
    <w:link w:val="--2"/>
    <w:rsid w:val="004314C2"/>
    <w:rPr>
      <w:rFonts w:cs="Arial"/>
      <w:bCs w:val="0"/>
      <w:kern w:val="28"/>
      <w:sz w:val="24"/>
      <w:szCs w:val="24"/>
      <w:lang w:eastAsia="en-US"/>
    </w:rPr>
  </w:style>
  <w:style w:type="character" w:customStyle="1" w:styleId="ae">
    <w:name w:val="Основной текст с отступом Знак"/>
    <w:basedOn w:val="a2"/>
    <w:link w:val="ad"/>
    <w:rsid w:val="00A366F1"/>
    <w:rPr>
      <w:sz w:val="24"/>
    </w:rPr>
  </w:style>
  <w:style w:type="paragraph" w:customStyle="1" w:styleId="8">
    <w:name w:val="Стиль8"/>
    <w:basedOn w:val="affb"/>
    <w:qFormat/>
    <w:rsid w:val="00FC6CA8"/>
    <w:pPr>
      <w:numPr>
        <w:numId w:val="45"/>
      </w:numPr>
      <w:spacing w:line="360" w:lineRule="auto"/>
      <w:jc w:val="both"/>
    </w:pPr>
    <w:rPr>
      <w:rFonts w:eastAsiaTheme="minorHAnsi" w:cstheme="minorBidi"/>
      <w:sz w:val="24"/>
      <w:szCs w:val="22"/>
      <w:lang w:eastAsia="en-US"/>
    </w:rPr>
  </w:style>
  <w:style w:type="paragraph" w:customStyle="1" w:styleId="ConsNonformat">
    <w:name w:val="ConsNonformat"/>
    <w:rsid w:val="00920E4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info@ec35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mailto:e-mail: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nfo@ec35.ru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4.xml"/><Relationship Id="rId10" Type="http://schemas.openxmlformats.org/officeDocument/2006/relationships/hyperlink" Target="mailto:e-mail:" TargetMode="External"/><Relationship Id="rId19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Relationship Id="rId22" Type="http://schemas.openxmlformats.org/officeDocument/2006/relationships/header" Target="header5.xml"/><Relationship Id="rId27" Type="http://schemas.openxmlformats.org/officeDocument/2006/relationships/theme" Target="theme/theme1.xml"/></Relationships>
</file>

<file path=word/_rels/footer5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eskd\&#1090;&#1077;&#1082;&#1089;&#1090;&#1086;&#1074;&#1099;&#1081;%20&#1076;&#1086;&#1082;&#1091;&#1084;&#1077;&#1085;&#1090;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A1660-8013-4590-B540-A363E44C3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текстовый документ1</Template>
  <TotalTime>6</TotalTime>
  <Pages>7</Pages>
  <Words>1318</Words>
  <Characters>7514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Титульный лист ТРП</vt:lpstr>
    </vt:vector>
  </TitlesOfParts>
  <Company>elpromsv</Company>
  <LinksUpToDate>false</LinksUpToDate>
  <CharactersWithSpaces>8815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Титульный лист ТРП</dc:title>
  <dc:subject>СОТИ АССО ФГУП концерн "Росэнергоатом"</dc:subject>
  <dc:creator>Чермашенцев А.В.</dc:creator>
  <cp:lastModifiedBy>Vadim</cp:lastModifiedBy>
  <cp:revision>11</cp:revision>
  <cp:lastPrinted>2017-10-24T09:59:00Z</cp:lastPrinted>
  <dcterms:created xsi:type="dcterms:W3CDTF">2017-10-24T09:59:00Z</dcterms:created>
  <dcterms:modified xsi:type="dcterms:W3CDTF">2017-11-06T09:54:00Z</dcterms:modified>
</cp:coreProperties>
</file>