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8" w:type="pct"/>
        <w:tblInd w:w="84" w:type="dxa"/>
        <w:tblLayout w:type="fixed"/>
        <w:tblCellMar>
          <w:left w:w="0" w:type="dxa"/>
          <w:right w:w="0" w:type="dxa"/>
        </w:tblCellMar>
        <w:tblLook w:val="04A0" w:firstRow="1" w:lastRow="0" w:firstColumn="1" w:lastColumn="0" w:noHBand="0" w:noVBand="1"/>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14:anchorId="0026BA15" wp14:editId="68BD585F">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1E4258" w:rsidP="00F1089B">
            <w:pPr>
              <w:jc w:val="center"/>
              <w:rPr>
                <w:b/>
                <w:szCs w:val="28"/>
              </w:rPr>
            </w:pPr>
            <w:hyperlink r:id="rId10"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1"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firstRow="1" w:lastRow="0" w:firstColumn="1" w:lastColumn="0" w:noHBand="0" w:noVBand="1"/>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spellStart"/>
            <w:proofErr w:type="gramStart"/>
            <w:r w:rsidRPr="003E1393">
              <w:rPr>
                <w:b/>
                <w:sz w:val="36"/>
                <w:szCs w:val="36"/>
              </w:rPr>
              <w:t>ВЛ</w:t>
            </w:r>
            <w:proofErr w:type="spellEnd"/>
            <w:proofErr w:type="gramEnd"/>
            <w:r w:rsidRPr="003E1393">
              <w:rPr>
                <w:b/>
                <w:sz w:val="36"/>
                <w:szCs w:val="36"/>
              </w:rPr>
              <w:t xml:space="preserve"> 110 </w:t>
            </w:r>
            <w:proofErr w:type="spellStart"/>
            <w:r w:rsidRPr="003E1393">
              <w:rPr>
                <w:b/>
                <w:sz w:val="36"/>
                <w:szCs w:val="36"/>
              </w:rPr>
              <w:t>кВ</w:t>
            </w:r>
            <w:proofErr w:type="spellEnd"/>
            <w:r w:rsidRPr="003E1393">
              <w:rPr>
                <w:b/>
                <w:sz w:val="36"/>
                <w:szCs w:val="36"/>
              </w:rPr>
              <w:t xml:space="preserve"> до требований </w:t>
            </w:r>
            <w:proofErr w:type="spellStart"/>
            <w:r w:rsidRPr="003E1393">
              <w:rPr>
                <w:b/>
                <w:sz w:val="36"/>
                <w:szCs w:val="36"/>
              </w:rPr>
              <w:t>ПУЭ</w:t>
            </w:r>
            <w:proofErr w:type="spellEnd"/>
            <w:r w:rsidRPr="003E1393">
              <w:rPr>
                <w:b/>
                <w:sz w:val="36"/>
                <w:szCs w:val="36"/>
              </w:rPr>
              <w:t xml:space="preserve">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397813" w:rsidRPr="001B6581" w:rsidRDefault="00A25378" w:rsidP="00AD68B1">
            <w:pPr>
              <w:jc w:val="center"/>
              <w:rPr>
                <w:b/>
                <w:sz w:val="36"/>
                <w:szCs w:val="36"/>
              </w:rPr>
            </w:pPr>
            <w:proofErr w:type="gramStart"/>
            <w:r w:rsidRPr="00A25378">
              <w:rPr>
                <w:b/>
                <w:sz w:val="36"/>
                <w:szCs w:val="36"/>
              </w:rPr>
              <w:t>Высоковольтная</w:t>
            </w:r>
            <w:proofErr w:type="gramEnd"/>
            <w:r w:rsidRPr="00A25378">
              <w:rPr>
                <w:b/>
                <w:sz w:val="36"/>
                <w:szCs w:val="36"/>
              </w:rPr>
              <w:t xml:space="preserve"> линия-110 </w:t>
            </w:r>
            <w:proofErr w:type="spellStart"/>
            <w:r w:rsidRPr="00A25378">
              <w:rPr>
                <w:b/>
                <w:sz w:val="36"/>
                <w:szCs w:val="36"/>
              </w:rPr>
              <w:t>кВ</w:t>
            </w:r>
            <w:proofErr w:type="spellEnd"/>
            <w:r w:rsidRPr="00A25378">
              <w:rPr>
                <w:b/>
                <w:sz w:val="36"/>
                <w:szCs w:val="36"/>
              </w:rPr>
              <w:t xml:space="preserve"> «Белоярская - </w:t>
            </w:r>
            <w:proofErr w:type="spellStart"/>
            <w:r w:rsidRPr="00A25378">
              <w:rPr>
                <w:b/>
                <w:sz w:val="36"/>
                <w:szCs w:val="36"/>
              </w:rPr>
              <w:t>Амня</w:t>
            </w:r>
            <w:proofErr w:type="spellEnd"/>
            <w:r w:rsidRPr="00A25378">
              <w:rPr>
                <w:b/>
                <w:sz w:val="36"/>
                <w:szCs w:val="36"/>
              </w:rPr>
              <w:t>»</w:t>
            </w:r>
            <w:r w:rsidR="00AD68B1" w:rsidRPr="003E1393">
              <w:rPr>
                <w:b/>
                <w:sz w:val="36"/>
                <w:szCs w:val="36"/>
              </w:rPr>
              <w:t xml:space="preserve"> </w:t>
            </w:r>
          </w:p>
          <w:p w:rsidR="00AD68B1" w:rsidRPr="001B6581" w:rsidRDefault="00AD68B1" w:rsidP="00AD68B1">
            <w:pPr>
              <w:jc w:val="center"/>
              <w:rPr>
                <w:b/>
                <w:sz w:val="36"/>
                <w:szCs w:val="36"/>
              </w:rPr>
            </w:pPr>
          </w:p>
          <w:p w:rsidR="00AD68B1" w:rsidRPr="001B6581" w:rsidRDefault="00AD68B1" w:rsidP="00AD68B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3E3D71" w:rsidTr="00DE39E6">
        <w:trPr>
          <w:trHeight w:val="754"/>
        </w:trPr>
        <w:tc>
          <w:tcPr>
            <w:tcW w:w="10461" w:type="dxa"/>
            <w:vAlign w:val="center"/>
          </w:tcPr>
          <w:p w:rsidR="00397813" w:rsidRPr="00CD73D5" w:rsidRDefault="00397813" w:rsidP="000753CD">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0753CD">
              <w:rPr>
                <w:rFonts w:ascii="Times New Roman" w:hAnsi="Times New Roman"/>
                <w:b/>
                <w:bCs/>
                <w:sz w:val="28"/>
                <w:szCs w:val="28"/>
                <w:lang w:val="en-US"/>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AD68B1">
            <w:pPr>
              <w:jc w:val="center"/>
              <w:rPr>
                <w:b/>
                <w:bCs/>
                <w:sz w:val="28"/>
                <w:szCs w:val="28"/>
              </w:rPr>
            </w:pPr>
            <w:r w:rsidRPr="003E1393">
              <w:rPr>
                <w:b/>
                <w:bCs/>
                <w:sz w:val="28"/>
                <w:szCs w:val="28"/>
              </w:rPr>
              <w:t>170605-0</w:t>
            </w:r>
            <w:r w:rsidR="00AD68B1">
              <w:rPr>
                <w:b/>
                <w:bCs/>
                <w:sz w:val="28"/>
                <w:szCs w:val="28"/>
                <w:lang w:val="en-US"/>
              </w:rPr>
              <w:t>9</w:t>
            </w:r>
            <w:r w:rsidRPr="003E1393">
              <w:rPr>
                <w:b/>
                <w:bCs/>
                <w:sz w:val="28"/>
                <w:szCs w:val="28"/>
              </w:rPr>
              <w:t>-</w:t>
            </w:r>
            <w:proofErr w:type="spellStart"/>
            <w:r w:rsidRPr="003E1393">
              <w:rPr>
                <w:b/>
                <w:bCs/>
                <w:sz w:val="28"/>
                <w:szCs w:val="28"/>
              </w:rPr>
              <w:t>Т</w:t>
            </w:r>
            <w:r w:rsidR="00093EB8">
              <w:rPr>
                <w:b/>
                <w:bCs/>
                <w:sz w:val="28"/>
                <w:szCs w:val="28"/>
              </w:rPr>
              <w:t>5</w:t>
            </w:r>
            <w:r w:rsidRPr="003E1393">
              <w:rPr>
                <w:b/>
                <w:bCs/>
                <w:sz w:val="28"/>
                <w:szCs w:val="28"/>
              </w:rPr>
              <w:t>-</w:t>
            </w:r>
            <w:r w:rsidR="00093EB8">
              <w:rPr>
                <w:b/>
                <w:bCs/>
                <w:sz w:val="28"/>
                <w:szCs w:val="28"/>
              </w:rPr>
              <w:t>ПОС</w:t>
            </w:r>
            <w:proofErr w:type="spellEnd"/>
          </w:p>
        </w:tc>
      </w:tr>
      <w:tr w:rsidR="00085242" w:rsidRPr="003E3D71"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7A489A">
          <w:headerReference w:type="default" r:id="rId12"/>
          <w:footerReference w:type="default" r:id="rId13"/>
          <w:headerReference w:type="first" r:id="rId14"/>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firstRow="1" w:lastRow="0" w:firstColumn="1" w:lastColumn="0" w:noHBand="0" w:noVBand="1"/>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14:anchorId="5299CB31" wp14:editId="711505FE">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1E4258" w:rsidP="00F1089B">
            <w:pPr>
              <w:jc w:val="center"/>
              <w:rPr>
                <w:b/>
                <w:szCs w:val="28"/>
              </w:rPr>
            </w:pPr>
            <w:hyperlink r:id="rId15"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6"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firstRow="1" w:lastRow="0" w:firstColumn="1" w:lastColumn="0" w:noHBand="0" w:noVBand="1"/>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spellStart"/>
            <w:proofErr w:type="gramStart"/>
            <w:r w:rsidRPr="003E1393">
              <w:rPr>
                <w:b/>
                <w:sz w:val="36"/>
                <w:szCs w:val="36"/>
              </w:rPr>
              <w:t>ВЛ</w:t>
            </w:r>
            <w:proofErr w:type="spellEnd"/>
            <w:proofErr w:type="gramEnd"/>
            <w:r w:rsidRPr="003E1393">
              <w:rPr>
                <w:b/>
                <w:sz w:val="36"/>
                <w:szCs w:val="36"/>
              </w:rPr>
              <w:t xml:space="preserve"> 110 </w:t>
            </w:r>
            <w:proofErr w:type="spellStart"/>
            <w:r w:rsidRPr="003E1393">
              <w:rPr>
                <w:b/>
                <w:sz w:val="36"/>
                <w:szCs w:val="36"/>
              </w:rPr>
              <w:t>кВ</w:t>
            </w:r>
            <w:proofErr w:type="spellEnd"/>
            <w:r w:rsidRPr="003E1393">
              <w:rPr>
                <w:b/>
                <w:sz w:val="36"/>
                <w:szCs w:val="36"/>
              </w:rPr>
              <w:t xml:space="preserve"> до требований </w:t>
            </w:r>
            <w:proofErr w:type="spellStart"/>
            <w:r w:rsidRPr="003E1393">
              <w:rPr>
                <w:b/>
                <w:sz w:val="36"/>
                <w:szCs w:val="36"/>
              </w:rPr>
              <w:t>ПУЭ</w:t>
            </w:r>
            <w:proofErr w:type="spellEnd"/>
            <w:r w:rsidRPr="003E1393">
              <w:rPr>
                <w:b/>
                <w:sz w:val="36"/>
                <w:szCs w:val="36"/>
              </w:rPr>
              <w:t xml:space="preserve">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AD68B1" w:rsidRPr="001B6581" w:rsidRDefault="00A25378" w:rsidP="00AD68B1">
            <w:pPr>
              <w:jc w:val="center"/>
              <w:rPr>
                <w:b/>
                <w:sz w:val="36"/>
                <w:szCs w:val="36"/>
              </w:rPr>
            </w:pPr>
            <w:proofErr w:type="gramStart"/>
            <w:r w:rsidRPr="00A25378">
              <w:rPr>
                <w:b/>
                <w:sz w:val="36"/>
                <w:szCs w:val="36"/>
              </w:rPr>
              <w:t>Высоковольтная</w:t>
            </w:r>
            <w:proofErr w:type="gramEnd"/>
            <w:r w:rsidRPr="00A25378">
              <w:rPr>
                <w:b/>
                <w:sz w:val="36"/>
                <w:szCs w:val="36"/>
              </w:rPr>
              <w:t xml:space="preserve"> линия-110 </w:t>
            </w:r>
            <w:proofErr w:type="spellStart"/>
            <w:r w:rsidRPr="00A25378">
              <w:rPr>
                <w:b/>
                <w:sz w:val="36"/>
                <w:szCs w:val="36"/>
              </w:rPr>
              <w:t>кВ</w:t>
            </w:r>
            <w:proofErr w:type="spellEnd"/>
            <w:r w:rsidRPr="00A25378">
              <w:rPr>
                <w:b/>
                <w:sz w:val="36"/>
                <w:szCs w:val="36"/>
              </w:rPr>
              <w:t xml:space="preserve"> «Белоярская - </w:t>
            </w:r>
            <w:proofErr w:type="spellStart"/>
            <w:r w:rsidRPr="00A25378">
              <w:rPr>
                <w:b/>
                <w:sz w:val="36"/>
                <w:szCs w:val="36"/>
              </w:rPr>
              <w:t>Амня</w:t>
            </w:r>
            <w:proofErr w:type="spellEnd"/>
            <w:r w:rsidRPr="00A25378">
              <w:rPr>
                <w:b/>
                <w:sz w:val="36"/>
                <w:szCs w:val="36"/>
              </w:rPr>
              <w:t>»</w:t>
            </w:r>
            <w:r w:rsidR="00AD68B1" w:rsidRPr="003E1393">
              <w:rPr>
                <w:b/>
                <w:sz w:val="36"/>
                <w:szCs w:val="36"/>
              </w:rPr>
              <w:t xml:space="preserve"> </w:t>
            </w:r>
          </w:p>
          <w:p w:rsidR="00BD0AAB" w:rsidRPr="00085242" w:rsidRDefault="00BD0AAB" w:rsidP="00BD0AAB">
            <w:pPr>
              <w:jc w:val="center"/>
              <w:rPr>
                <w:b/>
                <w:bCs/>
                <w:sz w:val="40"/>
                <w:szCs w:val="40"/>
              </w:rPr>
            </w:pP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AD68B1">
            <w:pPr>
              <w:jc w:val="center"/>
              <w:rPr>
                <w:bCs/>
                <w:sz w:val="28"/>
                <w:szCs w:val="28"/>
              </w:rPr>
            </w:pPr>
            <w:r w:rsidRPr="003E1393">
              <w:rPr>
                <w:b/>
                <w:bCs/>
                <w:sz w:val="28"/>
                <w:szCs w:val="28"/>
              </w:rPr>
              <w:t>170605-0</w:t>
            </w:r>
            <w:r w:rsidR="00AD68B1">
              <w:rPr>
                <w:b/>
                <w:bCs/>
                <w:sz w:val="28"/>
                <w:szCs w:val="28"/>
                <w:lang w:val="en-US"/>
              </w:rPr>
              <w:t>9</w:t>
            </w:r>
            <w:r w:rsidRPr="003E1393">
              <w:rPr>
                <w:b/>
                <w:bCs/>
                <w:sz w:val="28"/>
                <w:szCs w:val="28"/>
              </w:rPr>
              <w:t>-</w:t>
            </w:r>
            <w:proofErr w:type="spellStart"/>
            <w:r w:rsidRPr="003E1393">
              <w:rPr>
                <w:b/>
                <w:bCs/>
                <w:sz w:val="28"/>
                <w:szCs w:val="28"/>
              </w:rPr>
              <w:t>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14:anchorId="4134A7A1" wp14:editId="1C0F9140">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093EB8">
              <w:rPr>
                <w:b/>
                <w:bCs/>
                <w:sz w:val="28"/>
                <w:szCs w:val="28"/>
              </w:rPr>
              <w:t>ПОС</w:t>
            </w:r>
            <w:proofErr w:type="spellEnd"/>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firstRow="1" w:lastRow="0" w:firstColumn="1" w:lastColumn="0" w:noHBand="0" w:noVBand="1"/>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14:anchorId="1ABA3877" wp14:editId="7514EEA4">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14:anchorId="3F13F95F" wp14:editId="7C528BA6">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proofErr w:type="spellStart"/>
            <w:r w:rsidRPr="00E276CA">
              <w:rPr>
                <w:rFonts w:ascii="Times New Roman" w:hAnsi="Times New Roman"/>
                <w:b/>
                <w:bCs/>
                <w:sz w:val="28"/>
                <w:szCs w:val="28"/>
              </w:rPr>
              <w:t>С.А</w:t>
            </w:r>
            <w:proofErr w:type="spellEnd"/>
            <w:r w:rsidRPr="00E276CA">
              <w:rPr>
                <w:rFonts w:ascii="Times New Roman" w:hAnsi="Times New Roman"/>
                <w:b/>
                <w:bCs/>
                <w:sz w:val="28"/>
                <w:szCs w:val="28"/>
              </w:rPr>
              <w:t>.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proofErr w:type="spellStart"/>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proofErr w:type="spellEnd"/>
            <w:r w:rsidRPr="00E276CA">
              <w:rPr>
                <w:rFonts w:ascii="Times New Roman" w:hAnsi="Times New Roman"/>
                <w:b/>
                <w:bCs/>
                <w:sz w:val="28"/>
                <w:szCs w:val="28"/>
              </w:rPr>
              <w:t xml:space="preserve">. </w:t>
            </w:r>
            <w:proofErr w:type="spellStart"/>
            <w:r>
              <w:rPr>
                <w:rFonts w:ascii="Times New Roman" w:hAnsi="Times New Roman"/>
                <w:b/>
                <w:bCs/>
                <w:sz w:val="28"/>
                <w:szCs w:val="28"/>
              </w:rPr>
              <w:t>Васев</w:t>
            </w:r>
            <w:proofErr w:type="spellEnd"/>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7A489A">
          <w:headerReference w:type="first" r:id="rId18"/>
          <w:footerReference w:type="first" r:id="rId19"/>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AD68B1">
            <w:pPr>
              <w:pStyle w:val="--8"/>
              <w:jc w:val="center"/>
            </w:pPr>
            <w:r w:rsidRPr="007F3622">
              <w:t>170605-0</w:t>
            </w:r>
            <w:r w:rsidR="00AD68B1">
              <w:rPr>
                <w:lang w:val="en-US"/>
              </w:rPr>
              <w:t>9</w:t>
            </w:r>
            <w:r w:rsidRPr="007F3622">
              <w:t>-</w:t>
            </w:r>
            <w:proofErr w:type="spellStart"/>
            <w:r w:rsidRPr="007F3622">
              <w:t>Т</w:t>
            </w:r>
            <w:r w:rsidR="00093EB8">
              <w:t>5</w:t>
            </w:r>
            <w:r w:rsidRPr="007F3622">
              <w:t>-</w:t>
            </w:r>
            <w:r w:rsidR="00093EB8">
              <w:t>ПОС</w:t>
            </w:r>
            <w:proofErr w:type="gramStart"/>
            <w:r w:rsidR="003E3D71">
              <w:t>.</w:t>
            </w:r>
            <w:r w:rsidR="00DA5FBB" w:rsidRPr="0085165B">
              <w:t>С</w:t>
            </w:r>
            <w:proofErr w:type="spellEnd"/>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AD68B1">
            <w:pPr>
              <w:pStyle w:val="--8"/>
              <w:jc w:val="center"/>
            </w:pPr>
            <w:r w:rsidRPr="007F3622">
              <w:t>170605-0</w:t>
            </w:r>
            <w:r w:rsidR="00AD68B1">
              <w:rPr>
                <w:lang w:val="en-US"/>
              </w:rPr>
              <w:t>9</w:t>
            </w:r>
            <w:r w:rsidRPr="007F3622">
              <w:t>-</w:t>
            </w:r>
            <w:proofErr w:type="spellStart"/>
            <w:r w:rsidRPr="007F3622">
              <w:t>Т</w:t>
            </w:r>
            <w:r>
              <w:t>5</w:t>
            </w:r>
            <w:r w:rsidRPr="007F3622">
              <w:t>-</w:t>
            </w:r>
            <w:r>
              <w:t>ПОС</w:t>
            </w:r>
            <w:proofErr w:type="gramStart"/>
            <w:r w:rsidR="003E3D71">
              <w:t>.Т</w:t>
            </w:r>
            <w:proofErr w:type="gramEnd"/>
            <w:r w:rsidR="003E3D71">
              <w:t>Ч</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1B6581">
        <w:trPr>
          <w:cantSplit/>
          <w:trHeight w:val="438"/>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AD68B1">
            <w:pPr>
              <w:pStyle w:val="--7"/>
              <w:suppressAutoHyphens/>
              <w:spacing w:line="240" w:lineRule="auto"/>
              <w:ind w:firstLine="0"/>
              <w:jc w:val="center"/>
              <w:rPr>
                <w:rFonts w:cs="Times New Roman"/>
                <w:szCs w:val="24"/>
                <w:lang w:eastAsia="en-US"/>
              </w:rPr>
            </w:pPr>
            <w:r w:rsidRPr="007F3622">
              <w:t>170605-0</w:t>
            </w:r>
            <w:r w:rsidR="00AD68B1">
              <w:rPr>
                <w:lang w:val="en-US"/>
              </w:rPr>
              <w:t>9</w:t>
            </w:r>
            <w:r w:rsidRPr="007F3622">
              <w:t>-</w:t>
            </w:r>
            <w:proofErr w:type="spellStart"/>
            <w:r w:rsidRPr="007F3622">
              <w:t>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1B6581" w:rsidRPr="004218F0" w:rsidTr="001B6581">
        <w:trPr>
          <w:cantSplit/>
          <w:trHeight w:val="417"/>
        </w:trPr>
        <w:tc>
          <w:tcPr>
            <w:tcW w:w="3401" w:type="dxa"/>
            <w:tcBorders>
              <w:top w:val="single" w:sz="4" w:space="0" w:color="auto"/>
              <w:left w:val="single" w:sz="4" w:space="0" w:color="auto"/>
              <w:bottom w:val="single" w:sz="4" w:space="0" w:color="auto"/>
              <w:right w:val="single" w:sz="4" w:space="0" w:color="auto"/>
            </w:tcBorders>
            <w:vAlign w:val="center"/>
          </w:tcPr>
          <w:p w:rsidR="001B6581" w:rsidRPr="001B6581" w:rsidRDefault="001B6581" w:rsidP="001B6581">
            <w:pPr>
              <w:pStyle w:val="--7"/>
              <w:suppressAutoHyphens/>
              <w:spacing w:line="240" w:lineRule="auto"/>
              <w:ind w:firstLine="0"/>
              <w:jc w:val="center"/>
              <w:rPr>
                <w:lang w:val="en-US"/>
              </w:rPr>
            </w:pPr>
            <w:r w:rsidRPr="007F3622">
              <w:t>170605-0</w:t>
            </w:r>
            <w:r>
              <w:rPr>
                <w:lang w:val="en-US"/>
              </w:rPr>
              <w:t>9</w:t>
            </w:r>
            <w:r w:rsidRPr="007F3622">
              <w:t>-</w:t>
            </w:r>
            <w:proofErr w:type="spellStart"/>
            <w:r w:rsidRPr="007F3622">
              <w:t>Т</w:t>
            </w:r>
            <w:r>
              <w:t>5</w:t>
            </w:r>
            <w:r w:rsidRPr="007F3622">
              <w:t>-</w:t>
            </w:r>
            <w:r>
              <w:t>ПОС</w:t>
            </w:r>
            <w:proofErr w:type="gramStart"/>
            <w:r>
              <w:rPr>
                <w:rFonts w:cs="Times New Roman"/>
                <w:szCs w:val="24"/>
                <w:lang w:eastAsia="en-US"/>
              </w:rPr>
              <w:t>.</w:t>
            </w:r>
            <w:r w:rsidRPr="0085165B">
              <w:rPr>
                <w:rFonts w:cs="Times New Roman"/>
                <w:szCs w:val="24"/>
                <w:lang w:eastAsia="en-US"/>
              </w:rPr>
              <w:t>Г</w:t>
            </w:r>
            <w:proofErr w:type="gramEnd"/>
            <w:r w:rsidRPr="0085165B">
              <w:rPr>
                <w:rFonts w:cs="Times New Roman"/>
                <w:szCs w:val="24"/>
                <w:lang w:eastAsia="en-US"/>
              </w:rPr>
              <w:t>Ч</w:t>
            </w:r>
            <w:proofErr w:type="spellEnd"/>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1B6581" w:rsidRDefault="001B6581" w:rsidP="0004334E">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1B6581" w:rsidRPr="004218F0" w:rsidRDefault="001B6581"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7A489A">
          <w:headerReference w:type="default" r:id="rId20"/>
          <w:footerReference w:type="default" r:id="rId21"/>
          <w:headerReference w:type="first" r:id="rId22"/>
          <w:footerReference w:type="first" r:id="rId23"/>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AC1B61" w:rsidRDefault="00EC3727">
      <w:pPr>
        <w:pStyle w:val="11"/>
        <w:rPr>
          <w:rFonts w:asciiTheme="minorHAnsi" w:eastAsiaTheme="minorEastAsia" w:hAnsiTheme="minorHAnsi" w:cstheme="minorBidi"/>
          <w:bCs w:val="0"/>
          <w:noProof/>
          <w:sz w:val="22"/>
          <w:szCs w:val="22"/>
        </w:rPr>
      </w:pPr>
      <w:r>
        <w:fldChar w:fldCharType="begin"/>
      </w:r>
      <w:r>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fldChar w:fldCharType="separate"/>
      </w:r>
      <w:hyperlink w:anchor="_Toc497672780" w:history="1">
        <w:r w:rsidR="00AC1B61" w:rsidRPr="00997D7E">
          <w:rPr>
            <w:rStyle w:val="ad"/>
            <w:noProof/>
          </w:rPr>
          <w:t>1 ОБЩАЯ ЧАСТЬ. ИСХОДНЫЕ ДАННЫЕ</w:t>
        </w:r>
        <w:r w:rsidR="00AC1B61">
          <w:rPr>
            <w:noProof/>
            <w:webHidden/>
          </w:rPr>
          <w:tab/>
        </w:r>
        <w:r w:rsidR="00AC1B61">
          <w:rPr>
            <w:noProof/>
            <w:webHidden/>
          </w:rPr>
          <w:fldChar w:fldCharType="begin"/>
        </w:r>
        <w:r w:rsidR="00AC1B61">
          <w:rPr>
            <w:noProof/>
            <w:webHidden/>
          </w:rPr>
          <w:instrText xml:space="preserve"> PAGEREF _Toc497672780 \h </w:instrText>
        </w:r>
        <w:r w:rsidR="00AC1B61">
          <w:rPr>
            <w:noProof/>
            <w:webHidden/>
          </w:rPr>
        </w:r>
        <w:r w:rsidR="00AC1B61">
          <w:rPr>
            <w:noProof/>
            <w:webHidden/>
          </w:rPr>
          <w:fldChar w:fldCharType="separate"/>
        </w:r>
        <w:r w:rsidR="000E7BFA">
          <w:rPr>
            <w:noProof/>
            <w:webHidden/>
          </w:rPr>
          <w:t>2</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1" w:history="1">
        <w:r w:rsidR="00AC1B61" w:rsidRPr="00997D7E">
          <w:rPr>
            <w:rStyle w:val="ad"/>
            <w:noProof/>
          </w:rPr>
          <w:t>2 ТЕХНИКО-ЭКОНОМИЧЕСКИЕ ПОКАЗАТЕЛИ СТРОИТЕЛЬСТВА</w:t>
        </w:r>
        <w:r w:rsidR="00AC1B61">
          <w:rPr>
            <w:noProof/>
            <w:webHidden/>
          </w:rPr>
          <w:tab/>
        </w:r>
        <w:r w:rsidR="00AC1B61">
          <w:rPr>
            <w:noProof/>
            <w:webHidden/>
          </w:rPr>
          <w:fldChar w:fldCharType="begin"/>
        </w:r>
        <w:r w:rsidR="00AC1B61">
          <w:rPr>
            <w:noProof/>
            <w:webHidden/>
          </w:rPr>
          <w:instrText xml:space="preserve"> PAGEREF _Toc497672781 \h </w:instrText>
        </w:r>
        <w:r w:rsidR="00AC1B61">
          <w:rPr>
            <w:noProof/>
            <w:webHidden/>
          </w:rPr>
        </w:r>
        <w:r w:rsidR="00AC1B61">
          <w:rPr>
            <w:noProof/>
            <w:webHidden/>
          </w:rPr>
          <w:fldChar w:fldCharType="separate"/>
        </w:r>
        <w:r w:rsidR="000E7BFA">
          <w:rPr>
            <w:noProof/>
            <w:webHidden/>
          </w:rPr>
          <w:t>3</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2" w:history="1">
        <w:r w:rsidR="00AC1B61" w:rsidRPr="00997D7E">
          <w:rPr>
            <w:rStyle w:val="ad"/>
            <w:noProof/>
          </w:rPr>
          <w:t>3 УКАЗАНИЯ ПО СОСТАВУ, ТОЧНОСТИ, МЕТОДУ И ПОРЯДКУ ПОСТРОЕНИЯ ГЕОДЕЗИЧЕСКОЙ РАЗБИВОЧНОЙ ОСНОВЫ</w:t>
        </w:r>
        <w:r w:rsidR="00AC1B61">
          <w:rPr>
            <w:noProof/>
            <w:webHidden/>
          </w:rPr>
          <w:tab/>
        </w:r>
        <w:r w:rsidR="00AC1B61">
          <w:rPr>
            <w:noProof/>
            <w:webHidden/>
          </w:rPr>
          <w:fldChar w:fldCharType="begin"/>
        </w:r>
        <w:r w:rsidR="00AC1B61">
          <w:rPr>
            <w:noProof/>
            <w:webHidden/>
          </w:rPr>
          <w:instrText xml:space="preserve"> PAGEREF _Toc497672782 \h </w:instrText>
        </w:r>
        <w:r w:rsidR="00AC1B61">
          <w:rPr>
            <w:noProof/>
            <w:webHidden/>
          </w:rPr>
        </w:r>
        <w:r w:rsidR="00AC1B61">
          <w:rPr>
            <w:noProof/>
            <w:webHidden/>
          </w:rPr>
          <w:fldChar w:fldCharType="separate"/>
        </w:r>
        <w:r w:rsidR="000E7BFA">
          <w:rPr>
            <w:noProof/>
            <w:webHidden/>
          </w:rPr>
          <w:t>4</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3" w:history="1">
        <w:r w:rsidR="00AC1B61" w:rsidRPr="00997D7E">
          <w:rPr>
            <w:rStyle w:val="ad"/>
            <w:noProof/>
          </w:rPr>
          <w:t>4 ХАРАКТЕРИСТИКА РАЙОНА СТРОИТЕЛЬСТВА</w:t>
        </w:r>
        <w:r w:rsidR="00AC1B61">
          <w:rPr>
            <w:noProof/>
            <w:webHidden/>
          </w:rPr>
          <w:tab/>
        </w:r>
        <w:r w:rsidR="00AC1B61">
          <w:rPr>
            <w:noProof/>
            <w:webHidden/>
          </w:rPr>
          <w:fldChar w:fldCharType="begin"/>
        </w:r>
        <w:r w:rsidR="00AC1B61">
          <w:rPr>
            <w:noProof/>
            <w:webHidden/>
          </w:rPr>
          <w:instrText xml:space="preserve"> PAGEREF _Toc497672783 \h </w:instrText>
        </w:r>
        <w:r w:rsidR="00AC1B61">
          <w:rPr>
            <w:noProof/>
            <w:webHidden/>
          </w:rPr>
        </w:r>
        <w:r w:rsidR="00AC1B61">
          <w:rPr>
            <w:noProof/>
            <w:webHidden/>
          </w:rPr>
          <w:fldChar w:fldCharType="separate"/>
        </w:r>
        <w:r w:rsidR="000E7BFA">
          <w:rPr>
            <w:noProof/>
            <w:webHidden/>
          </w:rPr>
          <w:t>5</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4" w:history="1">
        <w:r w:rsidR="00AC1B61" w:rsidRPr="00997D7E">
          <w:rPr>
            <w:rStyle w:val="ad"/>
            <w:noProof/>
          </w:rPr>
          <w:t>5 РЕКОМЕНДАЦИИ ПО ОРГАНИЗАЦИИ СТРОИТЕЛЬСТВА И МЕТОДЫ ПРОИЗВОДСТВА ОСНОВНЫХ РАБОТ</w:t>
        </w:r>
        <w:r w:rsidR="00AC1B61">
          <w:rPr>
            <w:noProof/>
            <w:webHidden/>
          </w:rPr>
          <w:tab/>
        </w:r>
        <w:r w:rsidR="00AC1B61">
          <w:rPr>
            <w:noProof/>
            <w:webHidden/>
          </w:rPr>
          <w:fldChar w:fldCharType="begin"/>
        </w:r>
        <w:r w:rsidR="00AC1B61">
          <w:rPr>
            <w:noProof/>
            <w:webHidden/>
          </w:rPr>
          <w:instrText xml:space="preserve"> PAGEREF _Toc497672784 \h </w:instrText>
        </w:r>
        <w:r w:rsidR="00AC1B61">
          <w:rPr>
            <w:noProof/>
            <w:webHidden/>
          </w:rPr>
        </w:r>
        <w:r w:rsidR="00AC1B61">
          <w:rPr>
            <w:noProof/>
            <w:webHidden/>
          </w:rPr>
          <w:fldChar w:fldCharType="separate"/>
        </w:r>
        <w:r w:rsidR="000E7BFA">
          <w:rPr>
            <w:noProof/>
            <w:webHidden/>
          </w:rPr>
          <w:t>11</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5" w:history="1">
        <w:r w:rsidR="00AC1B61" w:rsidRPr="00997D7E">
          <w:rPr>
            <w:rStyle w:val="ad"/>
            <w:noProof/>
          </w:rPr>
          <w:t>6 МЕРЫ БЕЗОПАСНОСТИ, ПРОИЗВОДСТВЕННАЯ САНИТАРИЯ, ПРОТИВОПОЖАРНЫЕ МЕРОПРИЯТИЯ</w:t>
        </w:r>
        <w:r w:rsidR="00AC1B61">
          <w:rPr>
            <w:noProof/>
            <w:webHidden/>
          </w:rPr>
          <w:tab/>
        </w:r>
        <w:r w:rsidR="00AC1B61">
          <w:rPr>
            <w:noProof/>
            <w:webHidden/>
          </w:rPr>
          <w:fldChar w:fldCharType="begin"/>
        </w:r>
        <w:r w:rsidR="00AC1B61">
          <w:rPr>
            <w:noProof/>
            <w:webHidden/>
          </w:rPr>
          <w:instrText xml:space="preserve"> PAGEREF _Toc497672785 \h </w:instrText>
        </w:r>
        <w:r w:rsidR="00AC1B61">
          <w:rPr>
            <w:noProof/>
            <w:webHidden/>
          </w:rPr>
        </w:r>
        <w:r w:rsidR="00AC1B61">
          <w:rPr>
            <w:noProof/>
            <w:webHidden/>
          </w:rPr>
          <w:fldChar w:fldCharType="separate"/>
        </w:r>
        <w:r w:rsidR="000E7BFA">
          <w:rPr>
            <w:noProof/>
            <w:webHidden/>
          </w:rPr>
          <w:t>27</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6" w:history="1">
        <w:r w:rsidR="00AC1B61" w:rsidRPr="00997D7E">
          <w:rPr>
            <w:rStyle w:val="ad"/>
            <w:noProof/>
          </w:rPr>
          <w:t>7 ОХРАНА ОКРУЖАЮЩЕЙ СРЕДЫ</w:t>
        </w:r>
        <w:r w:rsidR="00AC1B61">
          <w:rPr>
            <w:noProof/>
            <w:webHidden/>
          </w:rPr>
          <w:tab/>
        </w:r>
        <w:r w:rsidR="00AC1B61">
          <w:rPr>
            <w:noProof/>
            <w:webHidden/>
          </w:rPr>
          <w:fldChar w:fldCharType="begin"/>
        </w:r>
        <w:r w:rsidR="00AC1B61">
          <w:rPr>
            <w:noProof/>
            <w:webHidden/>
          </w:rPr>
          <w:instrText xml:space="preserve"> PAGEREF _Toc497672786 \h </w:instrText>
        </w:r>
        <w:r w:rsidR="00AC1B61">
          <w:rPr>
            <w:noProof/>
            <w:webHidden/>
          </w:rPr>
        </w:r>
        <w:r w:rsidR="00AC1B61">
          <w:rPr>
            <w:noProof/>
            <w:webHidden/>
          </w:rPr>
          <w:fldChar w:fldCharType="separate"/>
        </w:r>
        <w:r w:rsidR="000E7BFA">
          <w:rPr>
            <w:noProof/>
            <w:webHidden/>
          </w:rPr>
          <w:t>32</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7" w:history="1">
        <w:r w:rsidR="00AC1B61" w:rsidRPr="00997D7E">
          <w:rPr>
            <w:rStyle w:val="ad"/>
            <w:noProof/>
          </w:rPr>
          <w:t>8 КАЛЕНДАРНЫЙ ПЛАН СТРОИТЕЛЬСТВА</w:t>
        </w:r>
        <w:r w:rsidR="00AC1B61">
          <w:rPr>
            <w:noProof/>
            <w:webHidden/>
          </w:rPr>
          <w:tab/>
        </w:r>
        <w:r w:rsidR="00AC1B61">
          <w:rPr>
            <w:noProof/>
            <w:webHidden/>
          </w:rPr>
          <w:fldChar w:fldCharType="begin"/>
        </w:r>
        <w:r w:rsidR="00AC1B61">
          <w:rPr>
            <w:noProof/>
            <w:webHidden/>
          </w:rPr>
          <w:instrText xml:space="preserve"> PAGEREF _Toc497672787 \h </w:instrText>
        </w:r>
        <w:r w:rsidR="00AC1B61">
          <w:rPr>
            <w:noProof/>
            <w:webHidden/>
          </w:rPr>
        </w:r>
        <w:r w:rsidR="00AC1B61">
          <w:rPr>
            <w:noProof/>
            <w:webHidden/>
          </w:rPr>
          <w:fldChar w:fldCharType="separate"/>
        </w:r>
        <w:r w:rsidR="000E7BFA">
          <w:rPr>
            <w:noProof/>
            <w:webHidden/>
          </w:rPr>
          <w:t>35</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8" w:history="1">
        <w:r w:rsidR="00AC1B61" w:rsidRPr="00997D7E">
          <w:rPr>
            <w:rStyle w:val="ad"/>
            <w:noProof/>
          </w:rPr>
          <w:t>9 ПОТРЕБНОСТЬ В СТРОИТЕЛЬНЫХ МАТЕРИАЛАХ</w:t>
        </w:r>
        <w:r w:rsidR="00AC1B61">
          <w:rPr>
            <w:noProof/>
            <w:webHidden/>
          </w:rPr>
          <w:tab/>
        </w:r>
        <w:r w:rsidR="00AC1B61">
          <w:rPr>
            <w:noProof/>
            <w:webHidden/>
          </w:rPr>
          <w:fldChar w:fldCharType="begin"/>
        </w:r>
        <w:r w:rsidR="00AC1B61">
          <w:rPr>
            <w:noProof/>
            <w:webHidden/>
          </w:rPr>
          <w:instrText xml:space="preserve"> PAGEREF _Toc497672788 \h </w:instrText>
        </w:r>
        <w:r w:rsidR="00AC1B61">
          <w:rPr>
            <w:noProof/>
            <w:webHidden/>
          </w:rPr>
        </w:r>
        <w:r w:rsidR="00AC1B61">
          <w:rPr>
            <w:noProof/>
            <w:webHidden/>
          </w:rPr>
          <w:fldChar w:fldCharType="separate"/>
        </w:r>
        <w:r w:rsidR="000E7BFA">
          <w:rPr>
            <w:noProof/>
            <w:webHidden/>
          </w:rPr>
          <w:t>36</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89" w:history="1">
        <w:r w:rsidR="00AC1B61" w:rsidRPr="00997D7E">
          <w:rPr>
            <w:rStyle w:val="ad"/>
            <w:noProof/>
          </w:rPr>
          <w:t>10 ПОТРЕБНОСТЬ В ОСНОВНЫХ СТРОИТЕЛЬНЫХ МАШИНАХ И МЕХАНИЗМАХ</w:t>
        </w:r>
        <w:r w:rsidR="00AC1B61">
          <w:rPr>
            <w:noProof/>
            <w:webHidden/>
          </w:rPr>
          <w:tab/>
        </w:r>
        <w:r w:rsidR="00AC1B61">
          <w:rPr>
            <w:noProof/>
            <w:webHidden/>
          </w:rPr>
          <w:fldChar w:fldCharType="begin"/>
        </w:r>
        <w:r w:rsidR="00AC1B61">
          <w:rPr>
            <w:noProof/>
            <w:webHidden/>
          </w:rPr>
          <w:instrText xml:space="preserve"> PAGEREF _Toc497672789 \h </w:instrText>
        </w:r>
        <w:r w:rsidR="00AC1B61">
          <w:rPr>
            <w:noProof/>
            <w:webHidden/>
          </w:rPr>
        </w:r>
        <w:r w:rsidR="00AC1B61">
          <w:rPr>
            <w:noProof/>
            <w:webHidden/>
          </w:rPr>
          <w:fldChar w:fldCharType="separate"/>
        </w:r>
        <w:r w:rsidR="000E7BFA">
          <w:rPr>
            <w:noProof/>
            <w:webHidden/>
          </w:rPr>
          <w:t>37</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90" w:history="1">
        <w:r w:rsidR="00AC1B61" w:rsidRPr="00997D7E">
          <w:rPr>
            <w:rStyle w:val="ad"/>
            <w:noProof/>
          </w:rPr>
          <w:t>11 ПОТРЕБНОСТЬ В СТРОИТЕЛЬНЫХ КАДРАХ</w:t>
        </w:r>
        <w:r w:rsidR="00AC1B61">
          <w:rPr>
            <w:noProof/>
            <w:webHidden/>
          </w:rPr>
          <w:tab/>
        </w:r>
        <w:r w:rsidR="00AC1B61">
          <w:rPr>
            <w:noProof/>
            <w:webHidden/>
          </w:rPr>
          <w:fldChar w:fldCharType="begin"/>
        </w:r>
        <w:r w:rsidR="00AC1B61">
          <w:rPr>
            <w:noProof/>
            <w:webHidden/>
          </w:rPr>
          <w:instrText xml:space="preserve"> PAGEREF _Toc497672790 \h </w:instrText>
        </w:r>
        <w:r w:rsidR="00AC1B61">
          <w:rPr>
            <w:noProof/>
            <w:webHidden/>
          </w:rPr>
        </w:r>
        <w:r w:rsidR="00AC1B61">
          <w:rPr>
            <w:noProof/>
            <w:webHidden/>
          </w:rPr>
          <w:fldChar w:fldCharType="separate"/>
        </w:r>
        <w:r w:rsidR="000E7BFA">
          <w:rPr>
            <w:noProof/>
            <w:webHidden/>
          </w:rPr>
          <w:t>38</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91" w:history="1">
        <w:r w:rsidR="00AC1B61" w:rsidRPr="00997D7E">
          <w:rPr>
            <w:rStyle w:val="ad"/>
            <w:noProof/>
          </w:rPr>
          <w:t>12 ПОТРЕБНОСТЬ СТРОИТЕЛЬСТВА В ЭНЕРГОРЕСУРСАХ И ВОДЕ</w:t>
        </w:r>
        <w:r w:rsidR="00AC1B61">
          <w:rPr>
            <w:noProof/>
            <w:webHidden/>
          </w:rPr>
          <w:tab/>
        </w:r>
        <w:r w:rsidR="00AC1B61">
          <w:rPr>
            <w:noProof/>
            <w:webHidden/>
          </w:rPr>
          <w:fldChar w:fldCharType="begin"/>
        </w:r>
        <w:r w:rsidR="00AC1B61">
          <w:rPr>
            <w:noProof/>
            <w:webHidden/>
          </w:rPr>
          <w:instrText xml:space="preserve"> PAGEREF _Toc497672791 \h </w:instrText>
        </w:r>
        <w:r w:rsidR="00AC1B61">
          <w:rPr>
            <w:noProof/>
            <w:webHidden/>
          </w:rPr>
        </w:r>
        <w:r w:rsidR="00AC1B61">
          <w:rPr>
            <w:noProof/>
            <w:webHidden/>
          </w:rPr>
          <w:fldChar w:fldCharType="separate"/>
        </w:r>
        <w:r w:rsidR="000E7BFA">
          <w:rPr>
            <w:noProof/>
            <w:webHidden/>
          </w:rPr>
          <w:t>39</w:t>
        </w:r>
        <w:r w:rsidR="00AC1B61">
          <w:rPr>
            <w:noProof/>
            <w:webHidden/>
          </w:rPr>
          <w:fldChar w:fldCharType="end"/>
        </w:r>
      </w:hyperlink>
    </w:p>
    <w:p w:rsidR="00AC1B61" w:rsidRDefault="001E4258">
      <w:pPr>
        <w:pStyle w:val="11"/>
        <w:tabs>
          <w:tab w:val="left" w:pos="3243"/>
        </w:tabs>
        <w:rPr>
          <w:rFonts w:asciiTheme="minorHAnsi" w:eastAsiaTheme="minorEastAsia" w:hAnsiTheme="minorHAnsi" w:cstheme="minorBidi"/>
          <w:bCs w:val="0"/>
          <w:noProof/>
          <w:sz w:val="22"/>
          <w:szCs w:val="22"/>
        </w:rPr>
      </w:pPr>
      <w:hyperlink w:anchor="_Toc497672792" w:history="1">
        <w:r w:rsidR="00AC1B61" w:rsidRPr="00997D7E">
          <w:rPr>
            <w:rStyle w:val="ad"/>
            <w:noProof/>
          </w:rPr>
          <w:t xml:space="preserve">13 ПОТРЕБНОСТЬ ВО </w:t>
        </w:r>
        <w:r w:rsidR="00AC1B61">
          <w:rPr>
            <w:rFonts w:asciiTheme="minorHAnsi" w:eastAsiaTheme="minorEastAsia" w:hAnsiTheme="minorHAnsi" w:cstheme="minorBidi"/>
            <w:bCs w:val="0"/>
            <w:noProof/>
            <w:sz w:val="22"/>
            <w:szCs w:val="22"/>
          </w:rPr>
          <w:tab/>
        </w:r>
        <w:r w:rsidR="00AC1B61" w:rsidRPr="00997D7E">
          <w:rPr>
            <w:rStyle w:val="ad"/>
            <w:noProof/>
          </w:rPr>
          <w:t>ВРЕМЕННЫХ ЗДАНИЯХ И СООРУЖЕНИЯХ</w:t>
        </w:r>
        <w:r w:rsidR="00AC1B61">
          <w:rPr>
            <w:noProof/>
            <w:webHidden/>
          </w:rPr>
          <w:tab/>
        </w:r>
        <w:r w:rsidR="00AC1B61">
          <w:rPr>
            <w:noProof/>
            <w:webHidden/>
          </w:rPr>
          <w:fldChar w:fldCharType="begin"/>
        </w:r>
        <w:r w:rsidR="00AC1B61">
          <w:rPr>
            <w:noProof/>
            <w:webHidden/>
          </w:rPr>
          <w:instrText xml:space="preserve"> PAGEREF _Toc497672792 \h </w:instrText>
        </w:r>
        <w:r w:rsidR="00AC1B61">
          <w:rPr>
            <w:noProof/>
            <w:webHidden/>
          </w:rPr>
        </w:r>
        <w:r w:rsidR="00AC1B61">
          <w:rPr>
            <w:noProof/>
            <w:webHidden/>
          </w:rPr>
          <w:fldChar w:fldCharType="separate"/>
        </w:r>
        <w:r w:rsidR="000E7BFA">
          <w:rPr>
            <w:noProof/>
            <w:webHidden/>
          </w:rPr>
          <w:t>40</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93" w:history="1">
        <w:r w:rsidR="00AC1B61" w:rsidRPr="00997D7E">
          <w:rPr>
            <w:rStyle w:val="ad"/>
            <w:noProof/>
          </w:rPr>
          <w:t>14 ВЕДОМОСТЬ ОБЪЕМОВ ОСНОВНЫХ РАБОТ</w:t>
        </w:r>
        <w:r w:rsidR="00AC1B61">
          <w:rPr>
            <w:noProof/>
            <w:webHidden/>
          </w:rPr>
          <w:tab/>
        </w:r>
        <w:r w:rsidR="00AC1B61">
          <w:rPr>
            <w:noProof/>
            <w:webHidden/>
          </w:rPr>
          <w:fldChar w:fldCharType="begin"/>
        </w:r>
        <w:r w:rsidR="00AC1B61">
          <w:rPr>
            <w:noProof/>
            <w:webHidden/>
          </w:rPr>
          <w:instrText xml:space="preserve"> PAGEREF _Toc497672793 \h </w:instrText>
        </w:r>
        <w:r w:rsidR="00AC1B61">
          <w:rPr>
            <w:noProof/>
            <w:webHidden/>
          </w:rPr>
        </w:r>
        <w:r w:rsidR="00AC1B61">
          <w:rPr>
            <w:noProof/>
            <w:webHidden/>
          </w:rPr>
          <w:fldChar w:fldCharType="separate"/>
        </w:r>
        <w:r w:rsidR="000E7BFA">
          <w:rPr>
            <w:noProof/>
            <w:webHidden/>
          </w:rPr>
          <w:t>41</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94" w:history="1">
        <w:r w:rsidR="00AC1B61" w:rsidRPr="00997D7E">
          <w:rPr>
            <w:rStyle w:val="ad"/>
            <w:noProof/>
          </w:rPr>
          <w:t>15 РЕКУЛЬТИВАЦИЯ</w:t>
        </w:r>
        <w:r w:rsidR="00AC1B61">
          <w:rPr>
            <w:noProof/>
            <w:webHidden/>
          </w:rPr>
          <w:tab/>
        </w:r>
        <w:r w:rsidR="00AC1B61">
          <w:rPr>
            <w:noProof/>
            <w:webHidden/>
          </w:rPr>
          <w:fldChar w:fldCharType="begin"/>
        </w:r>
        <w:r w:rsidR="00AC1B61">
          <w:rPr>
            <w:noProof/>
            <w:webHidden/>
          </w:rPr>
          <w:instrText xml:space="preserve"> PAGEREF _Toc497672794 \h </w:instrText>
        </w:r>
        <w:r w:rsidR="00AC1B61">
          <w:rPr>
            <w:noProof/>
            <w:webHidden/>
          </w:rPr>
        </w:r>
        <w:r w:rsidR="00AC1B61">
          <w:rPr>
            <w:noProof/>
            <w:webHidden/>
          </w:rPr>
          <w:fldChar w:fldCharType="separate"/>
        </w:r>
        <w:r w:rsidR="000E7BFA">
          <w:rPr>
            <w:noProof/>
            <w:webHidden/>
          </w:rPr>
          <w:t>42</w:t>
        </w:r>
        <w:r w:rsidR="00AC1B61">
          <w:rPr>
            <w:noProof/>
            <w:webHidden/>
          </w:rPr>
          <w:fldChar w:fldCharType="end"/>
        </w:r>
      </w:hyperlink>
    </w:p>
    <w:p w:rsidR="00AC1B61" w:rsidRDefault="001E4258">
      <w:pPr>
        <w:pStyle w:val="11"/>
        <w:rPr>
          <w:rFonts w:asciiTheme="minorHAnsi" w:eastAsiaTheme="minorEastAsia" w:hAnsiTheme="minorHAnsi" w:cstheme="minorBidi"/>
          <w:bCs w:val="0"/>
          <w:noProof/>
          <w:sz w:val="22"/>
          <w:szCs w:val="22"/>
        </w:rPr>
      </w:pPr>
      <w:hyperlink w:anchor="_Toc497672795" w:history="1">
        <w:r w:rsidR="00AC1B61" w:rsidRPr="00997D7E">
          <w:rPr>
            <w:rStyle w:val="ad"/>
            <w:noProof/>
          </w:rPr>
          <w:t>Лист регистрации изменений</w:t>
        </w:r>
        <w:r w:rsidR="00AC1B61">
          <w:rPr>
            <w:noProof/>
            <w:webHidden/>
          </w:rPr>
          <w:tab/>
        </w:r>
        <w:r w:rsidR="00AC1B61">
          <w:rPr>
            <w:noProof/>
            <w:webHidden/>
          </w:rPr>
          <w:fldChar w:fldCharType="begin"/>
        </w:r>
        <w:r w:rsidR="00AC1B61">
          <w:rPr>
            <w:noProof/>
            <w:webHidden/>
          </w:rPr>
          <w:instrText xml:space="preserve"> PAGEREF _Toc497672795 \h </w:instrText>
        </w:r>
        <w:r w:rsidR="00AC1B61">
          <w:rPr>
            <w:noProof/>
            <w:webHidden/>
          </w:rPr>
        </w:r>
        <w:r w:rsidR="00AC1B61">
          <w:rPr>
            <w:noProof/>
            <w:webHidden/>
          </w:rPr>
          <w:fldChar w:fldCharType="separate"/>
        </w:r>
        <w:r w:rsidR="000E7BFA">
          <w:rPr>
            <w:noProof/>
            <w:webHidden/>
          </w:rPr>
          <w:t>43</w:t>
        </w:r>
        <w:r w:rsidR="00AC1B61">
          <w:rPr>
            <w:noProof/>
            <w:webHidden/>
          </w:rPr>
          <w:fldChar w:fldCharType="end"/>
        </w:r>
      </w:hyperlink>
    </w:p>
    <w:p w:rsidR="00BB11E9" w:rsidRPr="00332EB9" w:rsidRDefault="00EC3727" w:rsidP="00766166">
      <w:pPr>
        <w:pStyle w:val="--1"/>
      </w:pPr>
      <w:r>
        <w:rPr>
          <w:rFonts w:eastAsia="Times New Roman"/>
          <w:bCs/>
          <w:kern w:val="0"/>
          <w:szCs w:val="28"/>
        </w:rPr>
        <w:lastRenderedPageBreak/>
        <w:fldChar w:fldCharType="end"/>
      </w:r>
      <w:bookmarkStart w:id="9" w:name="_Toc497672780"/>
      <w:r w:rsidR="0004334E">
        <w:t>ОБЩАЯ ЧАСТЬ. ИСХОДНЫЕ ДАННЫЕ</w:t>
      </w:r>
      <w:bookmarkEnd w:id="9"/>
    </w:p>
    <w:p w:rsidR="00C55435" w:rsidRDefault="00C55435" w:rsidP="00C55435">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spellStart"/>
      <w:proofErr w:type="gramStart"/>
      <w:r>
        <w:t>ВЛ</w:t>
      </w:r>
      <w:proofErr w:type="spellEnd"/>
      <w:proofErr w:type="gramEnd"/>
      <w:r>
        <w:t xml:space="preserve"> 110 </w:t>
      </w:r>
      <w:proofErr w:type="spellStart"/>
      <w:r>
        <w:t>кВ</w:t>
      </w:r>
      <w:proofErr w:type="spellEnd"/>
      <w:r>
        <w:t xml:space="preserve"> до требований </w:t>
      </w:r>
      <w:proofErr w:type="spellStart"/>
      <w:r>
        <w:t>ПУЭ</w:t>
      </w:r>
      <w:proofErr w:type="spellEnd"/>
      <w:r>
        <w:t xml:space="preserve"> 7-е издания филиала </w:t>
      </w:r>
      <w:proofErr w:type="spellStart"/>
      <w:r>
        <w:t>Энергокомплекс</w:t>
      </w:r>
      <w:proofErr w:type="spellEnd"/>
      <w:r>
        <w:t xml:space="preserve"> площадью 90.2 га» </w:t>
      </w:r>
      <w:r w:rsidR="005369FD">
        <w:t>«</w:t>
      </w:r>
      <w:r w:rsidR="00A25378" w:rsidRPr="00A25378">
        <w:t xml:space="preserve">Высоковольтная </w:t>
      </w:r>
      <w:r w:rsidR="00A25378">
        <w:t xml:space="preserve">линия-110 </w:t>
      </w:r>
      <w:proofErr w:type="spellStart"/>
      <w:r w:rsidR="00A25378">
        <w:t>кВ</w:t>
      </w:r>
      <w:proofErr w:type="spellEnd"/>
      <w:r w:rsidR="00A25378">
        <w:t xml:space="preserve"> «Белоярская - </w:t>
      </w:r>
      <w:proofErr w:type="spellStart"/>
      <w:r w:rsidR="00A25378">
        <w:t>Амня</w:t>
      </w:r>
      <w:proofErr w:type="spellEnd"/>
      <w:r w:rsidR="005369FD">
        <w:t>»</w:t>
      </w:r>
      <w:r w:rsidR="005369FD" w:rsidRPr="005369FD">
        <w:t xml:space="preserve"> </w:t>
      </w:r>
      <w:r>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spellStart"/>
      <w:proofErr w:type="gramStart"/>
      <w:r>
        <w:t>ПОС</w:t>
      </w:r>
      <w:proofErr w:type="spellEnd"/>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spellStart"/>
      <w:proofErr w:type="gramStart"/>
      <w:r>
        <w:t>ВЛ</w:t>
      </w:r>
      <w:proofErr w:type="spellEnd"/>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0" w:name="_Toc497672781"/>
      <w:r>
        <w:lastRenderedPageBreak/>
        <w:t>ТЕХНИКО-ЭКОНОМИЧЕСКИЕ ПОКАЗАТЕЛИ СТРОИТЕЛЬСТВА</w:t>
      </w:r>
      <w:bookmarkEnd w:id="10"/>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5369FD">
        <w:trPr>
          <w:trHeight w:val="183"/>
          <w:jc w:val="center"/>
        </w:trPr>
        <w:tc>
          <w:tcPr>
            <w:tcW w:w="887" w:type="dxa"/>
            <w:vAlign w:val="center"/>
          </w:tcPr>
          <w:p w:rsidR="00C55435" w:rsidRPr="00C55435" w:rsidRDefault="00C55435" w:rsidP="00C55435">
            <w:pPr>
              <w:pStyle w:val="a2"/>
              <w:ind w:firstLine="0"/>
              <w:jc w:val="center"/>
            </w:pPr>
            <w:r w:rsidRPr="00C55435">
              <w:t>1</w:t>
            </w:r>
          </w:p>
        </w:tc>
        <w:tc>
          <w:tcPr>
            <w:tcW w:w="5812" w:type="dxa"/>
            <w:vAlign w:val="center"/>
          </w:tcPr>
          <w:p w:rsidR="00C55435" w:rsidRPr="00C55435" w:rsidRDefault="005369FD" w:rsidP="00C55435">
            <w:pPr>
              <w:pStyle w:val="a2"/>
              <w:ind w:firstLine="0"/>
            </w:pPr>
            <w:r>
              <w:t xml:space="preserve">Ширина охранной зоны по оси </w:t>
            </w:r>
            <w:proofErr w:type="spellStart"/>
            <w:proofErr w:type="gramStart"/>
            <w:r>
              <w:t>ВЛ</w:t>
            </w:r>
            <w:proofErr w:type="spellEnd"/>
            <w:proofErr w:type="gramEnd"/>
          </w:p>
        </w:tc>
        <w:tc>
          <w:tcPr>
            <w:tcW w:w="1842" w:type="dxa"/>
            <w:vAlign w:val="center"/>
          </w:tcPr>
          <w:p w:rsidR="00C55435" w:rsidRPr="00C55435" w:rsidRDefault="005369FD" w:rsidP="00C55435">
            <w:pPr>
              <w:pStyle w:val="a2"/>
              <w:ind w:firstLine="0"/>
              <w:jc w:val="center"/>
            </w:pPr>
            <w:r>
              <w:t>м</w:t>
            </w:r>
          </w:p>
        </w:tc>
        <w:tc>
          <w:tcPr>
            <w:tcW w:w="1594" w:type="dxa"/>
            <w:vAlign w:val="center"/>
          </w:tcPr>
          <w:p w:rsidR="00C55435" w:rsidRPr="005369FD" w:rsidRDefault="005369FD" w:rsidP="00C539F7">
            <w:pPr>
              <w:pStyle w:val="a2"/>
              <w:ind w:firstLine="0"/>
              <w:jc w:val="center"/>
            </w:pPr>
            <w:r>
              <w:t>25,0/23,5</w:t>
            </w:r>
          </w:p>
        </w:tc>
      </w:tr>
      <w:tr w:rsidR="005369FD" w:rsidRPr="00C55435" w:rsidTr="005369FD">
        <w:trPr>
          <w:trHeight w:val="213"/>
          <w:jc w:val="center"/>
        </w:trPr>
        <w:tc>
          <w:tcPr>
            <w:tcW w:w="887" w:type="dxa"/>
            <w:vAlign w:val="center"/>
          </w:tcPr>
          <w:p w:rsidR="005369FD" w:rsidRPr="00C55435" w:rsidRDefault="005369FD" w:rsidP="00EC7D3E">
            <w:pPr>
              <w:pStyle w:val="a2"/>
              <w:ind w:firstLine="0"/>
              <w:jc w:val="center"/>
            </w:pPr>
            <w:r w:rsidRPr="00C55435">
              <w:t>2</w:t>
            </w:r>
          </w:p>
        </w:tc>
        <w:tc>
          <w:tcPr>
            <w:tcW w:w="5812" w:type="dxa"/>
            <w:vAlign w:val="center"/>
          </w:tcPr>
          <w:p w:rsidR="005369FD" w:rsidRPr="00C55435" w:rsidRDefault="005369FD" w:rsidP="00EC7D3E">
            <w:pPr>
              <w:pStyle w:val="a2"/>
              <w:ind w:firstLine="0"/>
            </w:pPr>
            <w:r>
              <w:t>Площадь охранной зоны</w:t>
            </w:r>
          </w:p>
        </w:tc>
        <w:tc>
          <w:tcPr>
            <w:tcW w:w="1842" w:type="dxa"/>
            <w:vAlign w:val="center"/>
          </w:tcPr>
          <w:p w:rsidR="005369FD" w:rsidRPr="00C55435" w:rsidRDefault="005369FD" w:rsidP="00EC7D3E">
            <w:pPr>
              <w:pStyle w:val="a2"/>
              <w:ind w:firstLine="0"/>
              <w:jc w:val="center"/>
            </w:pPr>
            <w:r>
              <w:t>Га</w:t>
            </w:r>
          </w:p>
        </w:tc>
        <w:tc>
          <w:tcPr>
            <w:tcW w:w="1594" w:type="dxa"/>
            <w:vAlign w:val="center"/>
          </w:tcPr>
          <w:p w:rsidR="005369FD" w:rsidRPr="005369FD" w:rsidRDefault="005369FD" w:rsidP="00EC7D3E">
            <w:pPr>
              <w:pStyle w:val="a2"/>
              <w:ind w:firstLine="0"/>
              <w:jc w:val="center"/>
            </w:pPr>
            <w:r>
              <w:t>31,67</w:t>
            </w:r>
          </w:p>
        </w:tc>
      </w:tr>
      <w:tr w:rsidR="005369FD" w:rsidRPr="00C55435" w:rsidTr="00C55435">
        <w:trPr>
          <w:trHeight w:val="320"/>
          <w:jc w:val="center"/>
        </w:trPr>
        <w:tc>
          <w:tcPr>
            <w:tcW w:w="887" w:type="dxa"/>
            <w:vAlign w:val="center"/>
          </w:tcPr>
          <w:p w:rsidR="005369FD" w:rsidRPr="00C55435" w:rsidRDefault="005369FD" w:rsidP="00EC7D3E">
            <w:pPr>
              <w:pStyle w:val="a2"/>
              <w:ind w:firstLine="0"/>
              <w:jc w:val="center"/>
            </w:pPr>
            <w:r w:rsidRPr="00C55435">
              <w:t>3</w:t>
            </w:r>
          </w:p>
        </w:tc>
        <w:tc>
          <w:tcPr>
            <w:tcW w:w="5812" w:type="dxa"/>
            <w:vAlign w:val="center"/>
          </w:tcPr>
          <w:p w:rsidR="005369FD" w:rsidRPr="00C55435" w:rsidRDefault="005369FD" w:rsidP="00EC7D3E">
            <w:pPr>
              <w:pStyle w:val="a2"/>
              <w:ind w:firstLine="0"/>
            </w:pPr>
            <w:r w:rsidRPr="00C55435">
              <w:t>Площадь рубки</w:t>
            </w:r>
          </w:p>
        </w:tc>
        <w:tc>
          <w:tcPr>
            <w:tcW w:w="1842" w:type="dxa"/>
            <w:vAlign w:val="center"/>
          </w:tcPr>
          <w:p w:rsidR="005369FD" w:rsidRPr="00C55435" w:rsidRDefault="005369FD" w:rsidP="00EC7D3E">
            <w:pPr>
              <w:pStyle w:val="a2"/>
              <w:ind w:firstLine="0"/>
              <w:jc w:val="center"/>
            </w:pPr>
            <w:r w:rsidRPr="00C55435">
              <w:t>Га</w:t>
            </w:r>
          </w:p>
        </w:tc>
        <w:tc>
          <w:tcPr>
            <w:tcW w:w="1594" w:type="dxa"/>
            <w:vAlign w:val="center"/>
          </w:tcPr>
          <w:p w:rsidR="005369FD" w:rsidRPr="006A3A45" w:rsidRDefault="005369FD" w:rsidP="00EC7D3E">
            <w:pPr>
              <w:pStyle w:val="a2"/>
              <w:ind w:firstLine="0"/>
              <w:jc w:val="center"/>
              <w:rPr>
                <w:lang w:val="en-US"/>
              </w:rPr>
            </w:pPr>
            <w:r>
              <w:rPr>
                <w:lang w:val="en-US"/>
              </w:rPr>
              <w:t>15</w:t>
            </w:r>
            <w:r w:rsidRPr="00C55435">
              <w:t>,</w:t>
            </w:r>
            <w:r>
              <w:rPr>
                <w:lang w:val="en-US"/>
              </w:rPr>
              <w:t>11</w:t>
            </w:r>
          </w:p>
        </w:tc>
      </w:tr>
      <w:tr w:rsidR="005369FD" w:rsidRPr="00C55435" w:rsidTr="00C55435">
        <w:trPr>
          <w:trHeight w:val="454"/>
          <w:jc w:val="center"/>
        </w:trPr>
        <w:tc>
          <w:tcPr>
            <w:tcW w:w="887" w:type="dxa"/>
            <w:vAlign w:val="center"/>
          </w:tcPr>
          <w:p w:rsidR="005369FD" w:rsidRPr="00C55435" w:rsidRDefault="005369FD" w:rsidP="00EC7D3E">
            <w:pPr>
              <w:pStyle w:val="a2"/>
              <w:ind w:firstLine="0"/>
              <w:jc w:val="center"/>
            </w:pPr>
            <w:r w:rsidRPr="00C55435">
              <w:t>4</w:t>
            </w:r>
          </w:p>
        </w:tc>
        <w:tc>
          <w:tcPr>
            <w:tcW w:w="5812" w:type="dxa"/>
            <w:vAlign w:val="center"/>
          </w:tcPr>
          <w:p w:rsidR="005369FD" w:rsidRPr="00C55435" w:rsidRDefault="005369FD" w:rsidP="00C55435">
            <w:pPr>
              <w:pStyle w:val="a2"/>
              <w:ind w:firstLine="0"/>
            </w:pPr>
            <w:r>
              <w:t>Объём рубки</w:t>
            </w:r>
          </w:p>
        </w:tc>
        <w:tc>
          <w:tcPr>
            <w:tcW w:w="1842" w:type="dxa"/>
            <w:vAlign w:val="center"/>
          </w:tcPr>
          <w:p w:rsidR="005369FD" w:rsidRPr="00C55435" w:rsidRDefault="005369FD" w:rsidP="00C55435">
            <w:pPr>
              <w:pStyle w:val="a2"/>
              <w:ind w:firstLine="0"/>
              <w:jc w:val="center"/>
            </w:pPr>
            <w:proofErr w:type="spellStart"/>
            <w:r>
              <w:t>м</w:t>
            </w:r>
            <w:r w:rsidRPr="005369FD">
              <w:rPr>
                <w:vertAlign w:val="superscript"/>
              </w:rPr>
              <w:t>3</w:t>
            </w:r>
            <w:proofErr w:type="spellEnd"/>
          </w:p>
        </w:tc>
        <w:tc>
          <w:tcPr>
            <w:tcW w:w="1594" w:type="dxa"/>
            <w:vAlign w:val="center"/>
          </w:tcPr>
          <w:p w:rsidR="005369FD" w:rsidRPr="005369FD" w:rsidRDefault="003C6F61" w:rsidP="006A3A45">
            <w:pPr>
              <w:pStyle w:val="a2"/>
              <w:ind w:firstLine="0"/>
              <w:jc w:val="center"/>
            </w:pPr>
            <w:r>
              <w:t>934</w:t>
            </w:r>
          </w:p>
        </w:tc>
      </w:tr>
      <w:tr w:rsidR="005369FD" w:rsidRPr="00C55435" w:rsidTr="00C55435">
        <w:trPr>
          <w:trHeight w:val="454"/>
          <w:jc w:val="center"/>
        </w:trPr>
        <w:tc>
          <w:tcPr>
            <w:tcW w:w="887" w:type="dxa"/>
            <w:vAlign w:val="center"/>
          </w:tcPr>
          <w:p w:rsidR="005369FD" w:rsidRPr="00C55435" w:rsidRDefault="005369FD" w:rsidP="00EC7D3E">
            <w:pPr>
              <w:pStyle w:val="a2"/>
              <w:ind w:firstLine="0"/>
              <w:jc w:val="center"/>
            </w:pPr>
            <w:r w:rsidRPr="00C55435">
              <w:t>5</w:t>
            </w:r>
          </w:p>
        </w:tc>
        <w:tc>
          <w:tcPr>
            <w:tcW w:w="5812" w:type="dxa"/>
            <w:vAlign w:val="center"/>
          </w:tcPr>
          <w:p w:rsidR="005369FD" w:rsidRPr="00C55435" w:rsidRDefault="005369FD" w:rsidP="00C55435">
            <w:pPr>
              <w:pStyle w:val="a2"/>
              <w:ind w:firstLine="0"/>
            </w:pPr>
            <w:r w:rsidRPr="00C55435">
              <w:t>Трудоемкость</w:t>
            </w:r>
          </w:p>
        </w:tc>
        <w:tc>
          <w:tcPr>
            <w:tcW w:w="1842" w:type="dxa"/>
            <w:vAlign w:val="center"/>
          </w:tcPr>
          <w:p w:rsidR="005369FD" w:rsidRPr="00C55435" w:rsidRDefault="005369FD" w:rsidP="00C55435">
            <w:pPr>
              <w:pStyle w:val="a2"/>
              <w:ind w:firstLine="0"/>
              <w:jc w:val="center"/>
            </w:pPr>
            <w:proofErr w:type="spellStart"/>
            <w:r w:rsidRPr="00C55435">
              <w:t>ч</w:t>
            </w:r>
            <w:proofErr w:type="gramStart"/>
            <w:r w:rsidRPr="00C55435">
              <w:t>.ч</w:t>
            </w:r>
            <w:proofErr w:type="gramEnd"/>
            <w:r w:rsidRPr="00C55435">
              <w:t>ас</w:t>
            </w:r>
            <w:proofErr w:type="spellEnd"/>
          </w:p>
        </w:tc>
        <w:tc>
          <w:tcPr>
            <w:tcW w:w="1594" w:type="dxa"/>
            <w:vAlign w:val="center"/>
          </w:tcPr>
          <w:p w:rsidR="005369FD" w:rsidRPr="00C05AD5" w:rsidRDefault="00C05AD5" w:rsidP="003C6F61">
            <w:pPr>
              <w:pStyle w:val="a2"/>
              <w:ind w:firstLine="0"/>
              <w:jc w:val="center"/>
            </w:pPr>
            <w:r>
              <w:t>413</w:t>
            </w:r>
            <w:r w:rsidR="003C6F61">
              <w:t>0</w:t>
            </w:r>
            <w:r w:rsidR="005369FD" w:rsidRPr="00C55435">
              <w:t>,</w:t>
            </w:r>
            <w:r w:rsidR="003C6F61">
              <w:t>1</w:t>
            </w:r>
            <w:r>
              <w:t>8</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6</w:t>
            </w:r>
          </w:p>
        </w:tc>
        <w:tc>
          <w:tcPr>
            <w:tcW w:w="5812" w:type="dxa"/>
            <w:vAlign w:val="center"/>
          </w:tcPr>
          <w:p w:rsidR="005369FD" w:rsidRPr="00C55435" w:rsidRDefault="005369FD" w:rsidP="00C55435">
            <w:pPr>
              <w:pStyle w:val="a2"/>
              <w:ind w:firstLine="0"/>
            </w:pPr>
            <w:r w:rsidRPr="00C55435">
              <w:t>Максимальная численность работающих (строителей), всего, в том числе</w:t>
            </w:r>
          </w:p>
          <w:p w:rsidR="005369FD" w:rsidRPr="00C55435" w:rsidRDefault="005369FD" w:rsidP="00C55435">
            <w:pPr>
              <w:pStyle w:val="a2"/>
            </w:pPr>
            <w:r w:rsidRPr="00C55435">
              <w:t>- рабочие</w:t>
            </w:r>
          </w:p>
          <w:p w:rsidR="005369FD" w:rsidRPr="00C55435" w:rsidRDefault="005369FD" w:rsidP="00C55435">
            <w:pPr>
              <w:pStyle w:val="a2"/>
            </w:pPr>
            <w:r w:rsidRPr="00C55435">
              <w:t>-</w:t>
            </w:r>
            <w:proofErr w:type="spellStart"/>
            <w:r w:rsidRPr="00C55435">
              <w:t>ИТР</w:t>
            </w:r>
            <w:proofErr w:type="spellEnd"/>
            <w:r w:rsidRPr="00C55435">
              <w:t xml:space="preserve">, </w:t>
            </w:r>
            <w:proofErr w:type="spellStart"/>
            <w:r w:rsidRPr="00C55435">
              <w:t>МОП</w:t>
            </w:r>
            <w:proofErr w:type="spellEnd"/>
            <w:r w:rsidRPr="00C55435">
              <w:t>, охрана</w:t>
            </w:r>
          </w:p>
        </w:tc>
        <w:tc>
          <w:tcPr>
            <w:tcW w:w="1842" w:type="dxa"/>
            <w:vAlign w:val="center"/>
          </w:tcPr>
          <w:p w:rsidR="005369FD" w:rsidRPr="00C55435" w:rsidRDefault="005369FD" w:rsidP="00C55435">
            <w:pPr>
              <w:pStyle w:val="a2"/>
              <w:ind w:firstLine="0"/>
              <w:jc w:val="center"/>
            </w:pPr>
            <w:r w:rsidRPr="00C55435">
              <w:t>чел.</w:t>
            </w:r>
          </w:p>
          <w:p w:rsidR="005369FD" w:rsidRPr="00C55435" w:rsidRDefault="005369FD" w:rsidP="00C55435">
            <w:pPr>
              <w:pStyle w:val="a2"/>
              <w:jc w:val="center"/>
            </w:pPr>
          </w:p>
          <w:p w:rsidR="005369FD" w:rsidRPr="00C55435" w:rsidRDefault="005369FD" w:rsidP="00C55435">
            <w:pPr>
              <w:pStyle w:val="a2"/>
              <w:ind w:firstLine="0"/>
              <w:jc w:val="center"/>
            </w:pPr>
            <w:r w:rsidRPr="00C55435">
              <w:t>-*-</w:t>
            </w:r>
          </w:p>
          <w:p w:rsidR="005369FD" w:rsidRPr="00C55435" w:rsidRDefault="005369FD" w:rsidP="00C55435">
            <w:pPr>
              <w:pStyle w:val="a2"/>
              <w:ind w:firstLine="0"/>
              <w:jc w:val="center"/>
            </w:pPr>
            <w:r w:rsidRPr="00C55435">
              <w:t>-*-</w:t>
            </w:r>
          </w:p>
        </w:tc>
        <w:tc>
          <w:tcPr>
            <w:tcW w:w="1594" w:type="dxa"/>
            <w:vAlign w:val="center"/>
          </w:tcPr>
          <w:p w:rsidR="005369FD" w:rsidRPr="00C539F7" w:rsidRDefault="007821FE" w:rsidP="00C55435">
            <w:pPr>
              <w:pStyle w:val="a2"/>
              <w:ind w:firstLine="0"/>
              <w:jc w:val="center"/>
              <w:rPr>
                <w:lang w:val="en-US"/>
              </w:rPr>
            </w:pPr>
            <w:r>
              <w:rPr>
                <w:lang w:val="en-US"/>
              </w:rPr>
              <w:t>19</w:t>
            </w:r>
          </w:p>
          <w:p w:rsidR="005369FD" w:rsidRPr="00C55435" w:rsidRDefault="005369FD" w:rsidP="00C55435">
            <w:pPr>
              <w:pStyle w:val="a2"/>
              <w:jc w:val="center"/>
            </w:pPr>
          </w:p>
          <w:p w:rsidR="005369FD" w:rsidRPr="006A3A45" w:rsidRDefault="005369FD" w:rsidP="00C55435">
            <w:pPr>
              <w:pStyle w:val="a2"/>
              <w:ind w:firstLine="0"/>
              <w:jc w:val="center"/>
              <w:rPr>
                <w:lang w:val="en-US"/>
              </w:rPr>
            </w:pPr>
            <w:r w:rsidRPr="00C55435">
              <w:t>1</w:t>
            </w:r>
            <w:r w:rsidR="007821FE">
              <w:rPr>
                <w:lang w:val="en-US"/>
              </w:rPr>
              <w:t>4</w:t>
            </w:r>
          </w:p>
          <w:p w:rsidR="005369FD" w:rsidRPr="00C55435" w:rsidRDefault="005369FD" w:rsidP="00C55435">
            <w:pPr>
              <w:pStyle w:val="a2"/>
              <w:ind w:firstLine="0"/>
              <w:jc w:val="center"/>
            </w:pPr>
            <w:r w:rsidRPr="00C55435">
              <w:t>5</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7</w:t>
            </w:r>
          </w:p>
        </w:tc>
        <w:tc>
          <w:tcPr>
            <w:tcW w:w="5812" w:type="dxa"/>
            <w:vAlign w:val="center"/>
          </w:tcPr>
          <w:p w:rsidR="005369FD" w:rsidRPr="00C55435" w:rsidRDefault="005369FD" w:rsidP="00C55435">
            <w:pPr>
              <w:pStyle w:val="a2"/>
              <w:ind w:firstLine="0"/>
            </w:pPr>
            <w:r w:rsidRPr="00C55435">
              <w:t>Срок строительства</w:t>
            </w:r>
          </w:p>
        </w:tc>
        <w:tc>
          <w:tcPr>
            <w:tcW w:w="1842" w:type="dxa"/>
            <w:vAlign w:val="center"/>
          </w:tcPr>
          <w:p w:rsidR="005369FD" w:rsidRPr="00C55435" w:rsidRDefault="005369FD" w:rsidP="00C55435">
            <w:pPr>
              <w:pStyle w:val="a2"/>
              <w:ind w:firstLine="0"/>
              <w:jc w:val="center"/>
            </w:pPr>
            <w:r w:rsidRPr="00C55435">
              <w:t>месяц</w:t>
            </w:r>
          </w:p>
        </w:tc>
        <w:tc>
          <w:tcPr>
            <w:tcW w:w="1594" w:type="dxa"/>
            <w:vAlign w:val="center"/>
          </w:tcPr>
          <w:p w:rsidR="005369FD" w:rsidRPr="00C539F7" w:rsidRDefault="005369FD" w:rsidP="006A3A45">
            <w:pPr>
              <w:pStyle w:val="a2"/>
              <w:ind w:firstLine="0"/>
              <w:jc w:val="center"/>
            </w:pPr>
            <w:r>
              <w:rPr>
                <w:lang w:val="en-US"/>
              </w:rPr>
              <w:t>1</w:t>
            </w:r>
            <w:r>
              <w:t>,0</w:t>
            </w:r>
          </w:p>
        </w:tc>
      </w:tr>
    </w:tbl>
    <w:p w:rsidR="00BF3AEA" w:rsidRPr="00332EB9" w:rsidRDefault="0004334E" w:rsidP="00766166">
      <w:pPr>
        <w:pStyle w:val="--1"/>
      </w:pPr>
      <w:bookmarkStart w:id="11" w:name="_Toc497672782"/>
      <w:r>
        <w:lastRenderedPageBreak/>
        <w:t>УКАЗАНИЯ ПО СОСТАВУ, ТОЧНОСТИ, МЕТОДУ И ПОРЯДКУ ПОСТРОЕНИЯ ГЕОДЕЗИЧЕСКОЙ РАЗБИВОЧНОЙ ОСНОВЫ</w:t>
      </w:r>
      <w:bookmarkEnd w:id="11"/>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04334E">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p>
    <w:p w:rsidR="0004334E" w:rsidRDefault="0004334E" w:rsidP="0004334E">
      <w:pPr>
        <w:pStyle w:val="--7"/>
        <w:spacing w:before="60"/>
      </w:pP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2" w:name="_Toc497672783"/>
      <w:r>
        <w:lastRenderedPageBreak/>
        <w:t>ХАРАКТЕРИСТИКА РАЙОНА СТРОИТЕЛЬСТВА</w:t>
      </w:r>
      <w:bookmarkEnd w:id="12"/>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spellStart"/>
      <w:proofErr w:type="gramStart"/>
      <w:r>
        <w:t>I</w:t>
      </w:r>
      <w:proofErr w:type="gramEnd"/>
      <w:r>
        <w:t>Д</w:t>
      </w:r>
      <w:proofErr w:type="spellEnd"/>
      <w:r>
        <w:t>.</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III</w:t>
            </w:r>
            <w:proofErr w:type="spellEnd"/>
          </w:p>
        </w:tc>
        <w:tc>
          <w:tcPr>
            <w:tcW w:w="757"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IV</w:t>
            </w:r>
            <w:proofErr w:type="spellEnd"/>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VIII</w:t>
            </w:r>
            <w:proofErr w:type="spellEnd"/>
          </w:p>
        </w:tc>
        <w:tc>
          <w:tcPr>
            <w:tcW w:w="794"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IX</w:t>
            </w:r>
            <w:proofErr w:type="spellEnd"/>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XI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XII</w:t>
            </w:r>
            <w:proofErr w:type="spellEnd"/>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xml:space="preserve">, средний из абсолютных минимумов температуры воздуха минус 44 ºС, абсолютный максимум плюс 35 ºС. Расчетная температура самой холодной пятидневки минус </w:t>
      </w:r>
      <w:proofErr w:type="spellStart"/>
      <w:r>
        <w:t>41ºС</w:t>
      </w:r>
      <w:proofErr w:type="spellEnd"/>
      <w:r>
        <w:t>.</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w:t>
      </w:r>
      <w:proofErr w:type="spellStart"/>
      <w:r>
        <w:t>IV</w:t>
      </w:r>
      <w:proofErr w:type="spellEnd"/>
      <w:r>
        <w:t>,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w:t>
      </w:r>
      <w:proofErr w:type="spellStart"/>
      <w:r>
        <w:t>IV</w:t>
      </w:r>
      <w:proofErr w:type="spellEnd"/>
      <w:r>
        <w:t>.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w:t>
      </w:r>
      <w:proofErr w:type="spellStart"/>
      <w:r>
        <w:t>VI</w:t>
      </w:r>
      <w:proofErr w:type="spellEnd"/>
      <w:r>
        <w:t>, первый 11/</w:t>
      </w:r>
      <w:proofErr w:type="spellStart"/>
      <w:proofErr w:type="gramStart"/>
      <w:r>
        <w:t>I</w:t>
      </w:r>
      <w:proofErr w:type="gramEnd"/>
      <w:r>
        <w:t>Х</w:t>
      </w:r>
      <w:proofErr w:type="spellEnd"/>
      <w:r>
        <w:t>.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rPr>
          <w:lang w:val="x-none"/>
        </w:rPr>
      </w:pPr>
      <w:r w:rsidRPr="0004334E">
        <w:rPr>
          <w:lang w:val="x-none"/>
        </w:rPr>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rPr>
            <w:lang w:val="x-none"/>
          </w:rPr>
          <w:t>104 мм</w:t>
        </w:r>
      </w:smartTag>
      <w:r w:rsidRPr="0004334E">
        <w:rPr>
          <w:lang w:val="x-none"/>
        </w:rPr>
        <w:t xml:space="preserve">. Число дней с осадками более 0,1 мм – 178, более </w:t>
      </w:r>
      <w:smartTag w:uri="urn:schemas-microsoft-com:office:smarttags" w:element="metricconverter">
        <w:smartTagPr>
          <w:attr w:name="ProductID" w:val="5 мм"/>
        </w:smartTagPr>
        <w:r w:rsidRPr="0004334E">
          <w:rPr>
            <w:lang w:val="x-none"/>
          </w:rPr>
          <w:t>5 мм</w:t>
        </w:r>
      </w:smartTag>
      <w:r w:rsidRPr="0004334E">
        <w:rPr>
          <w:lang w:val="x-none"/>
        </w:rPr>
        <w:t xml:space="preserve"> – 30.</w:t>
      </w:r>
    </w:p>
    <w:p w:rsidR="0004334E" w:rsidRPr="0004334E" w:rsidRDefault="0004334E" w:rsidP="0004334E">
      <w:pPr>
        <w:pStyle w:val="--7"/>
        <w:rPr>
          <w:lang w:val="x-none"/>
        </w:rPr>
      </w:pPr>
      <w:r w:rsidRPr="0004334E">
        <w:rPr>
          <w:i/>
          <w:lang w:val="x-none"/>
        </w:rPr>
        <w:t>Барометрическое давление</w:t>
      </w:r>
      <w:r w:rsidRPr="0004334E">
        <w:rPr>
          <w:lang w:val="x-none"/>
        </w:rPr>
        <w:t xml:space="preserve"> в районе метеорологического поста Октябрьское составляет 1005 </w:t>
      </w:r>
      <w:proofErr w:type="spellStart"/>
      <w:r w:rsidRPr="0004334E">
        <w:rPr>
          <w:lang w:val="x-none"/>
        </w:rPr>
        <w:t>гПа</w:t>
      </w:r>
      <w:proofErr w:type="spellEnd"/>
      <w:r w:rsidRPr="0004334E">
        <w:rPr>
          <w:lang w:val="x-none"/>
        </w:rPr>
        <w:t>.</w:t>
      </w:r>
    </w:p>
    <w:p w:rsidR="0004334E" w:rsidRPr="0004334E" w:rsidRDefault="0004334E" w:rsidP="0004334E">
      <w:pPr>
        <w:pStyle w:val="--7"/>
        <w:rPr>
          <w:lang w:val="x-none"/>
        </w:rPr>
      </w:pPr>
      <w:r w:rsidRPr="0004334E">
        <w:rPr>
          <w:i/>
          <w:lang w:val="x-none"/>
        </w:rPr>
        <w:t>Относительная влажность воздуха</w:t>
      </w:r>
      <w:r w:rsidRPr="0004334E">
        <w:rPr>
          <w:lang w:val="x-none"/>
        </w:rPr>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rPr>
          <w:lang w:val="x-none"/>
        </w:rPr>
      </w:pPr>
      <w:r w:rsidRPr="0004334E">
        <w:rPr>
          <w:i/>
          <w:lang w:val="x-none"/>
        </w:rPr>
        <w:t>Снежный покров</w:t>
      </w:r>
      <w:r w:rsidRPr="0004334E">
        <w:rPr>
          <w:lang w:val="x-none"/>
        </w:rPr>
        <w:t xml:space="preserve"> в районе изысканий появляется в начале октября (8/Х), а к 21/Х</w:t>
      </w:r>
      <w:r w:rsidRPr="0004334E">
        <w:t xml:space="preserve"> </w:t>
      </w:r>
      <w:r w:rsidRPr="0004334E">
        <w:rPr>
          <w:lang w:val="x-none"/>
        </w:rPr>
        <w:t>образуется устойчивый снежный покров, который лежит всю зиму.</w:t>
      </w:r>
    </w:p>
    <w:p w:rsidR="0004334E" w:rsidRPr="0004334E" w:rsidRDefault="0004334E" w:rsidP="0004334E">
      <w:pPr>
        <w:pStyle w:val="--7"/>
        <w:rPr>
          <w:lang w:val="x-none"/>
        </w:rPr>
      </w:pPr>
      <w:r w:rsidRPr="0004334E">
        <w:rPr>
          <w:lang w:val="x-none"/>
        </w:rPr>
        <w:t>Разрушение устойчивого снежного покрова происходит в конце апреля (30/</w:t>
      </w:r>
      <w:proofErr w:type="spellStart"/>
      <w:r w:rsidRPr="0004334E">
        <w:rPr>
          <w:lang w:val="x-none"/>
        </w:rPr>
        <w:t>IV</w:t>
      </w:r>
      <w:proofErr w:type="spellEnd"/>
      <w:r w:rsidRPr="0004334E">
        <w:rPr>
          <w:lang w:val="x-none"/>
        </w:rPr>
        <w:t>).</w:t>
      </w:r>
    </w:p>
    <w:p w:rsidR="0004334E" w:rsidRPr="0004334E" w:rsidRDefault="0004334E" w:rsidP="0004334E">
      <w:pPr>
        <w:pStyle w:val="--7"/>
      </w:pPr>
      <w:r w:rsidRPr="0004334E">
        <w:rPr>
          <w:lang w:val="x-none"/>
        </w:rPr>
        <w:t>Средняя декадная высота снежного покрова представлена в табл. 5.</w:t>
      </w:r>
    </w:p>
    <w:p w:rsidR="0004334E" w:rsidRPr="0004334E" w:rsidRDefault="0004334E" w:rsidP="0004334E">
      <w:pPr>
        <w:pStyle w:val="--7"/>
        <w:jc w:val="center"/>
        <w:rPr>
          <w:lang w:val="x-none"/>
        </w:rPr>
      </w:pPr>
      <w:r w:rsidRPr="0004334E">
        <w:rPr>
          <w:lang w:val="x-none"/>
        </w:rPr>
        <w:t xml:space="preserve">Таблица 5 – </w:t>
      </w:r>
      <w:r w:rsidR="003D1118">
        <w:t>С</w:t>
      </w:r>
      <w:proofErr w:type="spellStart"/>
      <w:r w:rsidRPr="0004334E">
        <w:rPr>
          <w:lang w:val="x-none"/>
        </w:rPr>
        <w:t>редняя</w:t>
      </w:r>
      <w:proofErr w:type="spellEnd"/>
      <w:r w:rsidRPr="0004334E">
        <w:rPr>
          <w:lang w:val="x-none"/>
        </w:rPr>
        <w:t xml:space="preserve">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proofErr w:type="spellStart"/>
            <w:r w:rsidRPr="0004334E">
              <w:t>IX</w:t>
            </w:r>
            <w:proofErr w:type="spellEnd"/>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proofErr w:type="spellStart"/>
            <w:r w:rsidRPr="0004334E">
              <w:t>XI</w:t>
            </w:r>
            <w:proofErr w:type="spellEnd"/>
          </w:p>
        </w:tc>
        <w:tc>
          <w:tcPr>
            <w:tcW w:w="1052" w:type="pct"/>
            <w:gridSpan w:val="3"/>
            <w:shd w:val="clear" w:color="auto" w:fill="auto"/>
          </w:tcPr>
          <w:p w:rsidR="0004334E" w:rsidRPr="0004334E" w:rsidRDefault="0004334E" w:rsidP="0004334E">
            <w:pPr>
              <w:pStyle w:val="--7"/>
              <w:spacing w:line="240" w:lineRule="auto"/>
              <w:ind w:firstLine="0"/>
              <w:jc w:val="center"/>
            </w:pPr>
            <w:proofErr w:type="spellStart"/>
            <w:r w:rsidRPr="0004334E">
              <w:t>XII</w:t>
            </w:r>
            <w:proofErr w:type="spellEnd"/>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rPr>
          <w:lang w:val="x-none"/>
        </w:rPr>
      </w:pPr>
      <w:r w:rsidRPr="0004334E">
        <w:rPr>
          <w:lang w:val="x-none"/>
        </w:rPr>
        <w:t>П</w:t>
      </w:r>
      <w:r w:rsidR="003D1118" w:rsidRPr="0004334E">
        <w:rPr>
          <w:lang w:val="x-none"/>
        </w:rPr>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proofErr w:type="spellStart"/>
            <w:r w:rsidRPr="0004334E">
              <w:t>II</w:t>
            </w:r>
            <w:proofErr w:type="spellEnd"/>
          </w:p>
        </w:tc>
        <w:tc>
          <w:tcPr>
            <w:tcW w:w="1179" w:type="pct"/>
            <w:gridSpan w:val="3"/>
            <w:shd w:val="clear" w:color="auto" w:fill="auto"/>
          </w:tcPr>
          <w:p w:rsidR="0004334E" w:rsidRPr="0004334E" w:rsidRDefault="0004334E" w:rsidP="0004334E">
            <w:pPr>
              <w:pStyle w:val="--7"/>
              <w:spacing w:line="240" w:lineRule="auto"/>
              <w:ind w:firstLine="0"/>
              <w:jc w:val="center"/>
            </w:pPr>
            <w:proofErr w:type="spellStart"/>
            <w:r w:rsidRPr="0004334E">
              <w:t>III</w:t>
            </w:r>
            <w:proofErr w:type="spellEnd"/>
          </w:p>
        </w:tc>
        <w:tc>
          <w:tcPr>
            <w:tcW w:w="1092" w:type="pct"/>
            <w:gridSpan w:val="3"/>
            <w:shd w:val="clear" w:color="auto" w:fill="auto"/>
          </w:tcPr>
          <w:p w:rsidR="0004334E" w:rsidRPr="0004334E" w:rsidRDefault="0004334E" w:rsidP="0004334E">
            <w:pPr>
              <w:pStyle w:val="--7"/>
              <w:spacing w:line="240" w:lineRule="auto"/>
              <w:ind w:firstLine="0"/>
              <w:jc w:val="center"/>
            </w:pPr>
            <w:proofErr w:type="spellStart"/>
            <w:r w:rsidRPr="0004334E">
              <w:t>IV</w:t>
            </w:r>
            <w:proofErr w:type="spellEnd"/>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rPr>
          <w:lang w:val="x-none"/>
        </w:rPr>
      </w:pPr>
      <w:r w:rsidRPr="003D1118">
        <w:rPr>
          <w:lang w:val="x-none"/>
        </w:rPr>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rPr>
            <w:lang w:val="x-none"/>
          </w:rPr>
          <w:t>78 см</w:t>
        </w:r>
      </w:smartTag>
      <w:r w:rsidRPr="003D1118">
        <w:rPr>
          <w:lang w:val="x-none"/>
        </w:rPr>
        <w:t>. (табл</w:t>
      </w:r>
      <w:r w:rsidRPr="003D1118">
        <w:t xml:space="preserve">ица </w:t>
      </w:r>
      <w:r w:rsidRPr="003D1118">
        <w:rPr>
          <w:lang w:val="x-none"/>
        </w:rPr>
        <w:t>5).</w:t>
      </w:r>
    </w:p>
    <w:p w:rsidR="003D1118" w:rsidRPr="003D1118" w:rsidRDefault="003D1118" w:rsidP="003D1118">
      <w:pPr>
        <w:pStyle w:val="--7"/>
        <w:rPr>
          <w:lang w:val="x-none"/>
        </w:rPr>
      </w:pPr>
      <w:r w:rsidRPr="003D1118">
        <w:rPr>
          <w:lang w:val="x-none"/>
        </w:rPr>
        <w:t xml:space="preserve">Согласно районированию территории по весу снегового покрова [СП 20.13330.2011. Нагрузки и воздействия. – М., 2003. – </w:t>
      </w:r>
      <w:proofErr w:type="spellStart"/>
      <w:r w:rsidRPr="003D1118">
        <w:rPr>
          <w:lang w:val="x-none"/>
        </w:rPr>
        <w:t>55с</w:t>
      </w:r>
      <w:proofErr w:type="spellEnd"/>
      <w:r w:rsidRPr="003D1118">
        <w:rPr>
          <w:lang w:val="x-none"/>
        </w:rPr>
        <w:t xml:space="preserve">.] район изысканий относится ко V району, расчётное значение веса снегового покрова </w:t>
      </w:r>
      <w:proofErr w:type="spellStart"/>
      <w:r w:rsidRPr="003D1118">
        <w:rPr>
          <w:lang w:val="x-none"/>
        </w:rPr>
        <w:t>Sg</w:t>
      </w:r>
      <w:proofErr w:type="spellEnd"/>
      <w:r w:rsidRPr="003D1118">
        <w:rPr>
          <w:lang w:val="x-none"/>
        </w:rPr>
        <w:t xml:space="preserve"> составляет 3,2 кПа или 320 кгс/</w:t>
      </w:r>
      <w:proofErr w:type="spellStart"/>
      <w:r w:rsidRPr="003D1118">
        <w:rPr>
          <w:lang w:val="x-none"/>
        </w:rPr>
        <w:t>м2</w:t>
      </w:r>
      <w:proofErr w:type="spellEnd"/>
      <w:r w:rsidRPr="003D1118">
        <w:rPr>
          <w:lang w:val="x-none"/>
        </w:rPr>
        <w:t xml:space="preserve"> (согласно карте 1); нормативное значение снеговой нагрузки состав</w:t>
      </w:r>
      <w:r w:rsidRPr="003D1118">
        <w:t>ляет</w:t>
      </w:r>
      <w:r w:rsidRPr="003D1118">
        <w:rPr>
          <w:lang w:val="x-none"/>
        </w:rPr>
        <w:t xml:space="preserve"> 224 кгс/</w:t>
      </w:r>
      <w:proofErr w:type="spellStart"/>
      <w:r w:rsidRPr="003D1118">
        <w:rPr>
          <w:lang w:val="x-none"/>
        </w:rPr>
        <w:t>м</w:t>
      </w:r>
      <w:r w:rsidRPr="003D1118">
        <w:rPr>
          <w:vertAlign w:val="superscript"/>
          <w:lang w:val="x-none"/>
        </w:rPr>
        <w:t>2</w:t>
      </w:r>
      <w:proofErr w:type="spellEnd"/>
      <w:r w:rsidRPr="003D1118">
        <w:rPr>
          <w:lang w:val="x-none"/>
        </w:rPr>
        <w:t>.</w:t>
      </w:r>
    </w:p>
    <w:p w:rsidR="003D1118" w:rsidRPr="003D1118" w:rsidRDefault="003D1118" w:rsidP="003D1118">
      <w:pPr>
        <w:pStyle w:val="--7"/>
        <w:rPr>
          <w:lang w:val="x-none"/>
        </w:rPr>
      </w:pPr>
      <w:r w:rsidRPr="003D1118">
        <w:rPr>
          <w:lang w:val="x-none"/>
        </w:rPr>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rPr>
          <w:lang w:val="x-none"/>
        </w:rPr>
        <w:t xml:space="preserve">Таблица 6 – </w:t>
      </w:r>
      <w:r>
        <w:t>Н</w:t>
      </w:r>
      <w:proofErr w:type="spellStart"/>
      <w:r w:rsidRPr="003D1118">
        <w:rPr>
          <w:lang w:val="x-none"/>
        </w:rPr>
        <w:t>аибольшие</w:t>
      </w:r>
      <w:proofErr w:type="spellEnd"/>
      <w:r w:rsidRPr="003D1118">
        <w:rPr>
          <w:lang w:val="x-none"/>
        </w:rPr>
        <w:t xml:space="preserve">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lang w:val="x-none"/>
        </w:rPr>
        <w:t>Ветер</w:t>
      </w:r>
      <w:r w:rsidRPr="003D1118">
        <w:rPr>
          <w:lang w:val="x-none"/>
        </w:rPr>
        <w:t>. Средняя годовая скорость ветра составляет 2,6 м/с (табл</w:t>
      </w:r>
      <w:r w:rsidRPr="003D1118">
        <w:t xml:space="preserve">ица </w:t>
      </w:r>
      <w:r w:rsidRPr="003D1118">
        <w:rPr>
          <w:lang w:val="x-none"/>
        </w:rPr>
        <w:t>7). Скорость ветра, повторяемость превышения которой составляет 5 % – 12 м/с.</w:t>
      </w:r>
    </w:p>
    <w:p w:rsidR="003D1118" w:rsidRPr="003D1118" w:rsidRDefault="003D1118" w:rsidP="003D1118">
      <w:pPr>
        <w:pStyle w:val="--7"/>
        <w:ind w:firstLine="0"/>
        <w:jc w:val="center"/>
        <w:rPr>
          <w:lang w:val="x-none"/>
        </w:rPr>
      </w:pPr>
      <w:r w:rsidRPr="003D1118">
        <w:rPr>
          <w:lang w:val="x-none"/>
        </w:rPr>
        <w:t xml:space="preserve">Таблица 7 – </w:t>
      </w:r>
      <w:r>
        <w:t>Средняя</w:t>
      </w:r>
      <w:r w:rsidRPr="003D1118">
        <w:rPr>
          <w:lang w:val="x-none"/>
        </w:rPr>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59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rPr>
          <w:lang w:val="x-none"/>
        </w:rPr>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w:t>
      </w:r>
      <w:proofErr w:type="spellStart"/>
      <w:r w:rsidRPr="003D1118">
        <w:t>II</w:t>
      </w:r>
      <w:proofErr w:type="spellEnd"/>
      <w:r w:rsidRPr="003D1118">
        <w:t xml:space="preserve">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rPr>
          <w:lang w:val="x-none"/>
        </w:rPr>
      </w:pPr>
      <w:r w:rsidRPr="003D1118">
        <w:rPr>
          <w:lang w:val="x-none"/>
        </w:rPr>
        <w:t xml:space="preserve">Таблица 8 – </w:t>
      </w:r>
      <w:r>
        <w:t xml:space="preserve">Максимальная </w:t>
      </w:r>
      <w:r w:rsidRPr="003D1118">
        <w:rPr>
          <w:lang w:val="x-none"/>
        </w:rPr>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w:t>
            </w:r>
            <w:proofErr w:type="spellEnd"/>
            <w:r w:rsidRPr="003D1118">
              <w:t>-ка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18ф</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17ф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24а</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21а</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18ф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rPr>
          <w:lang w:val="x-none"/>
        </w:rPr>
      </w:pPr>
      <w:r w:rsidRPr="003D1118">
        <w:rPr>
          <w:lang w:val="x-none"/>
        </w:rPr>
        <w:t xml:space="preserve">Таблица 9 – </w:t>
      </w:r>
      <w:r>
        <w:t>Среднее</w:t>
      </w:r>
      <w:r w:rsidRPr="003D1118">
        <w:rPr>
          <w:lang w:val="x-none"/>
        </w:rPr>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313"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359"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313"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rPr>
          <w:lang w:val="x-none"/>
        </w:rPr>
      </w:pPr>
    </w:p>
    <w:p w:rsidR="003D1118" w:rsidRDefault="003D1118" w:rsidP="003D1118">
      <w:pPr>
        <w:pStyle w:val="--7"/>
        <w:jc w:val="center"/>
      </w:pPr>
      <w:r>
        <w:rPr>
          <w:rFonts w:ascii="Arial" w:hAnsi="Arial"/>
          <w:noProof/>
        </w:rPr>
        <w:lastRenderedPageBreak/>
        <w:drawing>
          <wp:inline distT="0" distB="0" distL="0" distR="0" wp14:anchorId="7F27389C" wp14:editId="1EB3AC24">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rPr>
          <w:lang w:val="x-none"/>
        </w:rPr>
      </w:pPr>
      <w:r w:rsidRPr="003D1118">
        <w:rPr>
          <w:lang w:val="x-none"/>
        </w:rPr>
        <w:t xml:space="preserve">Рисунок 1 – </w:t>
      </w:r>
      <w:r>
        <w:t>Повторяемость</w:t>
      </w:r>
      <w:r w:rsidRPr="003D1118">
        <w:rPr>
          <w:lang w:val="x-none"/>
        </w:rPr>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rPr>
          <w:lang w:val="x-none"/>
        </w:rPr>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lang w:val="x-none"/>
        </w:rPr>
      </w:pPr>
      <w:r w:rsidRPr="003D1118">
        <w:rPr>
          <w:i/>
          <w:lang w:val="x-none"/>
        </w:rPr>
        <w:t>Атмосферные явления.</w:t>
      </w:r>
      <w:r w:rsidRPr="003D1118">
        <w:rPr>
          <w:i/>
        </w:rPr>
        <w:t xml:space="preserve"> </w:t>
      </w:r>
      <w:r w:rsidRPr="003D1118">
        <w:rPr>
          <w:lang w:val="x-none"/>
        </w:rPr>
        <w:t>На территории изысканий наблюдается с т</w:t>
      </w:r>
      <w:r w:rsidRPr="003D1118">
        <w:rPr>
          <w:i/>
          <w:lang w:val="x-none"/>
        </w:rPr>
        <w:t>уманами</w:t>
      </w:r>
      <w:r w:rsidRPr="003D1118">
        <w:rPr>
          <w:lang w:val="x-none"/>
        </w:rPr>
        <w:t xml:space="preserve"> 22 дня в году, с </w:t>
      </w:r>
      <w:r w:rsidRPr="003D1118">
        <w:rPr>
          <w:i/>
          <w:lang w:val="x-none"/>
        </w:rPr>
        <w:t>метелью</w:t>
      </w:r>
      <w:r w:rsidRPr="003D1118">
        <w:rPr>
          <w:lang w:val="x-none"/>
        </w:rPr>
        <w:t xml:space="preserve"> – 34 дня, с </w:t>
      </w:r>
      <w:r w:rsidRPr="003D1118">
        <w:rPr>
          <w:i/>
          <w:lang w:val="x-none"/>
        </w:rPr>
        <w:t>гололедом</w:t>
      </w:r>
      <w:r w:rsidRPr="003D1118">
        <w:rPr>
          <w:lang w:val="x-none"/>
        </w:rPr>
        <w:t xml:space="preserve"> – 3 дня, с кристаллической изморозью – 27 дней, с </w:t>
      </w:r>
      <w:r w:rsidRPr="003D1118">
        <w:rPr>
          <w:i/>
          <w:lang w:val="x-none"/>
        </w:rPr>
        <w:t>грозой</w:t>
      </w:r>
      <w:r w:rsidRPr="003D1118">
        <w:rPr>
          <w:lang w:val="x-none"/>
        </w:rPr>
        <w:t xml:space="preserve"> – 19 дней, с </w:t>
      </w:r>
      <w:r w:rsidRPr="003D1118">
        <w:rPr>
          <w:i/>
          <w:lang w:val="x-none"/>
        </w:rPr>
        <w:t>градом</w:t>
      </w:r>
      <w:r w:rsidRPr="003D1118">
        <w:rPr>
          <w:lang w:val="x-none"/>
        </w:rPr>
        <w:t xml:space="preserve"> – 1 день (табл</w:t>
      </w:r>
      <w:r w:rsidRPr="003D1118">
        <w:t xml:space="preserve">ица </w:t>
      </w:r>
      <w:r w:rsidRPr="003D1118">
        <w:rPr>
          <w:lang w:val="x-none"/>
        </w:rPr>
        <w:t>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w:t>
      </w:r>
      <w:proofErr w:type="spellStart"/>
      <w:r w:rsidRPr="003D1118">
        <w:t>см</w:t>
      </w:r>
      <w:r w:rsidRPr="003D1118">
        <w:rPr>
          <w:vertAlign w:val="superscript"/>
        </w:rPr>
        <w:t>2</w:t>
      </w:r>
      <w:proofErr w:type="spellEnd"/>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w:t>
            </w:r>
            <w:proofErr w:type="spellEnd"/>
            <w:r w:rsidRPr="003D1118">
              <w:t>-метр</w:t>
            </w: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w:t>
            </w:r>
            <w:proofErr w:type="spellEnd"/>
            <w:r w:rsidRPr="003D1118">
              <w:t>-метр</w:t>
            </w:r>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r>
            <w:proofErr w:type="spellStart"/>
            <w:r w:rsidRPr="003D1118">
              <w:t>ВЮВ</w:t>
            </w:r>
            <w:proofErr w:type="spellEnd"/>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r>
            <w:proofErr w:type="spellStart"/>
            <w:r w:rsidRPr="003D1118">
              <w:t>ВЮВ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r>
            <w:proofErr w:type="spellStart"/>
            <w:r w:rsidRPr="003D1118">
              <w:t>ВЮВ</w:t>
            </w:r>
            <w:proofErr w:type="spellEnd"/>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proofErr w:type="spellStart"/>
            <w:r w:rsidRPr="003D1118">
              <w:t>ССВ</w:t>
            </w:r>
            <w:proofErr w:type="spellEnd"/>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proofErr w:type="spellStart"/>
            <w:r w:rsidRPr="003D1118">
              <w:t>ССВ</w:t>
            </w:r>
            <w:proofErr w:type="spellEnd"/>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proofErr w:type="spellStart"/>
            <w:r w:rsidRPr="003D1118">
              <w:t>ЮВ</w:t>
            </w:r>
            <w:proofErr w:type="spellEnd"/>
            <w:r w:rsidRPr="003D1118">
              <w:br/>
            </w:r>
            <w:r w:rsidRPr="003D1118">
              <w:br/>
            </w: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proofErr w:type="spellStart"/>
            <w:r w:rsidRPr="003D1118">
              <w:t>ЮВ</w:t>
            </w:r>
            <w:proofErr w:type="spellEnd"/>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w:t>
      </w:r>
      <w:proofErr w:type="spellStart"/>
      <w:r w:rsidRPr="0071186C">
        <w:t>II</w:t>
      </w:r>
      <w:proofErr w:type="spellEnd"/>
      <w:r w:rsidRPr="0071186C">
        <w:t xml:space="preserve">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3" w:name="_Toc497672784"/>
      <w:r>
        <w:lastRenderedPageBreak/>
        <w:t>РЕКОМЕНДАЦИИ ПО ОРГАНИЗАЦИИ СТРОИТЕЛЬСТВА И МЕТОДЫ ПРОИЗВОДСТВА ОСНОВНЫХ РАБОТ</w:t>
      </w:r>
      <w:bookmarkEnd w:id="13"/>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AC1B61" w:rsidRPr="0071186C" w:rsidRDefault="0071186C" w:rsidP="00AC1B61">
      <w:pPr>
        <w:pStyle w:val="--7"/>
      </w:pPr>
      <w:r w:rsidRPr="0071186C">
        <w:t>-</w:t>
      </w:r>
      <w:r w:rsidRPr="0071186C">
        <w:tab/>
      </w:r>
      <w:r w:rsidR="00AC1B61" w:rsidRPr="00AC1B61">
        <w:t>Подать уведомление от имени АО «</w:t>
      </w:r>
      <w:proofErr w:type="spellStart"/>
      <w:r w:rsidR="00AC1B61" w:rsidRPr="00AC1B61">
        <w:t>Тюменьэнерго</w:t>
      </w:r>
      <w:proofErr w:type="spellEnd"/>
      <w:r w:rsidR="00AC1B61" w:rsidRPr="00AC1B61">
        <w:t>» в соответствующее лесничество о производстве работ по расширению просек до границ охранной зоны;</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у учетом безопасного производства работ;</w:t>
      </w:r>
    </w:p>
    <w:p w:rsidR="0071186C" w:rsidRPr="0071186C" w:rsidRDefault="0071186C" w:rsidP="0071186C">
      <w:pPr>
        <w:pStyle w:val="--7"/>
      </w:pPr>
      <w:r w:rsidRPr="0071186C">
        <w:t>-</w:t>
      </w:r>
      <w:r w:rsidRPr="0071186C">
        <w:tab/>
        <w:t xml:space="preserve">Подготовлены рабочие площадки для обрезки сучьев, раскряжевки и </w:t>
      </w:r>
      <w:proofErr w:type="spellStart"/>
      <w:r w:rsidRPr="0071186C">
        <w:t>штабелевки</w:t>
      </w:r>
      <w:proofErr w:type="spellEnd"/>
      <w:r w:rsidRPr="0071186C">
        <w:t xml:space="preserve"> древесины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Устройство трелевочного волока;</w:t>
      </w:r>
    </w:p>
    <w:p w:rsidR="0071186C" w:rsidRPr="0071186C" w:rsidRDefault="007B7C05" w:rsidP="0071186C">
      <w:pPr>
        <w:pStyle w:val="--7"/>
      </w:pPr>
      <w:r>
        <w:t xml:space="preserve">2. </w:t>
      </w:r>
      <w:r w:rsidR="0071186C" w:rsidRPr="0071186C">
        <w:t>Валка деревьев;</w:t>
      </w:r>
    </w:p>
    <w:p w:rsidR="0071186C" w:rsidRPr="0071186C" w:rsidRDefault="007B7C05" w:rsidP="0071186C">
      <w:pPr>
        <w:pStyle w:val="--7"/>
      </w:pPr>
      <w:r>
        <w:t xml:space="preserve">3. </w:t>
      </w:r>
      <w:r w:rsidR="0071186C" w:rsidRPr="0071186C">
        <w:t>Обрезка сучьев;</w:t>
      </w:r>
    </w:p>
    <w:p w:rsidR="0071186C" w:rsidRPr="0071186C" w:rsidRDefault="007B7C05" w:rsidP="0071186C">
      <w:pPr>
        <w:pStyle w:val="--7"/>
      </w:pPr>
      <w:r>
        <w:t>4. Т</w:t>
      </w:r>
      <w:r w:rsidR="0071186C" w:rsidRPr="0071186C">
        <w:t>релевка хлыстов и деревьев;</w:t>
      </w:r>
    </w:p>
    <w:p w:rsidR="007B7C05" w:rsidRDefault="007B7C05" w:rsidP="007B7C05">
      <w:pPr>
        <w:pStyle w:val="--7"/>
        <w:rPr>
          <w:lang w:bidi="ru-RU"/>
        </w:rPr>
      </w:pPr>
      <w:r>
        <w:t xml:space="preserve">5. </w:t>
      </w:r>
      <w:r w:rsidR="0071186C" w:rsidRPr="0071186C">
        <w:t>Раскряжевка хлыстов;</w:t>
      </w:r>
      <w:r w:rsidRPr="007B7C05">
        <w:rPr>
          <w:rFonts w:ascii="Arial" w:hAnsi="Arial"/>
          <w:szCs w:val="24"/>
          <w:lang w:bidi="ru-RU"/>
        </w:rPr>
        <w:t xml:space="preserve"> </w:t>
      </w:r>
    </w:p>
    <w:p w:rsidR="007B7C05" w:rsidRPr="007B7C05" w:rsidRDefault="007B7C05" w:rsidP="007B7C05">
      <w:pPr>
        <w:pStyle w:val="--7"/>
      </w:pPr>
      <w:r>
        <w:t xml:space="preserve">6. </w:t>
      </w:r>
      <w:proofErr w:type="spellStart"/>
      <w:r w:rsidRPr="007B7C05">
        <w:t>Штабелевка</w:t>
      </w:r>
      <w:proofErr w:type="spellEnd"/>
      <w:r w:rsidRPr="007B7C05">
        <w:t>;</w:t>
      </w:r>
    </w:p>
    <w:p w:rsidR="007B7C05" w:rsidRDefault="007B7C05" w:rsidP="007B7C05">
      <w:pPr>
        <w:pStyle w:val="--7"/>
        <w:ind w:left="708" w:firstLine="143"/>
        <w:rPr>
          <w:lang w:bidi="ru-RU"/>
        </w:rPr>
      </w:pPr>
      <w:r>
        <w:rPr>
          <w:lang w:bidi="ru-RU"/>
        </w:rPr>
        <w:t xml:space="preserve">7. </w:t>
      </w:r>
      <w:r w:rsidRPr="007B7C05">
        <w:rPr>
          <w:lang w:bidi="ru-RU"/>
        </w:rPr>
        <w:t>Очистка трассы от порубочных остатков;</w:t>
      </w:r>
    </w:p>
    <w:p w:rsidR="007B7C05" w:rsidRDefault="007B7C05" w:rsidP="007B7C05">
      <w:pPr>
        <w:pStyle w:val="--7"/>
        <w:ind w:left="708" w:firstLine="143"/>
        <w:rPr>
          <w:lang w:bidi="ru-RU"/>
        </w:rPr>
      </w:pPr>
      <w:r>
        <w:rPr>
          <w:lang w:bidi="ru-RU"/>
        </w:rPr>
        <w:lastRenderedPageBreak/>
        <w:t xml:space="preserve">8. </w:t>
      </w:r>
      <w:r w:rsidRPr="007B7C05">
        <w:rPr>
          <w:lang w:bidi="ru-RU"/>
        </w:rPr>
        <w:t>Сводка тонкомерного леса и кустарника;</w:t>
      </w:r>
    </w:p>
    <w:p w:rsidR="007B7C05" w:rsidRPr="007B7C05" w:rsidRDefault="007B7C05" w:rsidP="007B7C05">
      <w:pPr>
        <w:pStyle w:val="--7"/>
        <w:ind w:left="708" w:firstLine="143"/>
        <w:rPr>
          <w:lang w:bidi="ru-RU"/>
        </w:rPr>
      </w:pPr>
      <w:r>
        <w:rPr>
          <w:lang w:bidi="ru-RU"/>
        </w:rPr>
        <w:t xml:space="preserve">9. </w:t>
      </w:r>
      <w:r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AC1B61" w:rsidRPr="007B7C05" w:rsidRDefault="007B7C05" w:rsidP="00AC1B61">
      <w:pPr>
        <w:pStyle w:val="--7"/>
        <w:rPr>
          <w:lang w:bidi="ru-RU"/>
        </w:rPr>
      </w:pPr>
      <w:r w:rsidRPr="007B7C05">
        <w:rPr>
          <w:lang w:bidi="ru-RU"/>
        </w:rPr>
        <w:t xml:space="preserve">Особую осторожность необходимо соблюдать при работе по вырубки просек вблизи линии электропередачи. Для сохранности </w:t>
      </w:r>
      <w:proofErr w:type="spellStart"/>
      <w:r w:rsidRPr="007B7C05">
        <w:rPr>
          <w:lang w:bidi="ru-RU"/>
        </w:rPr>
        <w:t>ВЛ</w:t>
      </w:r>
      <w:proofErr w:type="spellEnd"/>
      <w:r w:rsidRPr="007B7C05">
        <w:rPr>
          <w:lang w:bidi="ru-RU"/>
        </w:rPr>
        <w:t xml:space="preserve">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w:t>
      </w:r>
      <w:proofErr w:type="spellStart"/>
      <w:r w:rsidRPr="007B7C05">
        <w:rPr>
          <w:lang w:bidi="ru-RU"/>
        </w:rPr>
        <w:t>ВЛ</w:t>
      </w:r>
      <w:proofErr w:type="spellEnd"/>
      <w:r w:rsidRPr="00B577FB">
        <w:rPr>
          <w:lang w:bidi="ru-RU"/>
        </w:rPr>
        <w:t xml:space="preserve">, охранная зона </w:t>
      </w:r>
      <w:proofErr w:type="spellStart"/>
      <w:r w:rsidRPr="00B577FB">
        <w:rPr>
          <w:lang w:bidi="ru-RU"/>
        </w:rPr>
        <w:t>ВЛ</w:t>
      </w:r>
      <w:proofErr w:type="spellEnd"/>
      <w:r w:rsidRPr="00B577FB">
        <w:rPr>
          <w:lang w:bidi="ru-RU"/>
        </w:rPr>
        <w:t xml:space="preserve"> напряжением 110 </w:t>
      </w:r>
      <w:proofErr w:type="spellStart"/>
      <w:r w:rsidRPr="00B577FB">
        <w:rPr>
          <w:lang w:bidi="ru-RU"/>
        </w:rPr>
        <w:t>кВ</w:t>
      </w:r>
      <w:proofErr w:type="spellEnd"/>
      <w:r w:rsidRPr="00B577FB">
        <w:rPr>
          <w:lang w:bidi="ru-RU"/>
        </w:rPr>
        <w:t xml:space="preserve"> составляет 20 м по обе стороны от крайних проводов.</w:t>
      </w:r>
      <w:r w:rsidR="00317541" w:rsidRPr="00B577FB">
        <w:t xml:space="preserve"> </w:t>
      </w:r>
      <w:r w:rsidR="00B577FB" w:rsidRPr="00B577FB">
        <w:rPr>
          <w:lang w:bidi="ru-RU"/>
        </w:rPr>
        <w:t>Ширина охранной зоны «</w:t>
      </w:r>
      <w:r w:rsidR="00A25378" w:rsidRPr="00A25378">
        <w:rPr>
          <w:lang w:bidi="ru-RU"/>
        </w:rPr>
        <w:t>Высоковольтн</w:t>
      </w:r>
      <w:r w:rsidR="00A25378">
        <w:rPr>
          <w:lang w:bidi="ru-RU"/>
        </w:rPr>
        <w:t>ой</w:t>
      </w:r>
      <w:r w:rsidR="00A25378" w:rsidRPr="00A25378">
        <w:rPr>
          <w:lang w:bidi="ru-RU"/>
        </w:rPr>
        <w:t xml:space="preserve"> </w:t>
      </w:r>
      <w:r w:rsidR="00A25378">
        <w:rPr>
          <w:lang w:bidi="ru-RU"/>
        </w:rPr>
        <w:t xml:space="preserve">линии-110 </w:t>
      </w:r>
      <w:proofErr w:type="spellStart"/>
      <w:r w:rsidR="00A25378">
        <w:rPr>
          <w:lang w:bidi="ru-RU"/>
        </w:rPr>
        <w:t>кВ</w:t>
      </w:r>
      <w:proofErr w:type="spellEnd"/>
      <w:r w:rsidR="00A25378">
        <w:rPr>
          <w:lang w:bidi="ru-RU"/>
        </w:rPr>
        <w:t xml:space="preserve"> «Белоярская - </w:t>
      </w:r>
      <w:proofErr w:type="spellStart"/>
      <w:r w:rsidR="00A25378">
        <w:rPr>
          <w:lang w:bidi="ru-RU"/>
        </w:rPr>
        <w:t>Амня</w:t>
      </w:r>
      <w:proofErr w:type="spellEnd"/>
      <w:r w:rsidR="00B577FB" w:rsidRPr="00B577FB">
        <w:rPr>
          <w:lang w:bidi="ru-RU"/>
        </w:rPr>
        <w:t>» составляет 25,0 и 23,5 м</w:t>
      </w:r>
      <w:r w:rsidR="00AC1B61" w:rsidRPr="00AC1B61">
        <w:t xml:space="preserve"> от оси ВЛ.</w:t>
      </w:r>
    </w:p>
    <w:p w:rsidR="00AC1B61" w:rsidRPr="007B7C05" w:rsidRDefault="00AC1B61" w:rsidP="00AC1B61">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w:t>
      </w:r>
      <w:proofErr w:type="spellStart"/>
      <w:proofErr w:type="gramStart"/>
      <w:r w:rsidRPr="007B7C05">
        <w:rPr>
          <w:lang w:bidi="ru-RU"/>
        </w:rPr>
        <w:t>ВЛ</w:t>
      </w:r>
      <w:proofErr w:type="spellEnd"/>
      <w:proofErr w:type="gramEnd"/>
      <w:r w:rsidRPr="007B7C05">
        <w:rPr>
          <w:lang w:bidi="ru-RU"/>
        </w:rPr>
        <w:t xml:space="preserve"> и необходимости выполнения работ в охранной зоне, должны соблюдаться следующие требования безопасности:</w:t>
      </w:r>
    </w:p>
    <w:p w:rsidR="00AC1B61" w:rsidRPr="007B7C05" w:rsidRDefault="00AC1B61" w:rsidP="00AC1B61">
      <w:pPr>
        <w:pStyle w:val="--7"/>
        <w:numPr>
          <w:ilvl w:val="0"/>
          <w:numId w:val="10"/>
        </w:numPr>
        <w:rPr>
          <w:lang w:bidi="ru-RU"/>
        </w:rPr>
      </w:pPr>
      <w:r w:rsidRPr="007B7C05">
        <w:rPr>
          <w:lang w:bidi="ru-RU"/>
        </w:rPr>
        <w:t xml:space="preserve">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w:t>
      </w:r>
      <w:proofErr w:type="spellStart"/>
      <w:proofErr w:type="gramStart"/>
      <w:r w:rsidRPr="007B7C05">
        <w:rPr>
          <w:lang w:bidi="ru-RU"/>
        </w:rPr>
        <w:t>ВЛ</w:t>
      </w:r>
      <w:proofErr w:type="spellEnd"/>
      <w:proofErr w:type="gramEnd"/>
      <w:r w:rsidRPr="007B7C05">
        <w:rPr>
          <w:lang w:bidi="ru-RU"/>
        </w:rPr>
        <w:t xml:space="preserve"> напряжением 110 </w:t>
      </w:r>
      <w:proofErr w:type="spellStart"/>
      <w:r w:rsidRPr="007B7C05">
        <w:rPr>
          <w:lang w:bidi="ru-RU"/>
        </w:rPr>
        <w:t>кВ.</w:t>
      </w:r>
      <w:proofErr w:type="spellEnd"/>
    </w:p>
    <w:p w:rsidR="00AC1B61" w:rsidRPr="007B7C05" w:rsidRDefault="00AC1B61" w:rsidP="00AC1B61">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AC1B61" w:rsidRPr="007B7C05" w:rsidRDefault="00AC1B61" w:rsidP="00AC1B61">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AC1B61" w:rsidRPr="007B7C05" w:rsidRDefault="00AC1B61" w:rsidP="00AC1B61">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AC1B61" w:rsidRPr="007B7C05" w:rsidRDefault="00AC1B61" w:rsidP="00AC1B61">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AC1B61" w:rsidRDefault="00AC1B61" w:rsidP="00AC1B61">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AC1B61" w:rsidRPr="007B7C05" w:rsidRDefault="00AC1B61" w:rsidP="00AC1B61">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AC1B61" w:rsidRPr="007B7C05" w:rsidRDefault="00AC1B61" w:rsidP="00AC1B61">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AC1B61" w:rsidRPr="007B7C05" w:rsidRDefault="00AC1B61" w:rsidP="00AC1B61">
      <w:pPr>
        <w:pStyle w:val="--7"/>
        <w:rPr>
          <w:lang w:bidi="ru-RU"/>
        </w:rPr>
      </w:pPr>
      <w:r>
        <w:rPr>
          <w:lang w:bidi="ru-RU"/>
        </w:rPr>
        <w:lastRenderedPageBreak/>
        <w:t>е</w:t>
      </w:r>
      <w:r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AC1B61" w:rsidRPr="007B7C05" w:rsidRDefault="00AC1B61" w:rsidP="00AC1B61">
      <w:pPr>
        <w:pStyle w:val="--7"/>
        <w:rPr>
          <w:lang w:bidi="ru-RU"/>
        </w:rPr>
      </w:pPr>
      <w:r>
        <w:rPr>
          <w:lang w:bidi="ru-RU"/>
        </w:rPr>
        <w:t>ж</w:t>
      </w:r>
      <w:r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AC1B61" w:rsidRPr="007B7C05" w:rsidRDefault="00AC1B61" w:rsidP="00AC1B61">
      <w:pPr>
        <w:pStyle w:val="--7"/>
        <w:rPr>
          <w:lang w:bidi="ru-RU"/>
        </w:rPr>
      </w:pPr>
      <w:r>
        <w:rPr>
          <w:lang w:bidi="ru-RU"/>
        </w:rPr>
        <w:t>з</w:t>
      </w:r>
      <w:r w:rsidRPr="007B7C05">
        <w:rPr>
          <w:lang w:bidi="ru-RU"/>
        </w:rPr>
        <w:t>) не допускается вывозка, трелевка древесины в места, не предусмотренные технологической картой разработки лесосеки;</w:t>
      </w:r>
    </w:p>
    <w:p w:rsidR="00AC1B61" w:rsidRPr="007B7C05" w:rsidRDefault="00AC1B61" w:rsidP="00AC1B61">
      <w:pPr>
        <w:pStyle w:val="--7"/>
        <w:rPr>
          <w:lang w:bidi="ru-RU"/>
        </w:rPr>
      </w:pPr>
      <w:r>
        <w:rPr>
          <w:lang w:bidi="ru-RU"/>
        </w:rPr>
        <w:t>и</w:t>
      </w:r>
      <w:r w:rsidRPr="007B7C05">
        <w:rPr>
          <w:lang w:bidi="ru-RU"/>
        </w:rPr>
        <w:t>) не допускается невыполнение или несвоевременное выполнение работ по очистке лесосеки;</w:t>
      </w:r>
    </w:p>
    <w:p w:rsidR="00AC1B61" w:rsidRPr="007B7C05" w:rsidRDefault="00AC1B61" w:rsidP="00AC1B61">
      <w:pPr>
        <w:pStyle w:val="--7"/>
        <w:rPr>
          <w:lang w:bidi="ru-RU"/>
        </w:rPr>
      </w:pPr>
      <w:r>
        <w:rPr>
          <w:lang w:bidi="ru-RU"/>
        </w:rPr>
        <w:t>к</w:t>
      </w:r>
      <w:r w:rsidRPr="007B7C05">
        <w:rPr>
          <w:lang w:bidi="ru-RU"/>
        </w:rPr>
        <w:t>) не допускается уничтожение верхнего плодородного слоя почвы, вне волоков и погрузочных площадок.</w:t>
      </w:r>
    </w:p>
    <w:p w:rsidR="00AC1B61" w:rsidRPr="007B7C05" w:rsidRDefault="00AC1B61" w:rsidP="00AC1B61">
      <w:pPr>
        <w:pStyle w:val="--7"/>
        <w:rPr>
          <w:i/>
          <w:lang w:bidi="ru-RU"/>
        </w:rPr>
      </w:pPr>
      <w:r w:rsidRPr="007B7C05">
        <w:rPr>
          <w:i/>
          <w:lang w:bidi="ru-RU"/>
        </w:rPr>
        <w:t>Устройство трелевочного волока длиной до 200 м</w:t>
      </w:r>
    </w:p>
    <w:p w:rsidR="00AC1B61" w:rsidRPr="007B7C05" w:rsidRDefault="00AC1B61" w:rsidP="00AC1B61">
      <w:pPr>
        <w:pStyle w:val="--7"/>
        <w:rPr>
          <w:lang w:bidi="ru-RU"/>
        </w:rPr>
      </w:pPr>
      <w:r w:rsidRPr="007B7C05">
        <w:rPr>
          <w:lang w:bidi="ru-RU"/>
        </w:rPr>
        <w:tab/>
        <w:t>Обозначить на местности границы волока.</w:t>
      </w:r>
    </w:p>
    <w:p w:rsidR="00AC1B61" w:rsidRPr="007B7C05" w:rsidRDefault="00AC1B61" w:rsidP="00AC1B61">
      <w:pPr>
        <w:pStyle w:val="--7"/>
        <w:numPr>
          <w:ilvl w:val="0"/>
          <w:numId w:val="11"/>
        </w:numPr>
        <w:rPr>
          <w:lang w:bidi="ru-RU"/>
        </w:rPr>
      </w:pPr>
      <w:r w:rsidRPr="007B7C05">
        <w:rPr>
          <w:lang w:bidi="ru-RU"/>
        </w:rPr>
        <w:t>Произвести валку леса бензомоторными пилами. При валке леса деревья срезаются на уровне земли.</w:t>
      </w:r>
    </w:p>
    <w:p w:rsidR="00AC1B61" w:rsidRPr="007B7C05" w:rsidRDefault="00AC1B61" w:rsidP="00AC1B61">
      <w:pPr>
        <w:pStyle w:val="--7"/>
        <w:numPr>
          <w:ilvl w:val="0"/>
          <w:numId w:val="11"/>
        </w:numPr>
        <w:rPr>
          <w:lang w:bidi="ru-RU"/>
        </w:rPr>
      </w:pPr>
      <w:r w:rsidRPr="007B7C05">
        <w:rPr>
          <w:lang w:bidi="ru-RU"/>
        </w:rPr>
        <w:t>Стрелевать сваленные деревья на погрузочную площадку, предварительно обрезав сучья.</w:t>
      </w:r>
    </w:p>
    <w:p w:rsidR="00AC1B61" w:rsidRPr="007B7C05" w:rsidRDefault="00AC1B61" w:rsidP="00AC1B61">
      <w:pPr>
        <w:pStyle w:val="--7"/>
        <w:numPr>
          <w:ilvl w:val="0"/>
          <w:numId w:val="11"/>
        </w:numPr>
        <w:rPr>
          <w:lang w:bidi="ru-RU"/>
        </w:rPr>
      </w:pPr>
      <w:r w:rsidRPr="007B7C05">
        <w:rPr>
          <w:lang w:bidi="ru-RU"/>
        </w:rPr>
        <w:t>Спилить бензопилой оставшиеся пни и подрост.</w:t>
      </w:r>
    </w:p>
    <w:p w:rsidR="00AC1B61" w:rsidRPr="007B7C05" w:rsidRDefault="00AC1B61" w:rsidP="00AC1B61">
      <w:pPr>
        <w:pStyle w:val="--7"/>
        <w:rPr>
          <w:lang w:bidi="ru-RU"/>
        </w:rPr>
      </w:pPr>
      <w:r w:rsidRPr="007B7C05">
        <w:rPr>
          <w:lang w:bidi="ru-RU"/>
        </w:rPr>
        <w:t>Минимальная ширина волока по условиям техники безопасности должна быть не менее 5 м (рис. 2).</w:t>
      </w:r>
    </w:p>
    <w:p w:rsidR="00AC1B61" w:rsidRPr="007B7C05" w:rsidRDefault="00AC1B61" w:rsidP="00AC1B61">
      <w:pPr>
        <w:pStyle w:val="--7"/>
        <w:ind w:firstLine="0"/>
        <w:jc w:val="center"/>
        <w:rPr>
          <w:lang w:bidi="ru-RU"/>
        </w:rPr>
      </w:pPr>
      <w:r w:rsidRPr="007B7C05">
        <w:rPr>
          <w:noProof/>
        </w:rPr>
        <w:lastRenderedPageBreak/>
        <w:drawing>
          <wp:inline distT="0" distB="0" distL="0" distR="0" wp14:anchorId="6DDF911B" wp14:editId="34CEA335">
            <wp:extent cx="4988560" cy="5872480"/>
            <wp:effectExtent l="0" t="0" r="2540" b="0"/>
            <wp:docPr id="5" name="Рисунок 5" descr="Описание: C:\Users\Priobnipi\Desktop\Рис.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Priobnipi\Desktop\Рис.3-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8560" cy="587248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 xml:space="preserve">Рисунок </w:t>
      </w:r>
      <w:r w:rsidRPr="007B7C05">
        <w:t>2 -</w:t>
      </w:r>
      <w:r w:rsidRPr="007B7C05">
        <w:rPr>
          <w:lang w:bidi="ru-RU"/>
        </w:rPr>
        <w:t xml:space="preserve"> Схема разработки трелевочного волока</w:t>
      </w:r>
    </w:p>
    <w:p w:rsidR="00AC1B61" w:rsidRPr="007B7C05" w:rsidRDefault="00AC1B61" w:rsidP="00AC1B61">
      <w:pPr>
        <w:pStyle w:val="--7"/>
        <w:rPr>
          <w:lang w:bidi="ru-RU"/>
        </w:rPr>
      </w:pPr>
      <w:r w:rsidRPr="007B7C05">
        <w:rPr>
          <w:lang w:bidi="ru-RU"/>
        </w:rPr>
        <w:t>При устройстве трелевочного волока необходимо строго соблюдать требования техники безопасности. Особое внимание необходимо обратить на следующее:</w:t>
      </w:r>
    </w:p>
    <w:p w:rsidR="00AC1B61" w:rsidRPr="007B7C05" w:rsidRDefault="00AC1B61" w:rsidP="00AC1B61">
      <w:pPr>
        <w:pStyle w:val="--7"/>
        <w:numPr>
          <w:ilvl w:val="0"/>
          <w:numId w:val="12"/>
        </w:numPr>
        <w:rPr>
          <w:lang w:bidi="ru-RU"/>
        </w:rPr>
      </w:pPr>
      <w:r w:rsidRPr="007B7C05">
        <w:rPr>
          <w:lang w:bidi="ru-RU"/>
        </w:rPr>
        <w:t>При производстве работ соблюдать безопасное расстояние от валки леса не менее 50 м, до места выполнения других видов не менее 50 м.</w:t>
      </w:r>
    </w:p>
    <w:p w:rsidR="00AC1B61" w:rsidRPr="007B7C05" w:rsidRDefault="00AC1B61" w:rsidP="00AC1B61">
      <w:pPr>
        <w:pStyle w:val="--7"/>
        <w:numPr>
          <w:ilvl w:val="0"/>
          <w:numId w:val="12"/>
        </w:numPr>
        <w:rPr>
          <w:lang w:bidi="ru-RU"/>
        </w:rPr>
      </w:pPr>
      <w:r w:rsidRPr="007B7C05">
        <w:rPr>
          <w:lang w:bidi="ru-RU"/>
        </w:rPr>
        <w:t>На границах, опасных для движения, участков и зон следует выставлять предупредительные знаки.</w:t>
      </w:r>
    </w:p>
    <w:p w:rsidR="00AC1B61" w:rsidRPr="007B7C05" w:rsidRDefault="00AC1B61" w:rsidP="00AC1B61">
      <w:pPr>
        <w:pStyle w:val="--7"/>
        <w:numPr>
          <w:ilvl w:val="0"/>
          <w:numId w:val="12"/>
        </w:numPr>
        <w:rPr>
          <w:lang w:bidi="ru-RU"/>
        </w:rPr>
      </w:pPr>
      <w:r w:rsidRPr="007B7C05">
        <w:rPr>
          <w:lang w:bidi="ru-RU"/>
        </w:rPr>
        <w:t>К работе на машине допускаются рабочие, прошедшие специальное обучение и имеющие удостоверение на право управления ею.</w:t>
      </w:r>
    </w:p>
    <w:p w:rsidR="00AC1B61" w:rsidRPr="007B7C05" w:rsidRDefault="00AC1B61" w:rsidP="00AC1B61">
      <w:pPr>
        <w:pStyle w:val="--7"/>
        <w:numPr>
          <w:ilvl w:val="0"/>
          <w:numId w:val="12"/>
        </w:numPr>
        <w:rPr>
          <w:lang w:bidi="ru-RU"/>
        </w:rPr>
      </w:pPr>
      <w:r w:rsidRPr="007B7C05">
        <w:rPr>
          <w:lang w:bidi="ru-RU"/>
        </w:rPr>
        <w:t>Запрещается перевозить на машине людей.</w:t>
      </w:r>
    </w:p>
    <w:p w:rsidR="00AC1B61" w:rsidRPr="007B7C05" w:rsidRDefault="00AC1B61" w:rsidP="00AC1B61">
      <w:pPr>
        <w:pStyle w:val="--7"/>
        <w:rPr>
          <w:i/>
          <w:lang w:bidi="ru-RU"/>
        </w:rPr>
      </w:pPr>
      <w:r w:rsidRPr="007B7C05">
        <w:rPr>
          <w:i/>
          <w:lang w:bidi="ru-RU"/>
        </w:rPr>
        <w:t>Валка деревьев бензомоторной пилой</w:t>
      </w:r>
    </w:p>
    <w:p w:rsidR="00AC1B61" w:rsidRPr="007B7C05" w:rsidRDefault="00AC1B61" w:rsidP="00AC1B61">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w:t>
      </w:r>
      <w:r w:rsidRPr="007B7C05">
        <w:rPr>
          <w:lang w:bidi="ru-RU"/>
        </w:rPr>
        <w:lastRenderedPageBreak/>
        <w:t xml:space="preserve">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AC1B61" w:rsidRPr="007B7C05" w:rsidRDefault="00AC1B61" w:rsidP="00AC1B61">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AC1B61" w:rsidRPr="007B7C05" w:rsidRDefault="00AC1B61" w:rsidP="00AC1B61">
      <w:pPr>
        <w:pStyle w:val="--7"/>
        <w:rPr>
          <w:lang w:bidi="ru-RU"/>
        </w:rPr>
      </w:pPr>
      <w:r w:rsidRPr="007B7C05">
        <w:rPr>
          <w:lang w:bidi="ru-RU"/>
        </w:rPr>
        <w:t>Технологическая последовательность валки леса:</w:t>
      </w:r>
    </w:p>
    <w:p w:rsidR="00AC1B61" w:rsidRPr="007B7C05" w:rsidRDefault="00AC1B61" w:rsidP="00AC1B61">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AC1B61" w:rsidRPr="007B7C05" w:rsidRDefault="00AC1B61" w:rsidP="00AC1B61">
      <w:pPr>
        <w:pStyle w:val="--7"/>
        <w:rPr>
          <w:lang w:bidi="ru-RU"/>
        </w:rPr>
      </w:pPr>
      <w:r w:rsidRPr="007B7C05">
        <w:rPr>
          <w:lang w:bidi="ru-RU"/>
        </w:rPr>
        <w:t>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3).</w:t>
      </w:r>
    </w:p>
    <w:p w:rsidR="00AC1B61" w:rsidRPr="007B7C05" w:rsidRDefault="00AC1B61" w:rsidP="00AC1B61">
      <w:pPr>
        <w:pStyle w:val="--7"/>
        <w:ind w:firstLine="0"/>
        <w:jc w:val="center"/>
        <w:rPr>
          <w:lang w:bidi="ru-RU"/>
        </w:rPr>
      </w:pPr>
      <w:r w:rsidRPr="007B7C05">
        <w:rPr>
          <w:noProof/>
        </w:rPr>
        <w:drawing>
          <wp:inline distT="0" distB="0" distL="0" distR="0" wp14:anchorId="7657FF64" wp14:editId="28EDA90C">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57520" cy="301752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Рисунок 3 - Форма и размер рабочего места вальщика</w:t>
      </w:r>
    </w:p>
    <w:p w:rsidR="00AC1B61" w:rsidRPr="007B7C05" w:rsidRDefault="00AC1B61" w:rsidP="00AC1B61">
      <w:pPr>
        <w:pStyle w:val="--7"/>
        <w:rPr>
          <w:lang w:bidi="ru-RU"/>
        </w:rPr>
      </w:pPr>
      <w:r w:rsidRPr="007B7C05">
        <w:rPr>
          <w:lang w:bidi="ru-RU"/>
        </w:rPr>
        <w:t xml:space="preserve">3. Произвести подпил дерева со стороны направления валки. </w:t>
      </w:r>
    </w:p>
    <w:p w:rsidR="00AC1B61" w:rsidRPr="007B7C05" w:rsidRDefault="00AC1B61" w:rsidP="00AC1B61">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AC1B61" w:rsidRPr="007B7C05" w:rsidRDefault="00AC1B61" w:rsidP="00AC1B61">
      <w:pPr>
        <w:pStyle w:val="--7"/>
        <w:ind w:firstLine="0"/>
        <w:jc w:val="center"/>
        <w:rPr>
          <w:lang w:bidi="ru-RU"/>
        </w:rPr>
      </w:pPr>
      <w:r w:rsidRPr="007B7C05">
        <w:rPr>
          <w:lang w:bidi="ru-RU"/>
        </w:rPr>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666"/>
      </w:tblGrid>
      <w:tr w:rsidR="00AC1B61" w:rsidRPr="007B7C05" w:rsidTr="00782EE4">
        <w:trPr>
          <w:jc w:val="center"/>
        </w:trPr>
        <w:tc>
          <w:tcPr>
            <w:tcW w:w="7905" w:type="dxa"/>
            <w:shd w:val="clear" w:color="auto" w:fill="auto"/>
          </w:tcPr>
          <w:p w:rsidR="00AC1B61" w:rsidRPr="007B7C05" w:rsidRDefault="00AC1B61" w:rsidP="00782EE4">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AC1B61" w:rsidRPr="007B7C05" w:rsidRDefault="00AC1B61" w:rsidP="00782EE4">
            <w:pPr>
              <w:pStyle w:val="--7"/>
              <w:spacing w:line="240" w:lineRule="auto"/>
              <w:ind w:firstLine="0"/>
              <w:jc w:val="center"/>
              <w:rPr>
                <w:lang w:bidi="ru-RU"/>
              </w:rPr>
            </w:pPr>
            <w:r w:rsidRPr="007B7C05">
              <w:rPr>
                <w:lang w:bidi="ru-RU"/>
              </w:rPr>
              <w:t>Глубина «L»</w:t>
            </w:r>
          </w:p>
        </w:tc>
      </w:tr>
      <w:tr w:rsidR="00AC1B61" w:rsidRPr="007B7C05" w:rsidTr="00782EE4">
        <w:trPr>
          <w:jc w:val="center"/>
        </w:trPr>
        <w:tc>
          <w:tcPr>
            <w:tcW w:w="7905" w:type="dxa"/>
            <w:shd w:val="clear" w:color="auto" w:fill="auto"/>
          </w:tcPr>
          <w:p w:rsidR="00AC1B61" w:rsidRPr="007B7C05" w:rsidRDefault="00AC1B61" w:rsidP="00782EE4">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AC1B61" w:rsidRPr="007B7C05" w:rsidRDefault="00AC1B61" w:rsidP="00782EE4">
            <w:pPr>
              <w:pStyle w:val="--7"/>
              <w:spacing w:line="240" w:lineRule="auto"/>
              <w:ind w:firstLine="0"/>
              <w:jc w:val="center"/>
              <w:rPr>
                <w:lang w:bidi="ru-RU"/>
              </w:rPr>
            </w:pPr>
            <w:r w:rsidRPr="007B7C05">
              <w:rPr>
                <w:lang w:bidi="ru-RU"/>
              </w:rPr>
              <w:t>1/4 d</w:t>
            </w:r>
          </w:p>
        </w:tc>
      </w:tr>
      <w:tr w:rsidR="00AC1B61" w:rsidRPr="007B7C05" w:rsidTr="00782EE4">
        <w:trPr>
          <w:jc w:val="center"/>
        </w:trPr>
        <w:tc>
          <w:tcPr>
            <w:tcW w:w="7905" w:type="dxa"/>
            <w:shd w:val="clear" w:color="auto" w:fill="auto"/>
          </w:tcPr>
          <w:p w:rsidR="00AC1B61" w:rsidRPr="007B7C05" w:rsidRDefault="00AC1B61" w:rsidP="00782EE4">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AC1B61" w:rsidRPr="007B7C05" w:rsidRDefault="00AC1B61" w:rsidP="00782EE4">
            <w:pPr>
              <w:pStyle w:val="--7"/>
              <w:spacing w:line="240" w:lineRule="auto"/>
              <w:ind w:firstLine="0"/>
              <w:jc w:val="center"/>
              <w:rPr>
                <w:lang w:bidi="ru-RU"/>
              </w:rPr>
            </w:pPr>
            <w:r w:rsidRPr="007B7C05">
              <w:rPr>
                <w:lang w:bidi="ru-RU"/>
              </w:rPr>
              <w:t>1/3 d</w:t>
            </w:r>
          </w:p>
        </w:tc>
      </w:tr>
      <w:tr w:rsidR="00AC1B61" w:rsidRPr="007B7C05" w:rsidTr="00782EE4">
        <w:trPr>
          <w:jc w:val="center"/>
        </w:trPr>
        <w:tc>
          <w:tcPr>
            <w:tcW w:w="7905" w:type="dxa"/>
            <w:shd w:val="clear" w:color="auto" w:fill="auto"/>
          </w:tcPr>
          <w:p w:rsidR="00AC1B61" w:rsidRPr="007B7C05" w:rsidRDefault="00AC1B61" w:rsidP="00782EE4">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AC1B61" w:rsidRPr="007B7C05" w:rsidRDefault="00AC1B61" w:rsidP="00782EE4">
            <w:pPr>
              <w:pStyle w:val="--7"/>
              <w:spacing w:line="240" w:lineRule="auto"/>
              <w:ind w:firstLine="0"/>
              <w:jc w:val="center"/>
              <w:rPr>
                <w:lang w:bidi="ru-RU"/>
              </w:rPr>
            </w:pPr>
            <w:r w:rsidRPr="007B7C05">
              <w:rPr>
                <w:lang w:bidi="ru-RU"/>
              </w:rPr>
              <w:t>1/5 d</w:t>
            </w:r>
          </w:p>
        </w:tc>
      </w:tr>
    </w:tbl>
    <w:p w:rsidR="00AC1B61" w:rsidRPr="007B7C05" w:rsidRDefault="00AC1B61" w:rsidP="00AC1B61">
      <w:pPr>
        <w:pStyle w:val="--7"/>
        <w:spacing w:before="120"/>
        <w:rPr>
          <w:lang w:bidi="ru-RU"/>
        </w:rPr>
      </w:pPr>
      <w:r w:rsidRPr="007B7C05">
        <w:rPr>
          <w:lang w:bidi="ru-RU"/>
        </w:rPr>
        <w:t>Форма подпила зависит от диметра дерева (рис. 4).</w:t>
      </w:r>
    </w:p>
    <w:p w:rsidR="00AC1B61" w:rsidRPr="007B7C05" w:rsidRDefault="00AC1B61" w:rsidP="00AC1B61">
      <w:pPr>
        <w:pStyle w:val="--7"/>
        <w:ind w:firstLine="0"/>
        <w:jc w:val="center"/>
        <w:rPr>
          <w:lang w:bidi="ru-RU"/>
        </w:rPr>
      </w:pPr>
      <w:r w:rsidRPr="007B7C05">
        <w:rPr>
          <w:noProof/>
        </w:rPr>
        <w:lastRenderedPageBreak/>
        <w:drawing>
          <wp:inline distT="0" distB="0" distL="0" distR="0" wp14:anchorId="407B05A7" wp14:editId="4A94BEC5">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305816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Рисунок 4 - Форма и размер подпила, спиливания и недопила</w:t>
      </w:r>
    </w:p>
    <w:p w:rsidR="00AC1B61" w:rsidRPr="007B7C05" w:rsidRDefault="00AC1B61" w:rsidP="00AC1B61">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AC1B61" w:rsidRPr="007B7C05" w:rsidRDefault="00AC1B61" w:rsidP="00AC1B61">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AC1B61" w:rsidRPr="007B7C05" w:rsidRDefault="00AC1B61" w:rsidP="00AC1B61">
      <w:pPr>
        <w:pStyle w:val="--7"/>
        <w:rPr>
          <w:lang w:bidi="ru-RU"/>
        </w:rPr>
      </w:pPr>
      <w:r w:rsidRPr="007B7C05">
        <w:rPr>
          <w:lang w:bidi="ru-RU"/>
        </w:rPr>
        <w:t xml:space="preserve">Спиливание ствола производится не полностью, а </w:t>
      </w:r>
      <w:proofErr w:type="gramStart"/>
      <w:r w:rsidRPr="007B7C05">
        <w:rPr>
          <w:lang w:bidi="ru-RU"/>
        </w:rPr>
        <w:t>оставляется</w:t>
      </w:r>
      <w:proofErr w:type="gramEnd"/>
      <w:r w:rsidRPr="007B7C05">
        <w:rPr>
          <w:lang w:bidi="ru-RU"/>
        </w:rPr>
        <w:t xml:space="preserve"> недопил «а».</w:t>
      </w:r>
    </w:p>
    <w:p w:rsidR="00AC1B61" w:rsidRPr="007B7C05" w:rsidRDefault="00AC1B61" w:rsidP="00AC1B61">
      <w:pPr>
        <w:pStyle w:val="--7"/>
        <w:rPr>
          <w:lang w:bidi="ru-RU"/>
        </w:rPr>
      </w:pPr>
      <w:r w:rsidRPr="007B7C05">
        <w:rPr>
          <w:lang w:bidi="ru-RU"/>
        </w:rPr>
        <w:t xml:space="preserve">Ширина </w:t>
      </w:r>
      <w:proofErr w:type="gramStart"/>
      <w:r w:rsidRPr="007B7C05">
        <w:rPr>
          <w:lang w:bidi="ru-RU"/>
        </w:rPr>
        <w:t>недопила</w:t>
      </w:r>
      <w:proofErr w:type="gramEnd"/>
      <w:r w:rsidRPr="007B7C05">
        <w:rPr>
          <w:lang w:bidi="ru-RU"/>
        </w:rPr>
        <w:t xml:space="preserve"> зависит от диаметра ствола дерева у пня.</w:t>
      </w:r>
    </w:p>
    <w:p w:rsidR="00AC1B61" w:rsidRPr="007B7C05" w:rsidRDefault="00AC1B61" w:rsidP="00AC1B61">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1236"/>
        <w:gridCol w:w="1250"/>
        <w:gridCol w:w="1250"/>
        <w:gridCol w:w="1279"/>
        <w:gridCol w:w="1417"/>
      </w:tblGrid>
      <w:tr w:rsidR="00AC1B61" w:rsidRPr="007B7C05" w:rsidTr="00782EE4">
        <w:trPr>
          <w:trHeight w:val="178"/>
          <w:jc w:val="center"/>
        </w:trPr>
        <w:tc>
          <w:tcPr>
            <w:tcW w:w="3457" w:type="dxa"/>
            <w:shd w:val="clear" w:color="auto" w:fill="auto"/>
          </w:tcPr>
          <w:p w:rsidR="00AC1B61" w:rsidRPr="007B7C05" w:rsidRDefault="00AC1B61" w:rsidP="00782EE4">
            <w:pPr>
              <w:pStyle w:val="--7"/>
              <w:spacing w:line="240" w:lineRule="auto"/>
              <w:ind w:firstLine="0"/>
              <w:rPr>
                <w:lang w:bidi="ru-RU"/>
              </w:rPr>
            </w:pPr>
            <w:r w:rsidRPr="007B7C05">
              <w:rPr>
                <w:lang w:bidi="ru-RU"/>
              </w:rPr>
              <w:t xml:space="preserve">Диаметр ствола у пня, </w:t>
            </w:r>
            <w:proofErr w:type="gramStart"/>
            <w:r w:rsidRPr="007B7C05">
              <w:rPr>
                <w:lang w:bidi="ru-RU"/>
              </w:rPr>
              <w:t>м</w:t>
            </w:r>
            <w:proofErr w:type="gramEnd"/>
          </w:p>
        </w:tc>
        <w:tc>
          <w:tcPr>
            <w:tcW w:w="1236"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более 0,60</w:t>
            </w:r>
          </w:p>
        </w:tc>
      </w:tr>
      <w:tr w:rsidR="00AC1B61" w:rsidRPr="007B7C05" w:rsidTr="00782EE4">
        <w:trPr>
          <w:trHeight w:val="170"/>
          <w:jc w:val="center"/>
        </w:trPr>
        <w:tc>
          <w:tcPr>
            <w:tcW w:w="3457" w:type="dxa"/>
            <w:shd w:val="clear" w:color="auto" w:fill="auto"/>
          </w:tcPr>
          <w:p w:rsidR="00AC1B61" w:rsidRPr="007B7C05" w:rsidRDefault="00AC1B61" w:rsidP="00782EE4">
            <w:pPr>
              <w:pStyle w:val="--7"/>
              <w:spacing w:line="240" w:lineRule="auto"/>
              <w:ind w:firstLine="0"/>
              <w:rPr>
                <w:lang w:bidi="ru-RU"/>
              </w:rPr>
            </w:pPr>
            <w:r w:rsidRPr="007B7C05">
              <w:rPr>
                <w:lang w:bidi="ru-RU"/>
              </w:rPr>
              <w:t xml:space="preserve">Средняя ширина недопила, </w:t>
            </w:r>
            <w:proofErr w:type="gramStart"/>
            <w:r w:rsidRPr="007B7C05">
              <w:rPr>
                <w:lang w:bidi="ru-RU"/>
              </w:rPr>
              <w:t>см</w:t>
            </w:r>
            <w:proofErr w:type="gramEnd"/>
          </w:p>
        </w:tc>
        <w:tc>
          <w:tcPr>
            <w:tcW w:w="1236"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AC1B61" w:rsidRPr="007B7C05" w:rsidRDefault="00AC1B61" w:rsidP="00782EE4">
            <w:pPr>
              <w:pStyle w:val="--7"/>
              <w:spacing w:line="240" w:lineRule="auto"/>
              <w:ind w:firstLine="0"/>
              <w:jc w:val="center"/>
              <w:rPr>
                <w:lang w:bidi="ru-RU"/>
              </w:rPr>
            </w:pPr>
            <w:r w:rsidRPr="007B7C05">
              <w:rPr>
                <w:lang w:bidi="ru-RU"/>
              </w:rPr>
              <w:t>более 5</w:t>
            </w:r>
          </w:p>
        </w:tc>
      </w:tr>
    </w:tbl>
    <w:p w:rsidR="00AC1B61" w:rsidRPr="007B7C05" w:rsidRDefault="00AC1B61" w:rsidP="00AC1B61">
      <w:pPr>
        <w:pStyle w:val="--7"/>
        <w:spacing w:before="120"/>
        <w:rPr>
          <w:lang w:bidi="ru-RU"/>
        </w:rPr>
      </w:pPr>
      <w:r w:rsidRPr="007B7C05">
        <w:rPr>
          <w:lang w:bidi="ru-RU"/>
        </w:rPr>
        <w:t xml:space="preserve">Форма </w:t>
      </w:r>
      <w:proofErr w:type="gramStart"/>
      <w:r w:rsidRPr="007B7C05">
        <w:rPr>
          <w:lang w:bidi="ru-RU"/>
        </w:rPr>
        <w:t>недопила</w:t>
      </w:r>
      <w:proofErr w:type="gramEnd"/>
      <w:r w:rsidRPr="007B7C05">
        <w:rPr>
          <w:lang w:bidi="ru-RU"/>
        </w:rPr>
        <w:t xml:space="preserve"> зависит от наклона дерева и внешних нагрузок (рис. 5).</w:t>
      </w:r>
    </w:p>
    <w:p w:rsidR="00AC1B61" w:rsidRDefault="00AC1B61" w:rsidP="00AC1B61">
      <w:pPr>
        <w:pStyle w:val="--7"/>
        <w:ind w:firstLine="0"/>
        <w:jc w:val="center"/>
        <w:rPr>
          <w:lang w:bidi="ru-RU"/>
        </w:rPr>
      </w:pPr>
      <w:r w:rsidRPr="007B7C05">
        <w:rPr>
          <w:noProof/>
        </w:rPr>
        <w:drawing>
          <wp:inline distT="0" distB="0" distL="0" distR="0" wp14:anchorId="47676302" wp14:editId="644E1C97">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3840" cy="2980986"/>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Рисунок 5 - Формы недопила при различном наклоне деревьев</w:t>
      </w:r>
    </w:p>
    <w:p w:rsidR="00AC1B61" w:rsidRPr="007B7C05" w:rsidRDefault="00AC1B61" w:rsidP="00AC1B61">
      <w:pPr>
        <w:pStyle w:val="--7"/>
        <w:rPr>
          <w:lang w:bidi="ru-RU"/>
        </w:rPr>
      </w:pPr>
      <w:r w:rsidRPr="007B7C05">
        <w:rPr>
          <w:lang w:bidi="ru-RU"/>
        </w:rPr>
        <w:lastRenderedPageBreak/>
        <w:t>5. Произвести сталкивание дерева.</w:t>
      </w:r>
    </w:p>
    <w:p w:rsidR="00AC1B61" w:rsidRPr="007B7C05" w:rsidRDefault="00AC1B61" w:rsidP="00AC1B61">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AC1B61" w:rsidRPr="007B7C05" w:rsidRDefault="00AC1B61" w:rsidP="00AC1B61">
      <w:pPr>
        <w:pStyle w:val="--7"/>
        <w:rPr>
          <w:lang w:bidi="ru-RU"/>
        </w:rPr>
      </w:pPr>
      <w:r w:rsidRPr="007B7C05">
        <w:rPr>
          <w:lang w:bidi="ru-RU"/>
        </w:rPr>
        <w:t>6. Высота пня «</w:t>
      </w:r>
      <w:r w:rsidRPr="007B7C05">
        <w:rPr>
          <w:lang w:val="en-US"/>
        </w:rPr>
        <w:t>h</w:t>
      </w:r>
      <w:r w:rsidRPr="007B7C05">
        <w:rPr>
          <w:lang w:bidi="ru-RU"/>
        </w:rPr>
        <w:t xml:space="preserve">» должна быть 1/3 диаметра среза, но не выше 10 см от шейки корня, а на пикетах </w:t>
      </w:r>
      <w:proofErr w:type="spellStart"/>
      <w:proofErr w:type="gramStart"/>
      <w:r w:rsidRPr="007B7C05">
        <w:rPr>
          <w:lang w:bidi="ru-RU"/>
        </w:rPr>
        <w:t>ВЛ</w:t>
      </w:r>
      <w:proofErr w:type="spellEnd"/>
      <w:proofErr w:type="gramEnd"/>
      <w:r w:rsidRPr="007B7C05">
        <w:rPr>
          <w:lang w:bidi="ru-RU"/>
        </w:rPr>
        <w:t xml:space="preserve"> – заподлицо с землей.</w:t>
      </w:r>
    </w:p>
    <w:p w:rsidR="00AC1B61" w:rsidRPr="007B7C05" w:rsidRDefault="00AC1B61" w:rsidP="00AC1B61">
      <w:pPr>
        <w:pStyle w:val="--7"/>
        <w:rPr>
          <w:lang w:bidi="ru-RU"/>
        </w:rPr>
      </w:pPr>
      <w:r w:rsidRPr="007B7C05">
        <w:rPr>
          <w:lang w:bidi="ru-RU"/>
        </w:rPr>
        <w:tab/>
        <w:t>Особое внимание необходимо обратить на следующее:</w:t>
      </w:r>
    </w:p>
    <w:p w:rsidR="00AC1B61" w:rsidRPr="007B7C05" w:rsidRDefault="00AC1B61" w:rsidP="00AC1B61">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AC1B61" w:rsidRPr="007B7C05" w:rsidRDefault="00AC1B61" w:rsidP="00AC1B61">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AC1B61" w:rsidRPr="007B7C05" w:rsidRDefault="00AC1B61" w:rsidP="00AC1B61">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AC1B61" w:rsidRPr="007B7C05" w:rsidRDefault="00AC1B61" w:rsidP="00AC1B61">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AC1B61" w:rsidRPr="007B7C05" w:rsidRDefault="00AC1B61" w:rsidP="00AC1B61">
      <w:pPr>
        <w:pStyle w:val="--7"/>
        <w:rPr>
          <w:i/>
          <w:lang w:bidi="ru-RU"/>
        </w:rPr>
      </w:pPr>
      <w:r w:rsidRPr="007B7C05">
        <w:rPr>
          <w:i/>
          <w:lang w:bidi="ru-RU"/>
        </w:rPr>
        <w:t>Обрезка сучьев бензомоторной пилой</w:t>
      </w:r>
    </w:p>
    <w:p w:rsidR="00AC1B61" w:rsidRPr="007B7C05" w:rsidRDefault="00AC1B61" w:rsidP="00AC1B61">
      <w:pPr>
        <w:pStyle w:val="--7"/>
        <w:rPr>
          <w:lang w:bidi="ru-RU"/>
        </w:rPr>
      </w:pPr>
      <w:r w:rsidRPr="007B7C05">
        <w:rPr>
          <w:lang w:bidi="ru-RU"/>
        </w:rPr>
        <w:t>До обрезки сучьев должна быть закончена валка деревьев.</w:t>
      </w:r>
    </w:p>
    <w:p w:rsidR="00AC1B61" w:rsidRPr="007B7C05" w:rsidRDefault="00AC1B61" w:rsidP="00AC1B61">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AC1B61" w:rsidRPr="007B7C05" w:rsidRDefault="00AC1B61" w:rsidP="00AC1B61">
      <w:pPr>
        <w:pStyle w:val="--7"/>
        <w:rPr>
          <w:lang w:bidi="ru-RU"/>
        </w:rPr>
      </w:pPr>
      <w:r w:rsidRPr="007B7C05">
        <w:rPr>
          <w:lang w:bidi="ru-RU"/>
        </w:rPr>
        <w:t>Технологическая последовательность обрезки сучьев:</w:t>
      </w:r>
    </w:p>
    <w:p w:rsidR="00AC1B61" w:rsidRPr="007B7C05" w:rsidRDefault="00AC1B61" w:rsidP="00AC1B61">
      <w:pPr>
        <w:pStyle w:val="--7"/>
        <w:numPr>
          <w:ilvl w:val="0"/>
          <w:numId w:val="14"/>
        </w:numPr>
        <w:rPr>
          <w:lang w:bidi="ru-RU"/>
        </w:rPr>
      </w:pPr>
      <w:r w:rsidRPr="007B7C05">
        <w:rPr>
          <w:lang w:bidi="ru-RU"/>
        </w:rPr>
        <w:t>Подвести пильный аппарат к сучку под прямым углом.</w:t>
      </w:r>
    </w:p>
    <w:p w:rsidR="00AC1B61" w:rsidRPr="007B7C05" w:rsidRDefault="00AC1B61" w:rsidP="00AC1B61">
      <w:pPr>
        <w:pStyle w:val="--7"/>
        <w:numPr>
          <w:ilvl w:val="0"/>
          <w:numId w:val="14"/>
        </w:numPr>
        <w:rPr>
          <w:lang w:bidi="ru-RU"/>
        </w:rPr>
      </w:pPr>
      <w:r w:rsidRPr="007B7C05">
        <w:rPr>
          <w:lang w:bidi="ru-RU"/>
        </w:rPr>
        <w:t>Обрезать сучья на уровне поверхности ствола.</w:t>
      </w:r>
    </w:p>
    <w:p w:rsidR="00AC1B61" w:rsidRPr="007B7C05" w:rsidRDefault="00AC1B61" w:rsidP="00AC1B61">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AC1B61" w:rsidRPr="007B7C05" w:rsidRDefault="00AC1B61" w:rsidP="00AC1B61">
      <w:pPr>
        <w:pStyle w:val="--7"/>
        <w:rPr>
          <w:lang w:bidi="ru-RU"/>
        </w:rPr>
      </w:pPr>
      <w:r w:rsidRPr="007B7C05">
        <w:rPr>
          <w:lang w:bidi="ru-RU"/>
        </w:rPr>
        <w:t>Приемы спиливания сучьев в зависимости от формы мутовки и расстояния между ними:</w:t>
      </w:r>
    </w:p>
    <w:p w:rsidR="00AC1B61" w:rsidRPr="007B7C05" w:rsidRDefault="00AC1B61" w:rsidP="00AC1B61">
      <w:pPr>
        <w:pStyle w:val="--7"/>
        <w:numPr>
          <w:ilvl w:val="0"/>
          <w:numId w:val="15"/>
        </w:numPr>
        <w:rPr>
          <w:lang w:bidi="ru-RU"/>
        </w:rPr>
      </w:pPr>
      <w:r w:rsidRPr="007B7C05">
        <w:rPr>
          <w:lang w:bidi="ru-RU"/>
        </w:rPr>
        <w:t>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6 а).</w:t>
      </w:r>
    </w:p>
    <w:p w:rsidR="00AC1B61" w:rsidRPr="007B7C05" w:rsidRDefault="00AC1B61" w:rsidP="00AC1B61">
      <w:pPr>
        <w:pStyle w:val="--7"/>
        <w:numPr>
          <w:ilvl w:val="0"/>
          <w:numId w:val="15"/>
        </w:numPr>
        <w:rPr>
          <w:lang w:bidi="ru-RU"/>
        </w:rPr>
      </w:pPr>
      <w:r w:rsidRPr="007B7C05">
        <w:rPr>
          <w:lang w:bidi="ru-RU"/>
        </w:rPr>
        <w:t>Если мутовки имеют неправильную форму, а также при наличии многочисленных мелких сучьев, сучья обрезают за четыре рабочих цикла (рис. 6 б, в).</w:t>
      </w:r>
    </w:p>
    <w:p w:rsidR="00AC1B61" w:rsidRPr="007B7C05" w:rsidRDefault="00AC1B61" w:rsidP="00AC1B61">
      <w:pPr>
        <w:pStyle w:val="--7"/>
        <w:numPr>
          <w:ilvl w:val="0"/>
          <w:numId w:val="15"/>
        </w:numPr>
        <w:rPr>
          <w:lang w:bidi="ru-RU"/>
        </w:rPr>
      </w:pPr>
      <w:r w:rsidRPr="007B7C05">
        <w:rPr>
          <w:lang w:bidi="ru-RU"/>
        </w:rPr>
        <w:t>Обрезка сучьев диаметров диаметром более 12 см производиться индивидуально (рис. 6 г).</w:t>
      </w:r>
    </w:p>
    <w:p w:rsidR="00AC1B61" w:rsidRPr="007B7C05" w:rsidRDefault="00AC1B61" w:rsidP="00AC1B61">
      <w:pPr>
        <w:pStyle w:val="--7"/>
        <w:numPr>
          <w:ilvl w:val="0"/>
          <w:numId w:val="15"/>
        </w:numPr>
        <w:rPr>
          <w:lang w:bidi="ru-RU"/>
        </w:rPr>
      </w:pPr>
      <w:r w:rsidRPr="007B7C05">
        <w:rPr>
          <w:lang w:bidi="ru-RU"/>
        </w:rPr>
        <w:t>Обрезка сучьев, на которые опирается поваленное дерево, производиться только после обрезки верхних и боковых сучьев (рис. 6 д).</w:t>
      </w:r>
    </w:p>
    <w:p w:rsidR="00AC1B61" w:rsidRPr="007B7C05" w:rsidRDefault="00AC1B61" w:rsidP="00AC1B61">
      <w:pPr>
        <w:pStyle w:val="--7"/>
        <w:rPr>
          <w:lang w:bidi="ru-RU"/>
        </w:rPr>
      </w:pPr>
    </w:p>
    <w:p w:rsidR="00AC1B61" w:rsidRPr="007B7C05" w:rsidRDefault="00AC1B61" w:rsidP="00AC1B61">
      <w:pPr>
        <w:pStyle w:val="--7"/>
        <w:ind w:firstLine="0"/>
        <w:jc w:val="center"/>
        <w:rPr>
          <w:lang w:bidi="ru-RU"/>
        </w:rPr>
      </w:pPr>
      <w:r w:rsidRPr="007B7C05">
        <w:rPr>
          <w:noProof/>
        </w:rPr>
        <w:lastRenderedPageBreak/>
        <w:drawing>
          <wp:inline distT="0" distB="0" distL="0" distR="0" wp14:anchorId="23ABB708" wp14:editId="0D997025">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3440" cy="251968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 xml:space="preserve">Рисунок </w:t>
      </w:r>
      <w:r w:rsidRPr="007B7C05">
        <w:t>6</w:t>
      </w:r>
      <w:r w:rsidRPr="007B7C05">
        <w:rPr>
          <w:lang w:bidi="ru-RU"/>
        </w:rPr>
        <w:t xml:space="preserve"> - Последовательность срезания сучьев</w:t>
      </w:r>
    </w:p>
    <w:p w:rsidR="00AC1B61" w:rsidRPr="007B7C05" w:rsidRDefault="00AC1B61" w:rsidP="00AC1B61">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AC1B61" w:rsidRPr="007B7C05" w:rsidRDefault="00AC1B61" w:rsidP="00AC1B61">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AC1B61" w:rsidRPr="007B7C05" w:rsidRDefault="00AC1B61" w:rsidP="00AC1B61">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AC1B61" w:rsidRPr="007B7C05" w:rsidRDefault="00AC1B61" w:rsidP="00AC1B61">
      <w:pPr>
        <w:pStyle w:val="--7"/>
        <w:numPr>
          <w:ilvl w:val="0"/>
          <w:numId w:val="16"/>
        </w:numPr>
        <w:rPr>
          <w:lang w:bidi="ru-RU"/>
        </w:rPr>
      </w:pPr>
      <w:r w:rsidRPr="007B7C05">
        <w:rPr>
          <w:lang w:bidi="ru-RU"/>
        </w:rPr>
        <w:t xml:space="preserve">Обрезать </w:t>
      </w:r>
      <w:proofErr w:type="gramStart"/>
      <w:r w:rsidRPr="007B7C05">
        <w:rPr>
          <w:lang w:bidi="ru-RU"/>
        </w:rPr>
        <w:t>сучья</w:t>
      </w:r>
      <w:proofErr w:type="gramEnd"/>
      <w:r w:rsidRPr="007B7C05">
        <w:rPr>
          <w:lang w:bidi="ru-RU"/>
        </w:rPr>
        <w:t xml:space="preserve"> стоя на поваленном дереве не допускается.</w:t>
      </w:r>
    </w:p>
    <w:p w:rsidR="00AC1B61" w:rsidRPr="007B7C05" w:rsidRDefault="00AC1B61" w:rsidP="00AC1B61">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AC1B61" w:rsidRPr="007B7C05" w:rsidRDefault="00AC1B61" w:rsidP="00AC1B61">
      <w:pPr>
        <w:pStyle w:val="--7"/>
        <w:numPr>
          <w:ilvl w:val="0"/>
          <w:numId w:val="16"/>
        </w:numPr>
        <w:rPr>
          <w:lang w:bidi="ru-RU"/>
        </w:rPr>
      </w:pPr>
      <w:r w:rsidRPr="007B7C05">
        <w:rPr>
          <w:lang w:bidi="ru-RU"/>
        </w:rPr>
        <w:t>Находиться при обрезке сучьев ближе 5 м от обрубщика запрещается.</w:t>
      </w:r>
    </w:p>
    <w:p w:rsidR="00AC1B61" w:rsidRPr="007B7C05" w:rsidRDefault="00AC1B61" w:rsidP="00AC1B61">
      <w:pPr>
        <w:pStyle w:val="--7"/>
        <w:rPr>
          <w:i/>
          <w:lang w:bidi="ru-RU"/>
        </w:rPr>
      </w:pPr>
      <w:r w:rsidRPr="007B7C05">
        <w:rPr>
          <w:i/>
          <w:lang w:bidi="ru-RU"/>
        </w:rPr>
        <w:t xml:space="preserve">Трелевка хлыстов </w:t>
      </w:r>
      <w:proofErr w:type="spellStart"/>
      <w:r w:rsidRPr="007B7C05">
        <w:rPr>
          <w:i/>
          <w:lang w:bidi="ru-RU"/>
        </w:rPr>
        <w:t>безчокерным</w:t>
      </w:r>
      <w:proofErr w:type="spellEnd"/>
      <w:r w:rsidRPr="007B7C05">
        <w:rPr>
          <w:i/>
          <w:lang w:bidi="ru-RU"/>
        </w:rPr>
        <w:t xml:space="preserve"> трактором</w:t>
      </w:r>
    </w:p>
    <w:p w:rsidR="00AC1B61" w:rsidRPr="007B7C05" w:rsidRDefault="00AC1B61" w:rsidP="00AC1B61">
      <w:pPr>
        <w:pStyle w:val="--7"/>
        <w:rPr>
          <w:lang w:bidi="ru-RU"/>
        </w:rPr>
      </w:pPr>
      <w:r w:rsidRPr="007B7C05">
        <w:rPr>
          <w:lang w:bidi="ru-RU"/>
        </w:rPr>
        <w:t>До начала трелёвки хлыстов должна быть осуществлена обрезка сучьев.</w:t>
      </w:r>
    </w:p>
    <w:p w:rsidR="00AC1B61" w:rsidRPr="007B7C05" w:rsidRDefault="00AC1B61" w:rsidP="00AC1B61">
      <w:pPr>
        <w:pStyle w:val="--7"/>
        <w:rPr>
          <w:lang w:bidi="ru-RU"/>
        </w:rPr>
      </w:pPr>
      <w:r w:rsidRPr="007B7C05">
        <w:rPr>
          <w:lang w:bidi="ru-RU"/>
        </w:rPr>
        <w:t>Трелевка хлыстов производиться вершинами вперед по волокам, устраиваемым в процессе освоения лесосеки.</w:t>
      </w:r>
    </w:p>
    <w:p w:rsidR="00AC1B61" w:rsidRPr="007B7C05" w:rsidRDefault="00AC1B61" w:rsidP="00AC1B61">
      <w:pPr>
        <w:pStyle w:val="--7"/>
        <w:rPr>
          <w:lang w:bidi="ru-RU"/>
        </w:rPr>
      </w:pPr>
      <w:r w:rsidRPr="007B7C05">
        <w:rPr>
          <w:lang w:bidi="ru-RU"/>
        </w:rPr>
        <w:t>Технологическая последовательность трелевки:</w:t>
      </w:r>
    </w:p>
    <w:p w:rsidR="00AC1B61" w:rsidRPr="007B7C05" w:rsidRDefault="00AC1B61" w:rsidP="00AC1B61">
      <w:pPr>
        <w:pStyle w:val="--7"/>
        <w:numPr>
          <w:ilvl w:val="0"/>
          <w:numId w:val="17"/>
        </w:numPr>
        <w:rPr>
          <w:lang w:bidi="ru-RU"/>
        </w:rPr>
      </w:pPr>
      <w:r w:rsidRPr="007B7C05">
        <w:rPr>
          <w:lang w:bidi="ru-RU"/>
        </w:rPr>
        <w:t>Установить трактор вне препятствий таким образом, чтобы хлысты находились слева от оси трактора со стороны рабочего места тракториста и чтобы крупные хлысты брать на минимальных вылетах манипулятора.</w:t>
      </w:r>
    </w:p>
    <w:p w:rsidR="00AC1B61" w:rsidRPr="007B7C05" w:rsidRDefault="00AC1B61" w:rsidP="00AC1B61">
      <w:pPr>
        <w:pStyle w:val="--7"/>
        <w:rPr>
          <w:lang w:bidi="ru-RU"/>
        </w:rPr>
      </w:pPr>
      <w:r w:rsidRPr="007B7C05">
        <w:rPr>
          <w:lang w:bidi="ru-RU"/>
        </w:rPr>
        <w:t>Рабочая зона манипулятора трактора показана на рисунке 7. Участок зоны, наиболее удобной для захвата хлыстов манипулятором, на рисунке заштрихован.</w:t>
      </w:r>
    </w:p>
    <w:p w:rsidR="00AC1B61" w:rsidRPr="007B7C05" w:rsidRDefault="00AC1B61" w:rsidP="00AC1B61">
      <w:pPr>
        <w:pStyle w:val="--7"/>
        <w:ind w:firstLine="0"/>
        <w:jc w:val="center"/>
        <w:rPr>
          <w:lang w:bidi="ru-RU"/>
        </w:rPr>
      </w:pPr>
      <w:r w:rsidRPr="007B7C05">
        <w:rPr>
          <w:noProof/>
        </w:rPr>
        <w:lastRenderedPageBreak/>
        <w:drawing>
          <wp:inline distT="0" distB="0" distL="0" distR="0" wp14:anchorId="527004CC" wp14:editId="2E74D948">
            <wp:extent cx="2418080" cy="2255520"/>
            <wp:effectExtent l="0" t="0" r="1270" b="0"/>
            <wp:docPr id="21" name="Рисунок 21" descr="Описание: C:\Users\Priobnipi\Desktop\Рис.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Priobnipi\Desktop\Рис.7-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8080" cy="225552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Рисунок 7 – Рабочая зона манипулятора трактора</w:t>
      </w:r>
    </w:p>
    <w:p w:rsidR="00AC1B61" w:rsidRPr="007B7C05" w:rsidRDefault="00AC1B61" w:rsidP="00AC1B61">
      <w:pPr>
        <w:pStyle w:val="--7"/>
        <w:numPr>
          <w:ilvl w:val="0"/>
          <w:numId w:val="17"/>
        </w:numPr>
        <w:rPr>
          <w:lang w:bidi="ru-RU"/>
        </w:rPr>
      </w:pPr>
      <w:r w:rsidRPr="007B7C05">
        <w:rPr>
          <w:lang w:bidi="ru-RU"/>
        </w:rPr>
        <w:t>Произвести набор хлыстов за счёт вылета манипулятора. Схема набора воза показана на рисунке 8.</w:t>
      </w:r>
    </w:p>
    <w:p w:rsidR="00AC1B61" w:rsidRPr="007B7C05" w:rsidRDefault="00AC1B61" w:rsidP="00AC1B61">
      <w:pPr>
        <w:pStyle w:val="--7"/>
        <w:ind w:firstLine="0"/>
        <w:jc w:val="center"/>
        <w:rPr>
          <w:lang w:bidi="ru-RU"/>
        </w:rPr>
      </w:pPr>
      <w:r w:rsidRPr="007B7C05">
        <w:rPr>
          <w:noProof/>
        </w:rPr>
        <w:drawing>
          <wp:inline distT="0" distB="0" distL="0" distR="0" wp14:anchorId="53C06A75" wp14:editId="17C0F967">
            <wp:extent cx="5943600" cy="3007360"/>
            <wp:effectExtent l="0" t="0" r="0" b="2540"/>
            <wp:docPr id="23" name="Рисунок 23" descr="Описание: C:\Users\Priobnipi\Desktop\Рис.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Priobnipi\Desktop\Рис.7-2.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007360"/>
                    </a:xfrm>
                    <a:prstGeom prst="rect">
                      <a:avLst/>
                    </a:prstGeom>
                    <a:noFill/>
                    <a:ln>
                      <a:noFill/>
                    </a:ln>
                  </pic:spPr>
                </pic:pic>
              </a:graphicData>
            </a:graphic>
          </wp:inline>
        </w:drawing>
      </w:r>
    </w:p>
    <w:p w:rsidR="00AC1B61" w:rsidRPr="007B7C05" w:rsidRDefault="00AC1B61" w:rsidP="00AC1B61">
      <w:pPr>
        <w:pStyle w:val="--7"/>
        <w:ind w:firstLine="0"/>
        <w:jc w:val="center"/>
        <w:rPr>
          <w:lang w:bidi="ru-RU"/>
        </w:rPr>
      </w:pPr>
      <w:r w:rsidRPr="007B7C05">
        <w:rPr>
          <w:lang w:bidi="ru-RU"/>
        </w:rPr>
        <w:t xml:space="preserve">Рисунок 8 – Схема формирования воза </w:t>
      </w:r>
      <w:proofErr w:type="gramStart"/>
      <w:r w:rsidRPr="007B7C05">
        <w:rPr>
          <w:lang w:bidi="ru-RU"/>
        </w:rPr>
        <w:t>при</w:t>
      </w:r>
      <w:proofErr w:type="gramEnd"/>
      <w:r w:rsidRPr="007B7C05">
        <w:rPr>
          <w:lang w:bidi="ru-RU"/>
        </w:rPr>
        <w:t xml:space="preserve"> трелевки хлыстов за вершины</w:t>
      </w:r>
    </w:p>
    <w:p w:rsidR="00AC1B61" w:rsidRPr="007B7C05" w:rsidRDefault="00AC1B61" w:rsidP="00AC1B61">
      <w:pPr>
        <w:pStyle w:val="--7"/>
        <w:numPr>
          <w:ilvl w:val="0"/>
          <w:numId w:val="17"/>
        </w:numPr>
        <w:rPr>
          <w:lang w:bidi="ru-RU"/>
        </w:rPr>
      </w:pPr>
      <w:r w:rsidRPr="007B7C05">
        <w:rPr>
          <w:lang w:bidi="ru-RU"/>
        </w:rPr>
        <w:t>Выполнить трелевку хлыстов до разделочной площадки, где сбросить воз, а за тем проследовать за следующей пачкой.</w:t>
      </w:r>
    </w:p>
    <w:p w:rsidR="00AC1B61" w:rsidRPr="007B7C05" w:rsidRDefault="00AC1B61" w:rsidP="00AC1B61">
      <w:pPr>
        <w:pStyle w:val="--7"/>
        <w:rPr>
          <w:lang w:bidi="ru-RU"/>
        </w:rPr>
      </w:pPr>
      <w:r w:rsidRPr="007B7C05">
        <w:rPr>
          <w:lang w:bidi="ru-RU"/>
        </w:rPr>
        <w:t>Манипулятором можно брать хлысты, находящиеся на разных уровнях в вертикальной плоскости.</w:t>
      </w:r>
    </w:p>
    <w:p w:rsidR="00AC1B61" w:rsidRPr="007B7C05" w:rsidRDefault="00AC1B61" w:rsidP="00AC1B61">
      <w:pPr>
        <w:pStyle w:val="--7"/>
        <w:rPr>
          <w:lang w:bidi="ru-RU"/>
        </w:rPr>
      </w:pPr>
      <w:r w:rsidRPr="007B7C05">
        <w:rPr>
          <w:lang w:bidi="ru-RU"/>
        </w:rPr>
        <w:t>При трелевке хлыстов необходимо строго соблюдать требования техники безопасности. Особое внимание необходимо обратить на следующее:</w:t>
      </w:r>
    </w:p>
    <w:p w:rsidR="00AC1B61" w:rsidRPr="007B7C05" w:rsidRDefault="00AC1B61" w:rsidP="00AC1B61">
      <w:pPr>
        <w:pStyle w:val="--7"/>
        <w:numPr>
          <w:ilvl w:val="0"/>
          <w:numId w:val="18"/>
        </w:numPr>
        <w:rPr>
          <w:lang w:bidi="ru-RU"/>
        </w:rPr>
      </w:pPr>
      <w:r w:rsidRPr="007B7C05">
        <w:rPr>
          <w:lang w:bidi="ru-RU"/>
        </w:rPr>
        <w:t>Во время движения трактора запрещается открывать дверь кабины.</w:t>
      </w:r>
    </w:p>
    <w:p w:rsidR="00AC1B61" w:rsidRPr="007B7C05" w:rsidRDefault="00AC1B61" w:rsidP="00AC1B61">
      <w:pPr>
        <w:pStyle w:val="--7"/>
        <w:numPr>
          <w:ilvl w:val="0"/>
          <w:numId w:val="18"/>
        </w:numPr>
        <w:rPr>
          <w:lang w:bidi="ru-RU"/>
        </w:rPr>
      </w:pPr>
      <w:r w:rsidRPr="007B7C05">
        <w:rPr>
          <w:lang w:bidi="ru-RU"/>
        </w:rPr>
        <w:t>Работать на тракторе, имеющем неисправный сигнал и плохое освещение, запрещается.</w:t>
      </w:r>
    </w:p>
    <w:p w:rsidR="00AC1B61" w:rsidRPr="007B7C05" w:rsidRDefault="00AC1B61" w:rsidP="00AC1B61">
      <w:pPr>
        <w:pStyle w:val="--7"/>
        <w:numPr>
          <w:ilvl w:val="0"/>
          <w:numId w:val="18"/>
        </w:numPr>
        <w:rPr>
          <w:lang w:bidi="ru-RU"/>
        </w:rPr>
      </w:pPr>
      <w:r w:rsidRPr="007B7C05">
        <w:rPr>
          <w:lang w:bidi="ru-RU"/>
        </w:rPr>
        <w:t xml:space="preserve">При движении трактора </w:t>
      </w:r>
      <w:proofErr w:type="gramStart"/>
      <w:r w:rsidRPr="007B7C05">
        <w:rPr>
          <w:lang w:bidi="ru-RU"/>
        </w:rPr>
        <w:t>в</w:t>
      </w:r>
      <w:proofErr w:type="gramEnd"/>
      <w:r w:rsidRPr="007B7C05">
        <w:rPr>
          <w:lang w:bidi="ru-RU"/>
        </w:rPr>
        <w:t xml:space="preserve"> </w:t>
      </w:r>
      <w:proofErr w:type="gramStart"/>
      <w:r w:rsidRPr="007B7C05">
        <w:rPr>
          <w:lang w:bidi="ru-RU"/>
        </w:rPr>
        <w:t>возом</w:t>
      </w:r>
      <w:proofErr w:type="gramEnd"/>
      <w:r w:rsidRPr="007B7C05">
        <w:rPr>
          <w:lang w:bidi="ru-RU"/>
        </w:rPr>
        <w:t xml:space="preserve"> запрещается подходить ближе 10 м от конца воза.</w:t>
      </w:r>
    </w:p>
    <w:p w:rsidR="00AC1B61" w:rsidRPr="007B7C05" w:rsidRDefault="00AC1B61" w:rsidP="00AC1B61">
      <w:pPr>
        <w:pStyle w:val="--7"/>
        <w:numPr>
          <w:ilvl w:val="0"/>
          <w:numId w:val="18"/>
        </w:numPr>
        <w:rPr>
          <w:lang w:bidi="ru-RU"/>
        </w:rPr>
      </w:pPr>
      <w:r w:rsidRPr="007B7C05">
        <w:rPr>
          <w:lang w:bidi="ru-RU"/>
        </w:rPr>
        <w:t>При трелевке леса следует руководствоваться нормативно-технической документацией, содержащей требования безопасности при работе на данной машине.</w:t>
      </w:r>
    </w:p>
    <w:p w:rsidR="00AC1B61" w:rsidRPr="007B7C05" w:rsidRDefault="00AC1B61" w:rsidP="00AC1B61">
      <w:pPr>
        <w:pStyle w:val="--7"/>
        <w:rPr>
          <w:i/>
          <w:lang w:bidi="ru-RU"/>
        </w:rPr>
      </w:pPr>
      <w:r w:rsidRPr="007B7C05">
        <w:rPr>
          <w:i/>
          <w:lang w:bidi="ru-RU"/>
        </w:rPr>
        <w:lastRenderedPageBreak/>
        <w:t>Раскряжевка хлыстов</w:t>
      </w:r>
    </w:p>
    <w:p w:rsidR="00AC1B61" w:rsidRPr="007B7C05" w:rsidRDefault="00AC1B61" w:rsidP="00AC1B61">
      <w:pPr>
        <w:pStyle w:val="--7"/>
        <w:rPr>
          <w:lang w:bidi="ru-RU"/>
        </w:rPr>
      </w:pPr>
      <w:r w:rsidRPr="007B7C05">
        <w:rPr>
          <w:lang w:bidi="ru-RU"/>
        </w:rPr>
        <w:t>До начала раскряжевки должна быть выполнена обрезка сучьев, а хлысты доставлены на рабочую площадку.</w:t>
      </w:r>
    </w:p>
    <w:p w:rsidR="00AC1B61" w:rsidRPr="007B7C05" w:rsidRDefault="00AC1B61" w:rsidP="00AC1B61">
      <w:pPr>
        <w:pStyle w:val="--7"/>
        <w:rPr>
          <w:lang w:bidi="ru-RU"/>
        </w:rPr>
      </w:pPr>
      <w:r w:rsidRPr="007B7C05">
        <w:rPr>
          <w:lang w:bidi="ru-RU"/>
        </w:rPr>
        <w:t>Раскряжевка хлыстов производиться бензомоторной пилой.</w:t>
      </w:r>
    </w:p>
    <w:p w:rsidR="00AC1B61" w:rsidRPr="007B7C05" w:rsidRDefault="00AC1B61" w:rsidP="00AC1B61">
      <w:pPr>
        <w:pStyle w:val="--7"/>
        <w:rPr>
          <w:lang w:bidi="ru-RU"/>
        </w:rPr>
      </w:pPr>
      <w:r w:rsidRPr="007B7C05">
        <w:rPr>
          <w:lang w:bidi="ru-RU"/>
        </w:rPr>
        <w:t>Технологическая последовательность раскряжевки:</w:t>
      </w:r>
    </w:p>
    <w:p w:rsidR="00AC1B61" w:rsidRPr="007B7C05" w:rsidRDefault="00AC1B61" w:rsidP="00AC1B61">
      <w:pPr>
        <w:pStyle w:val="--7"/>
        <w:numPr>
          <w:ilvl w:val="0"/>
          <w:numId w:val="19"/>
        </w:numPr>
        <w:rPr>
          <w:lang w:bidi="ru-RU"/>
        </w:rPr>
      </w:pPr>
      <w:r w:rsidRPr="007B7C05">
        <w:rPr>
          <w:lang w:bidi="ru-RU"/>
        </w:rPr>
        <w:t>Осмотреть хлысты визуально с целью оценки качества древесины.</w:t>
      </w:r>
    </w:p>
    <w:p w:rsidR="00AC1B61" w:rsidRPr="007B7C05" w:rsidRDefault="00AC1B61" w:rsidP="00AC1B61">
      <w:pPr>
        <w:pStyle w:val="--7"/>
        <w:rPr>
          <w:lang w:bidi="ru-RU"/>
        </w:rPr>
      </w:pPr>
      <w:r w:rsidRPr="007B7C05">
        <w:rPr>
          <w:lang w:bidi="ru-RU"/>
        </w:rPr>
        <w:t xml:space="preserve">Древесину, не имеющую пороков, следует относить к </w:t>
      </w:r>
      <w:proofErr w:type="gramStart"/>
      <w:r w:rsidRPr="007B7C05">
        <w:rPr>
          <w:lang w:bidi="ru-RU"/>
        </w:rPr>
        <w:t>деловой</w:t>
      </w:r>
      <w:proofErr w:type="gramEnd"/>
      <w:r w:rsidRPr="007B7C05">
        <w:rPr>
          <w:lang w:bidi="ru-RU"/>
        </w:rPr>
        <w:t>.</w:t>
      </w:r>
    </w:p>
    <w:p w:rsidR="00AC1B61" w:rsidRPr="007B7C05" w:rsidRDefault="00AC1B61" w:rsidP="00AC1B61">
      <w:pPr>
        <w:pStyle w:val="--7"/>
        <w:numPr>
          <w:ilvl w:val="0"/>
          <w:numId w:val="19"/>
        </w:numPr>
        <w:rPr>
          <w:lang w:bidi="ru-RU"/>
        </w:rPr>
      </w:pPr>
      <w:r w:rsidRPr="007B7C05">
        <w:rPr>
          <w:lang w:bidi="ru-RU"/>
        </w:rPr>
        <w:t>Выполнить разметку хлыстов с учетом расположения пороков.</w:t>
      </w:r>
    </w:p>
    <w:p w:rsidR="00AC1B61" w:rsidRPr="007B7C05" w:rsidRDefault="00AC1B61" w:rsidP="00AC1B61">
      <w:pPr>
        <w:pStyle w:val="--7"/>
        <w:rPr>
          <w:lang w:bidi="ru-RU"/>
        </w:rPr>
      </w:pPr>
      <w:r w:rsidRPr="007B7C05">
        <w:rPr>
          <w:lang w:bidi="ru-RU"/>
        </w:rPr>
        <w:t>Хлысты с пороками размечать в зависимости от зоны расположения порока.</w:t>
      </w:r>
    </w:p>
    <w:p w:rsidR="00AC1B61" w:rsidRPr="007B7C05" w:rsidRDefault="00AC1B61" w:rsidP="00AC1B61">
      <w:pPr>
        <w:pStyle w:val="--7"/>
        <w:ind w:firstLine="0"/>
        <w:jc w:val="center"/>
        <w:rPr>
          <w:lang w:bidi="ru-RU"/>
        </w:rPr>
      </w:pPr>
      <w:r w:rsidRPr="007B7C05">
        <w:rPr>
          <w:lang w:bidi="ru-RU"/>
        </w:rPr>
        <w:t xml:space="preserve">Таблица </w:t>
      </w:r>
      <w:r w:rsidRPr="007B7C05">
        <w:rPr>
          <w:lang w:val="en-US" w:bidi="ru-RU"/>
        </w:rPr>
        <w:t>15 -</w:t>
      </w:r>
      <w:r w:rsidRPr="007B7C05">
        <w:rPr>
          <w:lang w:bidi="ru-RU"/>
        </w:rPr>
        <w:t xml:space="preserve"> Порядки разметки хлыстов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AC1B61" w:rsidRPr="007B7C05" w:rsidTr="00782EE4">
        <w:trPr>
          <w:jc w:val="center"/>
        </w:trPr>
        <w:tc>
          <w:tcPr>
            <w:tcW w:w="4785" w:type="dxa"/>
            <w:shd w:val="clear" w:color="auto" w:fill="auto"/>
          </w:tcPr>
          <w:p w:rsidR="00AC1B61" w:rsidRPr="007B7C05" w:rsidRDefault="00AC1B61" w:rsidP="00782EE4">
            <w:pPr>
              <w:pStyle w:val="--7"/>
              <w:spacing w:line="240" w:lineRule="auto"/>
              <w:ind w:firstLine="0"/>
              <w:rPr>
                <w:lang w:bidi="ru-RU"/>
              </w:rPr>
            </w:pPr>
            <w:r w:rsidRPr="007B7C05">
              <w:rPr>
                <w:lang w:bidi="ru-RU"/>
              </w:rPr>
              <w:t>Зона расположения порока</w:t>
            </w:r>
          </w:p>
        </w:tc>
        <w:tc>
          <w:tcPr>
            <w:tcW w:w="4786" w:type="dxa"/>
            <w:shd w:val="clear" w:color="auto" w:fill="auto"/>
          </w:tcPr>
          <w:p w:rsidR="00AC1B61" w:rsidRPr="007B7C05" w:rsidRDefault="00AC1B61" w:rsidP="00782EE4">
            <w:pPr>
              <w:pStyle w:val="--7"/>
              <w:spacing w:line="240" w:lineRule="auto"/>
              <w:ind w:firstLine="0"/>
              <w:rPr>
                <w:lang w:bidi="ru-RU"/>
              </w:rPr>
            </w:pPr>
            <w:r w:rsidRPr="007B7C05">
              <w:rPr>
                <w:lang w:bidi="ru-RU"/>
              </w:rPr>
              <w:t>Порядок разметки</w:t>
            </w:r>
          </w:p>
        </w:tc>
      </w:tr>
      <w:tr w:rsidR="00AC1B61" w:rsidRPr="007B7C05" w:rsidTr="00782EE4">
        <w:trPr>
          <w:jc w:val="center"/>
        </w:trPr>
        <w:tc>
          <w:tcPr>
            <w:tcW w:w="4785" w:type="dxa"/>
            <w:shd w:val="clear" w:color="auto" w:fill="auto"/>
          </w:tcPr>
          <w:p w:rsidR="00AC1B61" w:rsidRPr="007B7C05" w:rsidRDefault="00AC1B61" w:rsidP="00782EE4">
            <w:pPr>
              <w:pStyle w:val="--7"/>
              <w:spacing w:line="240" w:lineRule="auto"/>
              <w:ind w:firstLine="0"/>
              <w:rPr>
                <w:lang w:bidi="ru-RU"/>
              </w:rPr>
            </w:pPr>
            <w:r w:rsidRPr="007B7C05">
              <w:rPr>
                <w:lang w:bidi="ru-RU"/>
              </w:rPr>
              <w:t>В комлевой части</w:t>
            </w:r>
          </w:p>
        </w:tc>
        <w:tc>
          <w:tcPr>
            <w:tcW w:w="4786" w:type="dxa"/>
            <w:shd w:val="clear" w:color="auto" w:fill="auto"/>
          </w:tcPr>
          <w:p w:rsidR="00AC1B61" w:rsidRPr="007B7C05" w:rsidRDefault="00AC1B61" w:rsidP="00782EE4">
            <w:pPr>
              <w:pStyle w:val="--7"/>
              <w:spacing w:line="240" w:lineRule="auto"/>
              <w:ind w:firstLine="0"/>
              <w:rPr>
                <w:lang w:bidi="ru-RU"/>
              </w:rPr>
            </w:pPr>
            <w:r w:rsidRPr="007B7C05">
              <w:rPr>
                <w:lang w:bidi="ru-RU"/>
              </w:rPr>
              <w:t>С комля</w:t>
            </w:r>
          </w:p>
        </w:tc>
      </w:tr>
      <w:tr w:rsidR="00AC1B61" w:rsidRPr="007B7C05" w:rsidTr="00782EE4">
        <w:trPr>
          <w:jc w:val="center"/>
        </w:trPr>
        <w:tc>
          <w:tcPr>
            <w:tcW w:w="4785" w:type="dxa"/>
            <w:shd w:val="clear" w:color="auto" w:fill="auto"/>
          </w:tcPr>
          <w:p w:rsidR="00AC1B61" w:rsidRPr="007B7C05" w:rsidRDefault="00AC1B61" w:rsidP="00782EE4">
            <w:pPr>
              <w:pStyle w:val="--7"/>
              <w:spacing w:line="240" w:lineRule="auto"/>
              <w:ind w:firstLine="0"/>
              <w:rPr>
                <w:lang w:bidi="ru-RU"/>
              </w:rPr>
            </w:pPr>
            <w:r w:rsidRPr="007B7C05">
              <w:rPr>
                <w:lang w:bidi="ru-RU"/>
              </w:rPr>
              <w:t>В нескольких местах по длине хлыста</w:t>
            </w:r>
          </w:p>
        </w:tc>
        <w:tc>
          <w:tcPr>
            <w:tcW w:w="4786" w:type="dxa"/>
            <w:shd w:val="clear" w:color="auto" w:fill="auto"/>
          </w:tcPr>
          <w:p w:rsidR="00AC1B61" w:rsidRPr="007B7C05" w:rsidRDefault="00AC1B61" w:rsidP="00782EE4">
            <w:pPr>
              <w:pStyle w:val="--7"/>
              <w:spacing w:line="240" w:lineRule="auto"/>
              <w:ind w:firstLine="0"/>
              <w:rPr>
                <w:lang w:bidi="ru-RU"/>
              </w:rPr>
            </w:pPr>
            <w:r w:rsidRPr="007B7C05">
              <w:rPr>
                <w:lang w:bidi="ru-RU"/>
              </w:rPr>
              <w:t>От наиболее пораженной пороком зоны</w:t>
            </w:r>
          </w:p>
        </w:tc>
      </w:tr>
      <w:tr w:rsidR="00AC1B61" w:rsidRPr="007B7C05" w:rsidTr="00782EE4">
        <w:trPr>
          <w:jc w:val="center"/>
        </w:trPr>
        <w:tc>
          <w:tcPr>
            <w:tcW w:w="4785" w:type="dxa"/>
            <w:shd w:val="clear" w:color="auto" w:fill="auto"/>
          </w:tcPr>
          <w:p w:rsidR="00AC1B61" w:rsidRPr="007B7C05" w:rsidRDefault="00AC1B61" w:rsidP="00782EE4">
            <w:pPr>
              <w:pStyle w:val="--7"/>
              <w:spacing w:line="240" w:lineRule="auto"/>
              <w:ind w:firstLine="0"/>
              <w:rPr>
                <w:lang w:bidi="ru-RU"/>
              </w:rPr>
            </w:pPr>
            <w:r w:rsidRPr="007B7C05">
              <w:rPr>
                <w:lang w:bidi="ru-RU"/>
              </w:rPr>
              <w:t>В области кроны</w:t>
            </w:r>
          </w:p>
        </w:tc>
        <w:tc>
          <w:tcPr>
            <w:tcW w:w="4786" w:type="dxa"/>
            <w:shd w:val="clear" w:color="auto" w:fill="auto"/>
          </w:tcPr>
          <w:p w:rsidR="00AC1B61" w:rsidRPr="007B7C05" w:rsidRDefault="00AC1B61" w:rsidP="00782EE4">
            <w:pPr>
              <w:pStyle w:val="--7"/>
              <w:spacing w:line="240" w:lineRule="auto"/>
              <w:ind w:firstLine="0"/>
              <w:rPr>
                <w:lang w:bidi="ru-RU"/>
              </w:rPr>
            </w:pPr>
            <w:r w:rsidRPr="007B7C05">
              <w:rPr>
                <w:lang w:bidi="ru-RU"/>
              </w:rPr>
              <w:t>С вершины</w:t>
            </w:r>
          </w:p>
        </w:tc>
      </w:tr>
    </w:tbl>
    <w:p w:rsidR="00AC1B61" w:rsidRPr="00020BA9" w:rsidRDefault="00AC1B61" w:rsidP="00AC1B61">
      <w:pPr>
        <w:pStyle w:val="--7"/>
        <w:numPr>
          <w:ilvl w:val="0"/>
          <w:numId w:val="19"/>
        </w:numPr>
        <w:spacing w:before="120"/>
        <w:ind w:left="714" w:hanging="357"/>
        <w:rPr>
          <w:lang w:bidi="ru-RU"/>
        </w:rPr>
      </w:pPr>
      <w:proofErr w:type="spellStart"/>
      <w:r w:rsidRPr="00020BA9">
        <w:rPr>
          <w:lang w:bidi="ru-RU"/>
        </w:rPr>
        <w:t>Отторцевать</w:t>
      </w:r>
      <w:proofErr w:type="spellEnd"/>
      <w:r w:rsidRPr="00020BA9">
        <w:rPr>
          <w:lang w:bidi="ru-RU"/>
        </w:rPr>
        <w:t xml:space="preserve"> комель.</w:t>
      </w:r>
    </w:p>
    <w:p w:rsidR="00AC1B61" w:rsidRPr="00020BA9" w:rsidRDefault="00AC1B61" w:rsidP="00AC1B61">
      <w:pPr>
        <w:pStyle w:val="--7"/>
        <w:numPr>
          <w:ilvl w:val="0"/>
          <w:numId w:val="19"/>
        </w:numPr>
        <w:rPr>
          <w:lang w:bidi="ru-RU"/>
        </w:rPr>
      </w:pPr>
      <w:r w:rsidRPr="00020BA9">
        <w:rPr>
          <w:lang w:bidi="ru-RU"/>
        </w:rPr>
        <w:t>Произвести распиливание хлыста на сортименты по меткам разметчика, начиная с комля.</w:t>
      </w:r>
    </w:p>
    <w:p w:rsidR="00AC1B61" w:rsidRPr="00020BA9" w:rsidRDefault="00AC1B61" w:rsidP="00AC1B61">
      <w:pPr>
        <w:pStyle w:val="--7"/>
        <w:rPr>
          <w:lang w:bidi="ru-RU"/>
        </w:rPr>
      </w:pPr>
      <w:r w:rsidRPr="00020BA9">
        <w:rPr>
          <w:lang w:bidi="ru-RU"/>
        </w:rPr>
        <w:t>При распиливании плоскость пропила должна быть перпендикулярна продольной оси хлыста.</w:t>
      </w:r>
    </w:p>
    <w:p w:rsidR="00AC1B61" w:rsidRPr="00020BA9" w:rsidRDefault="00AC1B61" w:rsidP="00AC1B61">
      <w:pPr>
        <w:pStyle w:val="--7"/>
        <w:rPr>
          <w:lang w:bidi="ru-RU"/>
        </w:rPr>
      </w:pPr>
      <w:r w:rsidRPr="00020BA9">
        <w:rPr>
          <w:lang w:bidi="ru-RU"/>
        </w:rPr>
        <w:t>Пиление производиться рабочей частью пильного аппарата сверху вниз с соблюдением следующих правил:</w:t>
      </w:r>
    </w:p>
    <w:p w:rsidR="00AC1B61" w:rsidRPr="00020BA9" w:rsidRDefault="00AC1B61" w:rsidP="00AC1B61">
      <w:pPr>
        <w:pStyle w:val="--7"/>
        <w:numPr>
          <w:ilvl w:val="0"/>
          <w:numId w:val="20"/>
        </w:numPr>
        <w:rPr>
          <w:lang w:bidi="ru-RU"/>
        </w:rPr>
      </w:pPr>
      <w:r w:rsidRPr="00020BA9">
        <w:rPr>
          <w:lang w:bidi="ru-RU"/>
        </w:rPr>
        <w:t xml:space="preserve">Если диаметр стола не превышает рабочей длины пильного аппарата, то раскряжевку проводят за 3-4 </w:t>
      </w:r>
      <w:proofErr w:type="spellStart"/>
      <w:r w:rsidRPr="00020BA9">
        <w:rPr>
          <w:lang w:bidi="ru-RU"/>
        </w:rPr>
        <w:t>качательных</w:t>
      </w:r>
      <w:proofErr w:type="spellEnd"/>
      <w:r w:rsidRPr="00020BA9">
        <w:rPr>
          <w:lang w:bidi="ru-RU"/>
        </w:rPr>
        <w:t xml:space="preserve"> движения пилы (рис. 9 а).</w:t>
      </w:r>
    </w:p>
    <w:p w:rsidR="00AC1B61" w:rsidRPr="00020BA9" w:rsidRDefault="00AC1B61" w:rsidP="00AC1B61">
      <w:pPr>
        <w:pStyle w:val="--7"/>
        <w:numPr>
          <w:ilvl w:val="0"/>
          <w:numId w:val="20"/>
        </w:numPr>
        <w:rPr>
          <w:lang w:bidi="ru-RU"/>
        </w:rPr>
      </w:pPr>
      <w:r w:rsidRPr="00020BA9">
        <w:rPr>
          <w:lang w:bidi="ru-RU"/>
        </w:rPr>
        <w:t>Провисающий ствол раскряжевывают при пилении снизу вверх, предварительно проведя верхний рез на 1/5-1/6 диаметра ствола (рис. 9 б).</w:t>
      </w:r>
    </w:p>
    <w:p w:rsidR="00AC1B61" w:rsidRPr="00020BA9" w:rsidRDefault="00AC1B61" w:rsidP="00AC1B61">
      <w:pPr>
        <w:pStyle w:val="--7"/>
        <w:numPr>
          <w:ilvl w:val="0"/>
          <w:numId w:val="20"/>
        </w:numPr>
        <w:rPr>
          <w:lang w:bidi="ru-RU"/>
        </w:rPr>
      </w:pPr>
      <w:r w:rsidRPr="00020BA9">
        <w:rPr>
          <w:lang w:bidi="ru-RU"/>
        </w:rPr>
        <w:t>Ствол, диаметр которого превышает рабочую длину пильного аппарата, раскряжевывают согласно рисунку 9 в.</w:t>
      </w:r>
    </w:p>
    <w:p w:rsidR="00AC1B61" w:rsidRPr="00020BA9" w:rsidRDefault="00AC1B61" w:rsidP="00AC1B61">
      <w:pPr>
        <w:pStyle w:val="--7"/>
        <w:numPr>
          <w:ilvl w:val="0"/>
          <w:numId w:val="20"/>
        </w:numPr>
        <w:rPr>
          <w:lang w:bidi="ru-RU"/>
        </w:rPr>
      </w:pPr>
      <w:r w:rsidRPr="00020BA9">
        <w:rPr>
          <w:lang w:bidi="ru-RU"/>
        </w:rPr>
        <w:t>Раскряжевку крупных стволов диаметром более 60 см проводят с двух сторон (рис. 9 г).</w:t>
      </w:r>
    </w:p>
    <w:p w:rsidR="00AC1B61" w:rsidRPr="00020BA9" w:rsidRDefault="00AC1B61" w:rsidP="00AC1B61">
      <w:pPr>
        <w:pStyle w:val="--7"/>
        <w:ind w:firstLine="0"/>
        <w:jc w:val="center"/>
        <w:rPr>
          <w:lang w:bidi="ru-RU"/>
        </w:rPr>
      </w:pPr>
      <w:r w:rsidRPr="00020BA9">
        <w:rPr>
          <w:noProof/>
        </w:rPr>
        <w:drawing>
          <wp:inline distT="0" distB="0" distL="0" distR="0" wp14:anchorId="612C914C" wp14:editId="05CF093F">
            <wp:extent cx="4246880" cy="2134329"/>
            <wp:effectExtent l="0" t="0" r="1270" b="0"/>
            <wp:docPr id="34" name="Рисунок 34" descr="Описание: C:\Users\Priobnipi\Desktop\Рис.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Priobnipi\Desktop\Рис.8-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46880" cy="2134329"/>
                    </a:xfrm>
                    <a:prstGeom prst="rect">
                      <a:avLst/>
                    </a:prstGeom>
                    <a:noFill/>
                    <a:ln>
                      <a:noFill/>
                    </a:ln>
                  </pic:spPr>
                </pic:pic>
              </a:graphicData>
            </a:graphic>
          </wp:inline>
        </w:drawing>
      </w:r>
    </w:p>
    <w:p w:rsidR="00AC1B61" w:rsidRPr="00020BA9" w:rsidRDefault="00AC1B61" w:rsidP="00AC1B61">
      <w:pPr>
        <w:pStyle w:val="--7"/>
        <w:ind w:firstLine="0"/>
        <w:jc w:val="center"/>
        <w:rPr>
          <w:lang w:bidi="ru-RU"/>
        </w:rPr>
      </w:pPr>
      <w:r w:rsidRPr="00020BA9">
        <w:rPr>
          <w:lang w:bidi="ru-RU"/>
        </w:rPr>
        <w:t xml:space="preserve">Рисунок </w:t>
      </w:r>
      <w:r w:rsidRPr="00020BA9">
        <w:t>9</w:t>
      </w:r>
      <w:r w:rsidRPr="00020BA9">
        <w:rPr>
          <w:lang w:bidi="ru-RU"/>
        </w:rPr>
        <w:t xml:space="preserve"> – Схема раскряжевки</w:t>
      </w:r>
    </w:p>
    <w:p w:rsidR="00AC1B61" w:rsidRPr="00020BA9" w:rsidRDefault="00AC1B61" w:rsidP="00AC1B61">
      <w:pPr>
        <w:pStyle w:val="--7"/>
        <w:rPr>
          <w:lang w:bidi="ru-RU"/>
        </w:rPr>
      </w:pPr>
      <w:r w:rsidRPr="00020BA9">
        <w:rPr>
          <w:lang w:bidi="ru-RU"/>
        </w:rPr>
        <w:lastRenderedPageBreak/>
        <w:t>При раскряжевке хлыстов необходимо строго соблюдать требования техники безопасности. Особое внимание необходимо обратить на следующее:</w:t>
      </w:r>
    </w:p>
    <w:p w:rsidR="00AC1B61" w:rsidRPr="00020BA9" w:rsidRDefault="00AC1B61" w:rsidP="00AC1B61">
      <w:pPr>
        <w:pStyle w:val="--7"/>
        <w:numPr>
          <w:ilvl w:val="0"/>
          <w:numId w:val="21"/>
        </w:numPr>
        <w:rPr>
          <w:lang w:bidi="ru-RU"/>
        </w:rPr>
      </w:pPr>
      <w:r w:rsidRPr="00020BA9">
        <w:rPr>
          <w:lang w:bidi="ru-RU"/>
        </w:rPr>
        <w:t xml:space="preserve">Переходить </w:t>
      </w:r>
      <w:proofErr w:type="gramStart"/>
      <w:r w:rsidRPr="00020BA9">
        <w:rPr>
          <w:lang w:bidi="ru-RU"/>
        </w:rPr>
        <w:t>от</w:t>
      </w:r>
      <w:proofErr w:type="gramEnd"/>
      <w:r w:rsidRPr="00020BA9">
        <w:rPr>
          <w:lang w:bidi="ru-RU"/>
        </w:rPr>
        <w:t xml:space="preserve"> рез к резу с бензопилой следует при работе ее на малых оборотах.</w:t>
      </w:r>
    </w:p>
    <w:p w:rsidR="00AC1B61" w:rsidRPr="00020BA9" w:rsidRDefault="00AC1B61" w:rsidP="00AC1B61">
      <w:pPr>
        <w:pStyle w:val="--7"/>
        <w:numPr>
          <w:ilvl w:val="0"/>
          <w:numId w:val="21"/>
        </w:numPr>
        <w:rPr>
          <w:lang w:bidi="ru-RU"/>
        </w:rPr>
      </w:pPr>
      <w:r w:rsidRPr="00020BA9">
        <w:rPr>
          <w:lang w:bidi="ru-RU"/>
        </w:rPr>
        <w:t>Заправлять горюче-смазочными материалами бензопилу разрешается только при неработающем двигателе.</w:t>
      </w:r>
    </w:p>
    <w:p w:rsidR="00AC1B61" w:rsidRPr="00020BA9" w:rsidRDefault="00AC1B61" w:rsidP="00AC1B61">
      <w:pPr>
        <w:pStyle w:val="--7"/>
        <w:numPr>
          <w:ilvl w:val="0"/>
          <w:numId w:val="21"/>
        </w:numPr>
        <w:rPr>
          <w:lang w:bidi="ru-RU"/>
        </w:rPr>
      </w:pPr>
      <w:r w:rsidRPr="00020BA9">
        <w:rPr>
          <w:lang w:bidi="ru-RU"/>
        </w:rPr>
        <w:t>Не допускается раскряжевывать хлысты на штабелях и в пачках.</w:t>
      </w:r>
    </w:p>
    <w:p w:rsidR="00AC1B61" w:rsidRPr="00020BA9" w:rsidRDefault="00AC1B61" w:rsidP="00AC1B61">
      <w:pPr>
        <w:pStyle w:val="--7"/>
        <w:rPr>
          <w:i/>
          <w:lang w:bidi="ru-RU"/>
        </w:rPr>
      </w:pPr>
      <w:proofErr w:type="spellStart"/>
      <w:r w:rsidRPr="00020BA9">
        <w:rPr>
          <w:i/>
          <w:lang w:bidi="ru-RU"/>
        </w:rPr>
        <w:t>Штабелевка</w:t>
      </w:r>
      <w:proofErr w:type="spellEnd"/>
      <w:r w:rsidRPr="00020BA9">
        <w:rPr>
          <w:i/>
          <w:lang w:bidi="ru-RU"/>
        </w:rPr>
        <w:t xml:space="preserve"> сортиментов челюстным погрузчиком</w:t>
      </w:r>
    </w:p>
    <w:p w:rsidR="00AC1B61" w:rsidRPr="00020BA9" w:rsidRDefault="00AC1B61" w:rsidP="00AC1B61">
      <w:pPr>
        <w:pStyle w:val="--7"/>
        <w:rPr>
          <w:lang w:bidi="ru-RU"/>
        </w:rPr>
      </w:pPr>
      <w:r w:rsidRPr="00020BA9">
        <w:rPr>
          <w:lang w:bidi="ru-RU"/>
        </w:rPr>
        <w:t>До укладки сортиментов в штабели должна быть осуществлена раскряжевка хлыстов на рабочей площадке.</w:t>
      </w:r>
    </w:p>
    <w:p w:rsidR="00AC1B61" w:rsidRPr="00020BA9" w:rsidRDefault="00AC1B61" w:rsidP="00AC1B61">
      <w:pPr>
        <w:pStyle w:val="--7"/>
        <w:rPr>
          <w:lang w:bidi="ru-RU"/>
        </w:rPr>
      </w:pPr>
      <w:proofErr w:type="spellStart"/>
      <w:r w:rsidRPr="00020BA9">
        <w:rPr>
          <w:lang w:bidi="ru-RU"/>
        </w:rPr>
        <w:t>Штабелевка</w:t>
      </w:r>
      <w:proofErr w:type="spellEnd"/>
      <w:r w:rsidRPr="00020BA9">
        <w:rPr>
          <w:lang w:bidi="ru-RU"/>
        </w:rPr>
        <w:t xml:space="preserve"> сортиментов производиться челюстным погрузчиком.</w:t>
      </w:r>
    </w:p>
    <w:p w:rsidR="00AC1B61" w:rsidRPr="00020BA9" w:rsidRDefault="00AC1B61" w:rsidP="00AC1B61">
      <w:pPr>
        <w:pStyle w:val="--7"/>
        <w:rPr>
          <w:lang w:bidi="ru-RU"/>
        </w:rPr>
      </w:pPr>
      <w:r w:rsidRPr="00020BA9">
        <w:rPr>
          <w:lang w:bidi="ru-RU"/>
        </w:rPr>
        <w:t>Технологическая последовательность укладки сортиментов в штабель следующая:</w:t>
      </w:r>
    </w:p>
    <w:p w:rsidR="00AC1B61" w:rsidRPr="00020BA9" w:rsidRDefault="00AC1B61" w:rsidP="00AC1B61">
      <w:pPr>
        <w:pStyle w:val="--7"/>
        <w:numPr>
          <w:ilvl w:val="0"/>
          <w:numId w:val="22"/>
        </w:numPr>
        <w:rPr>
          <w:lang w:bidi="ru-RU"/>
        </w:rPr>
      </w:pPr>
      <w:r w:rsidRPr="00020BA9">
        <w:rPr>
          <w:lang w:bidi="ru-RU"/>
        </w:rPr>
        <w:t>Оборудовать штабельное основание из бревен-подкладок. Штабельное основание состоит из двух-трех линий подкладок, положенных на землю параллельно оси штабеля. В качестве подкладок использовать непораженные биологическими агентами разрушения хлысты или бревна диаметром от 18 до 25 см.</w:t>
      </w:r>
    </w:p>
    <w:p w:rsidR="00AC1B61" w:rsidRPr="00020BA9" w:rsidRDefault="00AC1B61" w:rsidP="00AC1B61">
      <w:pPr>
        <w:pStyle w:val="--7"/>
        <w:numPr>
          <w:ilvl w:val="0"/>
          <w:numId w:val="22"/>
        </w:numPr>
        <w:rPr>
          <w:lang w:bidi="ru-RU"/>
        </w:rPr>
      </w:pPr>
      <w:r w:rsidRPr="00020BA9">
        <w:rPr>
          <w:lang w:bidi="ru-RU"/>
        </w:rPr>
        <w:t>Установить челюстной погрузчик на площадке штабелями между штабелем и пачкой раскряжеванных хлыстов.</w:t>
      </w:r>
    </w:p>
    <w:p w:rsidR="00AC1B61" w:rsidRPr="00020BA9" w:rsidRDefault="00AC1B61" w:rsidP="00AC1B61">
      <w:pPr>
        <w:pStyle w:val="--7"/>
        <w:numPr>
          <w:ilvl w:val="0"/>
          <w:numId w:val="22"/>
        </w:numPr>
        <w:rPr>
          <w:lang w:bidi="ru-RU"/>
        </w:rPr>
      </w:pPr>
      <w:r w:rsidRPr="00020BA9">
        <w:rPr>
          <w:lang w:bidi="ru-RU"/>
        </w:rPr>
        <w:t>Переместить стрелу погрузчика под сортименты.</w:t>
      </w:r>
    </w:p>
    <w:p w:rsidR="00AC1B61" w:rsidRPr="00020BA9" w:rsidRDefault="00AC1B61" w:rsidP="00AC1B61">
      <w:pPr>
        <w:pStyle w:val="--7"/>
        <w:numPr>
          <w:ilvl w:val="0"/>
          <w:numId w:val="22"/>
        </w:numPr>
        <w:rPr>
          <w:lang w:bidi="ru-RU"/>
        </w:rPr>
      </w:pPr>
      <w:r w:rsidRPr="00020BA9">
        <w:rPr>
          <w:lang w:bidi="ru-RU"/>
        </w:rPr>
        <w:t>Подвести челюсть захвата погрузчика под сортименты.</w:t>
      </w:r>
    </w:p>
    <w:p w:rsidR="00AC1B61" w:rsidRPr="00020BA9" w:rsidRDefault="00AC1B61" w:rsidP="00AC1B61">
      <w:pPr>
        <w:pStyle w:val="--7"/>
        <w:numPr>
          <w:ilvl w:val="0"/>
          <w:numId w:val="22"/>
        </w:numPr>
        <w:rPr>
          <w:lang w:bidi="ru-RU"/>
        </w:rPr>
      </w:pPr>
      <w:r w:rsidRPr="00020BA9">
        <w:rPr>
          <w:lang w:bidi="ru-RU"/>
        </w:rPr>
        <w:t>Поворотом нижней челюсти стрелы отделить пачку сортиментов от остальных лежащих на площадке.</w:t>
      </w:r>
    </w:p>
    <w:p w:rsidR="00AC1B61" w:rsidRPr="00020BA9" w:rsidRDefault="00AC1B61" w:rsidP="00AC1B61">
      <w:pPr>
        <w:pStyle w:val="--7"/>
        <w:numPr>
          <w:ilvl w:val="0"/>
          <w:numId w:val="22"/>
        </w:numPr>
        <w:rPr>
          <w:lang w:bidi="ru-RU"/>
        </w:rPr>
      </w:pPr>
      <w:r w:rsidRPr="00020BA9">
        <w:rPr>
          <w:lang w:bidi="ru-RU"/>
        </w:rPr>
        <w:t>Поднять пачку сортиментов и переместить к штабелю.</w:t>
      </w:r>
    </w:p>
    <w:p w:rsidR="00AC1B61" w:rsidRPr="00020BA9" w:rsidRDefault="00AC1B61" w:rsidP="00AC1B61">
      <w:pPr>
        <w:pStyle w:val="--7"/>
        <w:numPr>
          <w:ilvl w:val="0"/>
          <w:numId w:val="22"/>
        </w:numPr>
        <w:rPr>
          <w:lang w:bidi="ru-RU"/>
        </w:rPr>
      </w:pPr>
      <w:r w:rsidRPr="00020BA9">
        <w:rPr>
          <w:lang w:bidi="ru-RU"/>
        </w:rPr>
        <w:t xml:space="preserve">Повернуть стрелу, перемещая сортименты </w:t>
      </w:r>
      <w:proofErr w:type="gramStart"/>
      <w:r w:rsidRPr="00020BA9">
        <w:rPr>
          <w:lang w:bidi="ru-RU"/>
        </w:rPr>
        <w:t>через</w:t>
      </w:r>
      <w:proofErr w:type="gramEnd"/>
      <w:r w:rsidRPr="00020BA9">
        <w:rPr>
          <w:lang w:bidi="ru-RU"/>
        </w:rPr>
        <w:t xml:space="preserve"> погрузчик и установить в положение для разгрузки.</w:t>
      </w:r>
    </w:p>
    <w:p w:rsidR="00AC1B61" w:rsidRPr="00020BA9" w:rsidRDefault="00AC1B61" w:rsidP="00AC1B61">
      <w:pPr>
        <w:pStyle w:val="--7"/>
        <w:numPr>
          <w:ilvl w:val="0"/>
          <w:numId w:val="22"/>
        </w:numPr>
        <w:rPr>
          <w:lang w:bidi="ru-RU"/>
        </w:rPr>
      </w:pPr>
      <w:r w:rsidRPr="00020BA9">
        <w:rPr>
          <w:lang w:bidi="ru-RU"/>
        </w:rPr>
        <w:t>Разжать челюстной захват и плавно уложить сортименты в штабель (рис. 10).</w:t>
      </w:r>
    </w:p>
    <w:p w:rsidR="00AC1B61" w:rsidRPr="00020BA9" w:rsidRDefault="00AC1B61" w:rsidP="00AC1B61">
      <w:pPr>
        <w:pStyle w:val="--7"/>
        <w:numPr>
          <w:ilvl w:val="0"/>
          <w:numId w:val="22"/>
        </w:numPr>
        <w:rPr>
          <w:lang w:bidi="ru-RU"/>
        </w:rPr>
      </w:pPr>
      <w:r w:rsidRPr="00020BA9">
        <w:rPr>
          <w:lang w:bidi="ru-RU"/>
        </w:rPr>
        <w:t>Произвести выравнивание отдельных комлей.</w:t>
      </w:r>
    </w:p>
    <w:p w:rsidR="00AC1B61" w:rsidRPr="00020BA9" w:rsidRDefault="00AC1B61" w:rsidP="00AC1B61">
      <w:pPr>
        <w:pStyle w:val="--7"/>
        <w:rPr>
          <w:lang w:bidi="ru-RU"/>
        </w:rPr>
      </w:pPr>
    </w:p>
    <w:p w:rsidR="00AC1B61" w:rsidRPr="00020BA9" w:rsidRDefault="00AC1B61" w:rsidP="00AC1B61">
      <w:pPr>
        <w:pStyle w:val="--7"/>
        <w:ind w:firstLine="0"/>
        <w:jc w:val="center"/>
        <w:rPr>
          <w:lang w:bidi="ru-RU"/>
        </w:rPr>
      </w:pPr>
      <w:r w:rsidRPr="00020BA9">
        <w:rPr>
          <w:noProof/>
        </w:rPr>
        <w:lastRenderedPageBreak/>
        <w:drawing>
          <wp:inline distT="0" distB="0" distL="0" distR="0" wp14:anchorId="72A27A4B" wp14:editId="5E3A893A">
            <wp:extent cx="3810000" cy="4216400"/>
            <wp:effectExtent l="0" t="0" r="0" b="0"/>
            <wp:docPr id="33" name="Рисунок 33" descr="Описание: C:\Users\Priobnipi\Desktop\Рис.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Priobnipi\Desktop\Рис.10-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4216400"/>
                    </a:xfrm>
                    <a:prstGeom prst="rect">
                      <a:avLst/>
                    </a:prstGeom>
                    <a:noFill/>
                    <a:ln>
                      <a:noFill/>
                    </a:ln>
                  </pic:spPr>
                </pic:pic>
              </a:graphicData>
            </a:graphic>
          </wp:inline>
        </w:drawing>
      </w:r>
    </w:p>
    <w:p w:rsidR="00AC1B61" w:rsidRPr="00020BA9" w:rsidRDefault="00AC1B61" w:rsidP="00AC1B61">
      <w:pPr>
        <w:pStyle w:val="--7"/>
        <w:ind w:firstLine="0"/>
        <w:jc w:val="center"/>
        <w:rPr>
          <w:lang w:bidi="ru-RU"/>
        </w:rPr>
      </w:pPr>
      <w:r w:rsidRPr="00020BA9">
        <w:rPr>
          <w:lang w:bidi="ru-RU"/>
        </w:rPr>
        <w:t>Рисунок 10 – Технологическая схема укладки сортимента челюстным погрузчиком</w:t>
      </w:r>
    </w:p>
    <w:p w:rsidR="00AC1B61" w:rsidRPr="00020BA9" w:rsidRDefault="00AC1B61" w:rsidP="00AC1B61">
      <w:pPr>
        <w:pStyle w:val="--7"/>
        <w:rPr>
          <w:lang w:bidi="ru-RU"/>
        </w:rPr>
      </w:pPr>
      <w:r w:rsidRPr="00020BA9">
        <w:rPr>
          <w:lang w:bidi="ru-RU"/>
        </w:rPr>
        <w:t>При укладке сортиментов необходимо соблюдать следующие правила:</w:t>
      </w:r>
    </w:p>
    <w:p w:rsidR="00AC1B61" w:rsidRPr="00020BA9" w:rsidRDefault="00AC1B61" w:rsidP="00AC1B61">
      <w:pPr>
        <w:pStyle w:val="--7"/>
        <w:numPr>
          <w:ilvl w:val="0"/>
          <w:numId w:val="23"/>
        </w:numPr>
        <w:rPr>
          <w:lang w:bidi="ru-RU"/>
        </w:rPr>
      </w:pPr>
      <w:r w:rsidRPr="00020BA9">
        <w:rPr>
          <w:lang w:bidi="ru-RU"/>
        </w:rPr>
        <w:t>Отдельные сортименты в штабеле не должны выступать за его пределы более чем на 0,5 м.</w:t>
      </w:r>
    </w:p>
    <w:p w:rsidR="00AC1B61" w:rsidRPr="00020BA9" w:rsidRDefault="00AC1B61" w:rsidP="00AC1B61">
      <w:pPr>
        <w:pStyle w:val="--7"/>
        <w:numPr>
          <w:ilvl w:val="0"/>
          <w:numId w:val="23"/>
        </w:numPr>
        <w:rPr>
          <w:lang w:bidi="ru-RU"/>
        </w:rPr>
      </w:pPr>
      <w:r w:rsidRPr="00020BA9">
        <w:rPr>
          <w:lang w:bidi="ru-RU"/>
        </w:rPr>
        <w:t>Прокладки устанавливать симметрично продольной оси штабеля на расстоянии от бревен не более 1 м с каждой стороны.</w:t>
      </w:r>
    </w:p>
    <w:p w:rsidR="00AC1B61" w:rsidRPr="00020BA9" w:rsidRDefault="00AC1B61" w:rsidP="00AC1B61">
      <w:pPr>
        <w:pStyle w:val="--7"/>
        <w:numPr>
          <w:ilvl w:val="0"/>
          <w:numId w:val="23"/>
        </w:numPr>
        <w:rPr>
          <w:lang w:bidi="ru-RU"/>
        </w:rPr>
      </w:pPr>
      <w:r w:rsidRPr="00020BA9">
        <w:rPr>
          <w:lang w:bidi="ru-RU"/>
        </w:rPr>
        <w:t>Междурядные прокладки по высоте штабеля следует укладывать в одной вертикальной плоскости.</w:t>
      </w:r>
    </w:p>
    <w:p w:rsidR="00AC1B61" w:rsidRPr="00020BA9" w:rsidRDefault="00AC1B61" w:rsidP="00AC1B61">
      <w:pPr>
        <w:pStyle w:val="--7"/>
        <w:numPr>
          <w:ilvl w:val="0"/>
          <w:numId w:val="23"/>
        </w:numPr>
        <w:rPr>
          <w:lang w:bidi="ru-RU"/>
        </w:rPr>
      </w:pPr>
      <w:r w:rsidRPr="00020BA9">
        <w:rPr>
          <w:lang w:bidi="ru-RU"/>
        </w:rPr>
        <w:t>Прокладки вдоль штабеля необходимо укладывать в одну линию, а их концы на стыках должны перекрываться на длину не менее 1 м.</w:t>
      </w:r>
    </w:p>
    <w:p w:rsidR="00AC1B61" w:rsidRPr="00020BA9" w:rsidRDefault="00AC1B61" w:rsidP="00AC1B61">
      <w:pPr>
        <w:pStyle w:val="--7"/>
        <w:numPr>
          <w:ilvl w:val="0"/>
          <w:numId w:val="23"/>
        </w:numPr>
        <w:rPr>
          <w:lang w:bidi="ru-RU"/>
        </w:rPr>
      </w:pPr>
      <w:r w:rsidRPr="00020BA9">
        <w:rPr>
          <w:lang w:bidi="ru-RU"/>
        </w:rPr>
        <w:t>Концы штабелей должны иметь угол, равный углу естественного раскатывания бревен не более 35°.</w:t>
      </w:r>
    </w:p>
    <w:p w:rsidR="00AC1B61" w:rsidRPr="00020BA9" w:rsidRDefault="00AC1B61" w:rsidP="00AC1B61">
      <w:pPr>
        <w:pStyle w:val="--7"/>
        <w:numPr>
          <w:ilvl w:val="0"/>
          <w:numId w:val="23"/>
        </w:numPr>
        <w:rPr>
          <w:lang w:bidi="ru-RU"/>
        </w:rPr>
      </w:pPr>
      <w:r w:rsidRPr="00020BA9">
        <w:rPr>
          <w:lang w:bidi="ru-RU"/>
        </w:rPr>
        <w:t xml:space="preserve">В один и тот же штабель можно укладывать сортименты, </w:t>
      </w:r>
      <w:proofErr w:type="gramStart"/>
      <w:r w:rsidRPr="00020BA9">
        <w:rPr>
          <w:lang w:bidi="ru-RU"/>
        </w:rPr>
        <w:t>отличающееся</w:t>
      </w:r>
      <w:proofErr w:type="gramEnd"/>
      <w:r w:rsidRPr="00020BA9">
        <w:rPr>
          <w:lang w:bidi="ru-RU"/>
        </w:rPr>
        <w:t xml:space="preserve"> по длине: для хвойных – не более чем на 1 м, для лиственных на 0,5 м.</w:t>
      </w:r>
    </w:p>
    <w:p w:rsidR="00AC1B61" w:rsidRPr="00020BA9" w:rsidRDefault="00AC1B61" w:rsidP="00AC1B61">
      <w:pPr>
        <w:pStyle w:val="--7"/>
        <w:numPr>
          <w:ilvl w:val="0"/>
          <w:numId w:val="23"/>
        </w:numPr>
        <w:rPr>
          <w:lang w:bidi="ru-RU"/>
        </w:rPr>
      </w:pPr>
      <w:r w:rsidRPr="00020BA9">
        <w:rPr>
          <w:lang w:bidi="ru-RU"/>
        </w:rPr>
        <w:t xml:space="preserve">Сортименты должны быть уложены комьями </w:t>
      </w:r>
      <w:proofErr w:type="gramStart"/>
      <w:r w:rsidRPr="00020BA9">
        <w:rPr>
          <w:lang w:bidi="ru-RU"/>
        </w:rPr>
        <w:t>м</w:t>
      </w:r>
      <w:proofErr w:type="gramEnd"/>
      <w:r w:rsidRPr="00020BA9">
        <w:rPr>
          <w:lang w:bidi="ru-RU"/>
        </w:rPr>
        <w:t xml:space="preserve"> вершками в разные стороны и выровнены по одной из сторон штабеля.</w:t>
      </w:r>
    </w:p>
    <w:p w:rsidR="00AC1B61" w:rsidRDefault="00AC1B61" w:rsidP="00AC1B61">
      <w:pPr>
        <w:pStyle w:val="--7"/>
        <w:numPr>
          <w:ilvl w:val="0"/>
          <w:numId w:val="23"/>
        </w:numPr>
        <w:rPr>
          <w:lang w:bidi="ru-RU"/>
        </w:rPr>
      </w:pPr>
      <w:r w:rsidRPr="00020BA9">
        <w:rPr>
          <w:lang w:bidi="ru-RU"/>
        </w:rPr>
        <w:t>Каждый выложенный штабель снабжают табличкой с указанием номера штабеля, сортимента, породы, числа и кубатуры бревен.</w:t>
      </w:r>
    </w:p>
    <w:p w:rsidR="00AC1B61" w:rsidRPr="00020BA9" w:rsidRDefault="00AC1B61" w:rsidP="00AC1B61">
      <w:pPr>
        <w:pStyle w:val="--7"/>
        <w:rPr>
          <w:lang w:bidi="ru-RU"/>
        </w:rPr>
      </w:pPr>
      <w:r>
        <w:rPr>
          <w:lang w:bidi="ru-RU"/>
        </w:rPr>
        <w:lastRenderedPageBreak/>
        <w:t>Штабеля необходимо укладывать с учётом разделения древесины на два сортимента: до 16 см и более 16 см</w:t>
      </w:r>
      <w:r w:rsidRPr="00C515A9">
        <w:rPr>
          <w:lang w:bidi="ru-RU"/>
        </w:rPr>
        <w:t xml:space="preserve"> </w:t>
      </w:r>
      <w:r>
        <w:rPr>
          <w:lang w:bidi="ru-RU"/>
        </w:rPr>
        <w:t>в диаметре.</w:t>
      </w:r>
    </w:p>
    <w:p w:rsidR="00AC1B61" w:rsidRPr="00020BA9" w:rsidRDefault="00AC1B61" w:rsidP="00AC1B61">
      <w:pPr>
        <w:pStyle w:val="--7"/>
        <w:rPr>
          <w:lang w:bidi="ru-RU"/>
        </w:rPr>
      </w:pPr>
      <w:r w:rsidRPr="00020BA9">
        <w:rPr>
          <w:lang w:bidi="ru-RU"/>
        </w:rPr>
        <w:t xml:space="preserve">При </w:t>
      </w:r>
      <w:proofErr w:type="spellStart"/>
      <w:r w:rsidRPr="00020BA9">
        <w:rPr>
          <w:lang w:bidi="ru-RU"/>
        </w:rPr>
        <w:t>штабелевки</w:t>
      </w:r>
      <w:proofErr w:type="spellEnd"/>
      <w:r w:rsidRPr="00020BA9">
        <w:rPr>
          <w:lang w:bidi="ru-RU"/>
        </w:rPr>
        <w:t xml:space="preserve"> сортиментов необходимо строго соблюдать требования техники безопасности. Особое внимание необходимо обратить на следующее:</w:t>
      </w:r>
    </w:p>
    <w:p w:rsidR="00AC1B61" w:rsidRPr="00020BA9" w:rsidRDefault="00AC1B61" w:rsidP="00AC1B61">
      <w:pPr>
        <w:pStyle w:val="--7"/>
        <w:numPr>
          <w:ilvl w:val="0"/>
          <w:numId w:val="24"/>
        </w:numPr>
        <w:rPr>
          <w:lang w:bidi="ru-RU"/>
        </w:rPr>
      </w:pPr>
      <w:r w:rsidRPr="00020BA9">
        <w:rPr>
          <w:lang w:bidi="ru-RU"/>
        </w:rPr>
        <w:t xml:space="preserve">Одновременное выполнение работ на двух соседних штабелях и на </w:t>
      </w:r>
      <w:proofErr w:type="gramStart"/>
      <w:r w:rsidRPr="00020BA9">
        <w:rPr>
          <w:lang w:bidi="ru-RU"/>
        </w:rPr>
        <w:t>обеих</w:t>
      </w:r>
      <w:proofErr w:type="gramEnd"/>
      <w:r w:rsidRPr="00020BA9">
        <w:rPr>
          <w:lang w:bidi="ru-RU"/>
        </w:rPr>
        <w:t xml:space="preserve"> концах одного штабеля (голове и хвосте) не допускаются.</w:t>
      </w:r>
    </w:p>
    <w:p w:rsidR="00AC1B61" w:rsidRPr="00020BA9" w:rsidRDefault="00AC1B61" w:rsidP="00AC1B61">
      <w:pPr>
        <w:pStyle w:val="--7"/>
        <w:numPr>
          <w:ilvl w:val="0"/>
          <w:numId w:val="24"/>
        </w:numPr>
        <w:rPr>
          <w:lang w:bidi="ru-RU"/>
        </w:rPr>
      </w:pPr>
      <w:r w:rsidRPr="00020BA9">
        <w:rPr>
          <w:lang w:bidi="ru-RU"/>
        </w:rPr>
        <w:t xml:space="preserve">Во время </w:t>
      </w:r>
      <w:proofErr w:type="spellStart"/>
      <w:r w:rsidRPr="00020BA9">
        <w:rPr>
          <w:lang w:bidi="ru-RU"/>
        </w:rPr>
        <w:t>штабелевки</w:t>
      </w:r>
      <w:proofErr w:type="spellEnd"/>
      <w:r w:rsidRPr="00020BA9">
        <w:rPr>
          <w:lang w:bidi="ru-RU"/>
        </w:rPr>
        <w:t xml:space="preserve"> находиться в зоне действия перемещаемого грузу запрещается.</w:t>
      </w:r>
    </w:p>
    <w:p w:rsidR="00AC1B61" w:rsidRPr="00020BA9" w:rsidRDefault="00AC1B61" w:rsidP="00AC1B61">
      <w:pPr>
        <w:pStyle w:val="--7"/>
        <w:numPr>
          <w:ilvl w:val="0"/>
          <w:numId w:val="24"/>
        </w:numPr>
        <w:rPr>
          <w:lang w:bidi="ru-RU"/>
        </w:rPr>
      </w:pPr>
      <w:r w:rsidRPr="00020BA9">
        <w:rPr>
          <w:lang w:bidi="ru-RU"/>
        </w:rPr>
        <w:t>Места, где производятся работы по укладке штабеля, ограждать знаками безопасности.</w:t>
      </w:r>
    </w:p>
    <w:p w:rsidR="00AC1B61" w:rsidRPr="00020BA9" w:rsidRDefault="00AC1B61" w:rsidP="00AC1B61">
      <w:pPr>
        <w:pStyle w:val="--7"/>
        <w:numPr>
          <w:ilvl w:val="0"/>
          <w:numId w:val="24"/>
        </w:numPr>
        <w:rPr>
          <w:lang w:bidi="ru-RU"/>
        </w:rPr>
      </w:pPr>
      <w:r w:rsidRPr="00020BA9">
        <w:rPr>
          <w:lang w:bidi="ru-RU"/>
        </w:rPr>
        <w:t>Высота штабеля сортиментов должна быть не более 1/4 его длины, но не должна превышать полуторную длину бревен, уложенных в данный штабель.</w:t>
      </w:r>
    </w:p>
    <w:p w:rsidR="00AC1B61" w:rsidRPr="00020BA9" w:rsidRDefault="00AC1B61" w:rsidP="00AC1B61">
      <w:pPr>
        <w:pStyle w:val="--7"/>
        <w:numPr>
          <w:ilvl w:val="0"/>
          <w:numId w:val="24"/>
        </w:numPr>
        <w:rPr>
          <w:lang w:bidi="ru-RU"/>
        </w:rPr>
      </w:pPr>
      <w:r w:rsidRPr="00020BA9">
        <w:rPr>
          <w:lang w:bidi="ru-RU"/>
        </w:rPr>
        <w:t>В соответствии с противопожарными требованиями необходимо соблюдать:</w:t>
      </w:r>
    </w:p>
    <w:p w:rsidR="00AC1B61" w:rsidRPr="00020BA9" w:rsidRDefault="00AC1B61" w:rsidP="00AC1B61">
      <w:pPr>
        <w:pStyle w:val="--7"/>
        <w:rPr>
          <w:lang w:bidi="ru-RU"/>
        </w:rPr>
      </w:pPr>
      <w:r w:rsidRPr="00020BA9">
        <w:rPr>
          <w:lang w:bidi="ru-RU"/>
        </w:rPr>
        <w:t>- разрыв между штабелями не менее 4 м;</w:t>
      </w:r>
    </w:p>
    <w:p w:rsidR="00AC1B61" w:rsidRPr="00020BA9" w:rsidRDefault="00AC1B61" w:rsidP="00AC1B61">
      <w:pPr>
        <w:pStyle w:val="--7"/>
        <w:rPr>
          <w:lang w:bidi="ru-RU"/>
        </w:rPr>
      </w:pPr>
      <w:r w:rsidRPr="00020BA9">
        <w:rPr>
          <w:lang w:bidi="ru-RU"/>
        </w:rPr>
        <w:t>- расстояние от штабеля до границы лесосеки не менее 10 м;</w:t>
      </w:r>
    </w:p>
    <w:p w:rsidR="00AC1B61" w:rsidRDefault="00AC1B61" w:rsidP="00AC1B61">
      <w:pPr>
        <w:pStyle w:val="--7"/>
        <w:rPr>
          <w:lang w:bidi="ru-RU"/>
        </w:rPr>
      </w:pPr>
      <w:r w:rsidRPr="00020BA9">
        <w:rPr>
          <w:lang w:bidi="ru-RU"/>
        </w:rPr>
        <w:t>- вокруг штабелей устроить минерализованную полосу шириной 1 м.</w:t>
      </w:r>
    </w:p>
    <w:p w:rsidR="007F0710" w:rsidRPr="00020BA9" w:rsidRDefault="007F0710" w:rsidP="007F0710">
      <w:pPr>
        <w:pStyle w:val="--7"/>
        <w:ind w:firstLine="708"/>
        <w:rPr>
          <w:lang w:bidi="ru-RU"/>
        </w:rPr>
      </w:pPr>
      <w:r>
        <w:rPr>
          <w:lang w:bidi="ru-RU"/>
        </w:rPr>
        <w:t xml:space="preserve">Складирование древесины планируется в пролётах опор </w:t>
      </w:r>
      <w:r>
        <w:rPr>
          <w:rFonts w:cs="Times New Roman"/>
          <w:lang w:bidi="ru-RU"/>
        </w:rPr>
        <w:t xml:space="preserve">№№ </w:t>
      </w:r>
      <w:r w:rsidRPr="007F0710">
        <w:rPr>
          <w:lang w:bidi="ru-RU"/>
        </w:rPr>
        <w:t>16-17, 35-36, 67-68, 91-92</w:t>
      </w:r>
      <w:r>
        <w:rPr>
          <w:lang w:bidi="ru-RU"/>
        </w:rPr>
        <w:t>.</w:t>
      </w:r>
    </w:p>
    <w:p w:rsidR="00AC1B61" w:rsidRPr="00020BA9" w:rsidRDefault="00AC1B61" w:rsidP="00AC1B61">
      <w:pPr>
        <w:pStyle w:val="--7"/>
        <w:rPr>
          <w:i/>
          <w:lang w:bidi="ru-RU"/>
        </w:rPr>
      </w:pPr>
      <w:r w:rsidRPr="00020BA9">
        <w:rPr>
          <w:i/>
          <w:lang w:bidi="ru-RU"/>
        </w:rPr>
        <w:t>Очистка просеки от порубочных остатков</w:t>
      </w:r>
    </w:p>
    <w:p w:rsidR="00AC1B61" w:rsidRPr="00020BA9" w:rsidRDefault="00AC1B61" w:rsidP="00AC1B61">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AC1B61" w:rsidRPr="00020BA9" w:rsidRDefault="00AC1B61" w:rsidP="00AC1B61">
      <w:pPr>
        <w:pStyle w:val="--7"/>
        <w:rPr>
          <w:lang w:bidi="ru-RU"/>
        </w:rPr>
      </w:pPr>
      <w:r w:rsidRPr="00020BA9">
        <w:rPr>
          <w:lang w:bidi="ru-RU"/>
        </w:rPr>
        <w:t>Технологическая последовательность при очистке просек от порубочных остатков:</w:t>
      </w:r>
    </w:p>
    <w:p w:rsidR="00AC1B61" w:rsidRPr="00020BA9" w:rsidRDefault="00AC1B61" w:rsidP="00AC1B61">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AC1B61" w:rsidRPr="00020BA9" w:rsidRDefault="00AC1B61" w:rsidP="00AC1B61">
      <w:pPr>
        <w:pStyle w:val="--7"/>
        <w:numPr>
          <w:ilvl w:val="0"/>
          <w:numId w:val="25"/>
        </w:numPr>
        <w:rPr>
          <w:lang w:bidi="ru-RU"/>
        </w:rPr>
      </w:pPr>
      <w:r w:rsidRPr="00020BA9">
        <w:rPr>
          <w:lang w:bidi="ru-RU"/>
        </w:rPr>
        <w:t>Установить подборщик в начале полосы сбора.</w:t>
      </w:r>
    </w:p>
    <w:p w:rsidR="00AC1B61" w:rsidRPr="00020BA9" w:rsidRDefault="00AC1B61" w:rsidP="00AC1B61">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AC1B61" w:rsidRPr="00020BA9" w:rsidRDefault="00AC1B61" w:rsidP="00AC1B61">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AC1B61" w:rsidRPr="00020BA9" w:rsidRDefault="00AC1B61" w:rsidP="00AC1B61">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AC1B61" w:rsidRPr="00020BA9" w:rsidRDefault="00AC1B61" w:rsidP="00AC1B61">
      <w:pPr>
        <w:pStyle w:val="--7"/>
        <w:numPr>
          <w:ilvl w:val="0"/>
          <w:numId w:val="25"/>
        </w:numPr>
        <w:rPr>
          <w:lang w:bidi="ru-RU"/>
        </w:rPr>
      </w:pPr>
      <w:r w:rsidRPr="00020BA9">
        <w:rPr>
          <w:lang w:bidi="ru-RU"/>
        </w:rPr>
        <w:t>Уложить собранные сучья в валы шириной 1,5-2 , высотой 0,8-1,2 м.</w:t>
      </w:r>
    </w:p>
    <w:p w:rsidR="00AC1B61" w:rsidRPr="00020BA9" w:rsidRDefault="00AC1B61" w:rsidP="00AC1B61">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AC1B61" w:rsidRPr="00020BA9" w:rsidRDefault="00AC1B61" w:rsidP="00AC1B61">
      <w:pPr>
        <w:pStyle w:val="--7"/>
        <w:rPr>
          <w:lang w:bidi="ru-RU"/>
        </w:rPr>
      </w:pPr>
    </w:p>
    <w:p w:rsidR="00AC1B61" w:rsidRPr="00020BA9" w:rsidRDefault="00AC1B61" w:rsidP="00AC1B61">
      <w:pPr>
        <w:pStyle w:val="--7"/>
        <w:ind w:firstLine="0"/>
        <w:jc w:val="center"/>
        <w:rPr>
          <w:lang w:bidi="ru-RU"/>
        </w:rPr>
      </w:pPr>
      <w:r w:rsidRPr="00020BA9">
        <w:rPr>
          <w:noProof/>
        </w:rPr>
        <w:lastRenderedPageBreak/>
        <w:drawing>
          <wp:inline distT="0" distB="0" distL="0" distR="0" wp14:anchorId="06AF6B30" wp14:editId="12AFC03F">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47920" cy="2865120"/>
                    </a:xfrm>
                    <a:prstGeom prst="rect">
                      <a:avLst/>
                    </a:prstGeom>
                    <a:noFill/>
                    <a:ln>
                      <a:noFill/>
                    </a:ln>
                  </pic:spPr>
                </pic:pic>
              </a:graphicData>
            </a:graphic>
          </wp:inline>
        </w:drawing>
      </w:r>
    </w:p>
    <w:p w:rsidR="00AC1B61" w:rsidRPr="00020BA9" w:rsidRDefault="00AC1B61" w:rsidP="00AC1B61">
      <w:pPr>
        <w:pStyle w:val="--7"/>
        <w:ind w:firstLine="0"/>
        <w:jc w:val="center"/>
        <w:rPr>
          <w:lang w:bidi="ru-RU"/>
        </w:rPr>
      </w:pPr>
      <w:r w:rsidRPr="00020BA9">
        <w:rPr>
          <w:lang w:bidi="ru-RU"/>
        </w:rPr>
        <w:t>Рисунок 11</w:t>
      </w:r>
      <w:r w:rsidRPr="00020BA9">
        <w:t xml:space="preserve"> </w:t>
      </w:r>
      <w:r w:rsidRPr="00020BA9">
        <w:rPr>
          <w:lang w:bidi="ru-RU"/>
        </w:rPr>
        <w:t xml:space="preserve"> – Схема работы подборщика сучьев</w:t>
      </w:r>
    </w:p>
    <w:p w:rsidR="00AC1B61" w:rsidRPr="00020BA9" w:rsidRDefault="00AC1B61" w:rsidP="00AC1B61">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AC1B61" w:rsidRPr="00020BA9" w:rsidRDefault="00AC1B61" w:rsidP="00AC1B61">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AC1B61" w:rsidRPr="00020BA9" w:rsidRDefault="00AC1B61" w:rsidP="00AC1B61">
      <w:pPr>
        <w:pStyle w:val="--7"/>
        <w:numPr>
          <w:ilvl w:val="0"/>
          <w:numId w:val="26"/>
        </w:numPr>
        <w:rPr>
          <w:lang w:bidi="ru-RU"/>
        </w:rPr>
      </w:pPr>
      <w:r w:rsidRPr="00020BA9">
        <w:rPr>
          <w:lang w:bidi="ru-RU"/>
        </w:rPr>
        <w:t>Запрещается находиться ближе 30 метров от места работы подборщика.</w:t>
      </w:r>
    </w:p>
    <w:p w:rsidR="00AC1B61" w:rsidRPr="00020BA9" w:rsidRDefault="00AC1B61" w:rsidP="00AC1B61">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AC1B61" w:rsidRPr="00020BA9" w:rsidRDefault="00AC1B61" w:rsidP="00AC1B61">
      <w:pPr>
        <w:pStyle w:val="--7"/>
        <w:rPr>
          <w:i/>
          <w:lang w:bidi="ru-RU"/>
        </w:rPr>
      </w:pPr>
      <w:r w:rsidRPr="00020BA9">
        <w:rPr>
          <w:i/>
          <w:lang w:bidi="ru-RU"/>
        </w:rPr>
        <w:t>Сводка тонкомерного леса и кустарников</w:t>
      </w:r>
    </w:p>
    <w:p w:rsidR="00AC1B61" w:rsidRPr="00020BA9" w:rsidRDefault="00AC1B61" w:rsidP="00AC1B61">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AC1B61" w:rsidRPr="00020BA9" w:rsidRDefault="00AC1B61" w:rsidP="00AC1B61">
      <w:pPr>
        <w:pStyle w:val="--7"/>
        <w:rPr>
          <w:lang w:bidi="ru-RU"/>
        </w:rPr>
      </w:pPr>
      <w:r w:rsidRPr="00020BA9">
        <w:rPr>
          <w:lang w:bidi="ru-RU"/>
        </w:rPr>
        <w:t>Технологическая последовательность производства работ:</w:t>
      </w:r>
    </w:p>
    <w:p w:rsidR="00AC1B61" w:rsidRPr="00020BA9" w:rsidRDefault="00AC1B61" w:rsidP="00AC1B61">
      <w:pPr>
        <w:pStyle w:val="--7"/>
        <w:numPr>
          <w:ilvl w:val="0"/>
          <w:numId w:val="27"/>
        </w:numPr>
        <w:rPr>
          <w:lang w:bidi="ru-RU"/>
        </w:rPr>
      </w:pPr>
      <w:r w:rsidRPr="00020BA9">
        <w:rPr>
          <w:lang w:bidi="ru-RU"/>
        </w:rPr>
        <w:t>Начинать работу с дальнего конца участка, передвигаясь круговым методом, очистить от леса и кустарника заданную площадь (рис. 12).</w:t>
      </w:r>
    </w:p>
    <w:p w:rsidR="00AC1B61" w:rsidRPr="00020BA9" w:rsidRDefault="00AC1B61" w:rsidP="00AC1B61">
      <w:pPr>
        <w:pStyle w:val="--7"/>
        <w:rPr>
          <w:lang w:bidi="ru-RU"/>
        </w:rPr>
      </w:pPr>
      <w:r w:rsidRPr="00020BA9">
        <w:rPr>
          <w:lang w:bidi="ru-RU"/>
        </w:rPr>
        <w:t>Разворот кустореза производить на свободном от древесной растительности месте.</w:t>
      </w:r>
    </w:p>
    <w:p w:rsidR="00AC1B61" w:rsidRPr="00020BA9" w:rsidRDefault="00AC1B61" w:rsidP="00AC1B61">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AC1B61" w:rsidRPr="00020BA9" w:rsidRDefault="00AC1B61" w:rsidP="00AC1B61">
      <w:pPr>
        <w:pStyle w:val="--7"/>
        <w:rPr>
          <w:lang w:bidi="ru-RU"/>
        </w:rPr>
      </w:pPr>
    </w:p>
    <w:p w:rsidR="00AC1B61" w:rsidRPr="00020BA9" w:rsidRDefault="00AC1B61" w:rsidP="00AC1B61">
      <w:pPr>
        <w:pStyle w:val="--7"/>
        <w:ind w:firstLine="0"/>
        <w:jc w:val="center"/>
        <w:rPr>
          <w:lang w:bidi="ru-RU"/>
        </w:rPr>
      </w:pPr>
      <w:r w:rsidRPr="00020BA9">
        <w:rPr>
          <w:noProof/>
        </w:rPr>
        <w:lastRenderedPageBreak/>
        <w:drawing>
          <wp:inline distT="0" distB="0" distL="0" distR="0" wp14:anchorId="7B6EE003" wp14:editId="6794DCF5">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98800" cy="2783840"/>
                    </a:xfrm>
                    <a:prstGeom prst="rect">
                      <a:avLst/>
                    </a:prstGeom>
                    <a:noFill/>
                    <a:ln>
                      <a:noFill/>
                    </a:ln>
                  </pic:spPr>
                </pic:pic>
              </a:graphicData>
            </a:graphic>
          </wp:inline>
        </w:drawing>
      </w:r>
    </w:p>
    <w:p w:rsidR="00AC1B61" w:rsidRPr="00020BA9" w:rsidRDefault="00AC1B61" w:rsidP="00AC1B61">
      <w:pPr>
        <w:pStyle w:val="--7"/>
        <w:ind w:firstLine="0"/>
        <w:jc w:val="center"/>
        <w:rPr>
          <w:lang w:bidi="ru-RU"/>
        </w:rPr>
      </w:pPr>
      <w:r w:rsidRPr="00020BA9">
        <w:rPr>
          <w:lang w:bidi="ru-RU"/>
        </w:rPr>
        <w:t>Рисунок 12  – Схема движения кустореза при сводке тонкомерного леса и кустарника «круговым способом»</w:t>
      </w:r>
    </w:p>
    <w:p w:rsidR="00AC1B61" w:rsidRPr="00020BA9" w:rsidRDefault="00AC1B61" w:rsidP="00AC1B61">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AC1B61" w:rsidRPr="00020BA9" w:rsidRDefault="00AC1B61" w:rsidP="00AC1B61">
      <w:pPr>
        <w:pStyle w:val="--7"/>
        <w:rPr>
          <w:i/>
          <w:lang w:bidi="ru-RU"/>
        </w:rPr>
      </w:pPr>
      <w:r w:rsidRPr="00020BA9">
        <w:rPr>
          <w:i/>
          <w:lang w:bidi="ru-RU"/>
        </w:rPr>
        <w:t>Корчевка пней корчевателем</w:t>
      </w:r>
    </w:p>
    <w:p w:rsidR="00AC1B61" w:rsidRPr="00020BA9" w:rsidRDefault="00AC1B61" w:rsidP="00AC1B61">
      <w:pPr>
        <w:pStyle w:val="--7"/>
        <w:rPr>
          <w:lang w:bidi="ru-RU"/>
        </w:rPr>
      </w:pPr>
      <w:r w:rsidRPr="00020BA9">
        <w:rPr>
          <w:lang w:bidi="ru-RU"/>
        </w:rPr>
        <w:t>До начала корчевки пней должна быть осуществлена подборка сучьев.</w:t>
      </w:r>
    </w:p>
    <w:p w:rsidR="00AC1B61" w:rsidRPr="00020BA9" w:rsidRDefault="00AC1B61" w:rsidP="00AC1B61">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AC1B61" w:rsidRPr="00020BA9" w:rsidRDefault="00AC1B61" w:rsidP="00AC1B61">
      <w:pPr>
        <w:pStyle w:val="--7"/>
        <w:rPr>
          <w:lang w:bidi="ru-RU"/>
        </w:rPr>
      </w:pPr>
      <w:r w:rsidRPr="00020BA9">
        <w:rPr>
          <w:lang w:bidi="ru-RU"/>
        </w:rPr>
        <w:t>Технологическая последовательность корчевки пней корчевателем:</w:t>
      </w:r>
    </w:p>
    <w:p w:rsidR="00AC1B61" w:rsidRPr="00020BA9" w:rsidRDefault="00AC1B61" w:rsidP="00AC1B61">
      <w:pPr>
        <w:pStyle w:val="--7"/>
        <w:numPr>
          <w:ilvl w:val="0"/>
          <w:numId w:val="28"/>
        </w:numPr>
        <w:rPr>
          <w:lang w:bidi="ru-RU"/>
        </w:rPr>
      </w:pPr>
      <w:r w:rsidRPr="00020BA9">
        <w:rPr>
          <w:lang w:bidi="ru-RU"/>
        </w:rPr>
        <w:t>Установить корчеватель с опущенным отвалом у пня.</w:t>
      </w:r>
    </w:p>
    <w:p w:rsidR="00AC1B61" w:rsidRPr="00020BA9" w:rsidRDefault="00AC1B61" w:rsidP="00AC1B61">
      <w:pPr>
        <w:pStyle w:val="--7"/>
        <w:numPr>
          <w:ilvl w:val="0"/>
          <w:numId w:val="28"/>
        </w:numPr>
        <w:rPr>
          <w:lang w:bidi="ru-RU"/>
        </w:rPr>
      </w:pPr>
      <w:r w:rsidRPr="00020BA9">
        <w:rPr>
          <w:lang w:bidi="ru-RU"/>
        </w:rPr>
        <w:t>Упереться отвалом в пень и наклонить его вперед.</w:t>
      </w:r>
    </w:p>
    <w:p w:rsidR="00AC1B61" w:rsidRPr="00020BA9" w:rsidRDefault="00AC1B61" w:rsidP="00AC1B61">
      <w:pPr>
        <w:pStyle w:val="--7"/>
        <w:numPr>
          <w:ilvl w:val="0"/>
          <w:numId w:val="28"/>
        </w:numPr>
        <w:rPr>
          <w:lang w:bidi="ru-RU"/>
        </w:rPr>
      </w:pPr>
      <w:r w:rsidRPr="00020BA9">
        <w:rPr>
          <w:lang w:bidi="ru-RU"/>
        </w:rPr>
        <w:t>Отвести корчеватель назад приблизительно на 4 м.</w:t>
      </w:r>
    </w:p>
    <w:p w:rsidR="00AC1B61" w:rsidRPr="00020BA9" w:rsidRDefault="00AC1B61" w:rsidP="00AC1B61">
      <w:pPr>
        <w:pStyle w:val="--7"/>
        <w:numPr>
          <w:ilvl w:val="0"/>
          <w:numId w:val="28"/>
        </w:numPr>
        <w:rPr>
          <w:lang w:bidi="ru-RU"/>
        </w:rPr>
      </w:pPr>
      <w:r w:rsidRPr="00020BA9">
        <w:rPr>
          <w:lang w:bidi="ru-RU"/>
        </w:rPr>
        <w:t>Заглубить отвал на 10-15 см в грунт.</w:t>
      </w:r>
    </w:p>
    <w:p w:rsidR="00AC1B61" w:rsidRPr="00020BA9" w:rsidRDefault="00AC1B61" w:rsidP="00AC1B61">
      <w:pPr>
        <w:pStyle w:val="--7"/>
        <w:numPr>
          <w:ilvl w:val="0"/>
          <w:numId w:val="28"/>
        </w:numPr>
        <w:rPr>
          <w:lang w:bidi="ru-RU"/>
        </w:rPr>
      </w:pPr>
      <w:r w:rsidRPr="00020BA9">
        <w:rPr>
          <w:lang w:bidi="ru-RU"/>
        </w:rPr>
        <w:t>Удалить пень из земли поступательным движением корчевателя с одновременным подъемом ножа (рис. 13). Выкорчеванные пни необходимо переместить на край просеки на рассто</w:t>
      </w:r>
      <w:r>
        <w:rPr>
          <w:lang w:bidi="ru-RU"/>
        </w:rPr>
        <w:t>яние не ближе 5 м от стены леса.</w:t>
      </w:r>
    </w:p>
    <w:p w:rsidR="00AC1B61" w:rsidRPr="00020BA9" w:rsidRDefault="00AC1B61" w:rsidP="00AC1B61">
      <w:pPr>
        <w:pStyle w:val="--7"/>
        <w:ind w:firstLine="0"/>
        <w:jc w:val="center"/>
        <w:rPr>
          <w:lang w:bidi="ru-RU"/>
        </w:rPr>
      </w:pPr>
      <w:r w:rsidRPr="00020BA9">
        <w:rPr>
          <w:noProof/>
        </w:rPr>
        <w:lastRenderedPageBreak/>
        <w:drawing>
          <wp:inline distT="0" distB="0" distL="0" distR="0" wp14:anchorId="54ED853C" wp14:editId="371D2DA8">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83760" cy="2702560"/>
                    </a:xfrm>
                    <a:prstGeom prst="rect">
                      <a:avLst/>
                    </a:prstGeom>
                    <a:noFill/>
                    <a:ln>
                      <a:noFill/>
                    </a:ln>
                  </pic:spPr>
                </pic:pic>
              </a:graphicData>
            </a:graphic>
          </wp:inline>
        </w:drawing>
      </w:r>
    </w:p>
    <w:p w:rsidR="00AC1B61" w:rsidRPr="00020BA9" w:rsidRDefault="00AC1B61" w:rsidP="00AC1B61">
      <w:pPr>
        <w:pStyle w:val="--7"/>
        <w:ind w:firstLine="0"/>
        <w:jc w:val="center"/>
        <w:rPr>
          <w:lang w:bidi="ru-RU"/>
        </w:rPr>
      </w:pPr>
      <w:r w:rsidRPr="00020BA9">
        <w:rPr>
          <w:lang w:bidi="ru-RU"/>
        </w:rPr>
        <w:t>Рисунок 13 – Схема корчевки пней корчевателем</w:t>
      </w:r>
    </w:p>
    <w:p w:rsidR="00AC1B61" w:rsidRPr="00020BA9" w:rsidRDefault="00AC1B61" w:rsidP="00AC1B61">
      <w:pPr>
        <w:pStyle w:val="--7"/>
        <w:rPr>
          <w:lang w:bidi="ru-RU"/>
        </w:rPr>
      </w:pPr>
      <w:r w:rsidRPr="00020BA9">
        <w:rPr>
          <w:lang w:bidi="ru-RU"/>
        </w:rPr>
        <w:t>Ямы, образовавшиеся в результате корчевки пней, необходимо засыпать.</w:t>
      </w:r>
    </w:p>
    <w:p w:rsidR="00AC1B61" w:rsidRPr="00020BA9" w:rsidRDefault="00AC1B61" w:rsidP="00AC1B61">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AC1B61" w:rsidRPr="00020BA9" w:rsidRDefault="00AC1B61" w:rsidP="00AC1B61">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AC1B61" w:rsidRPr="00020BA9" w:rsidRDefault="00AC1B61" w:rsidP="00AC1B61">
      <w:pPr>
        <w:pStyle w:val="--7"/>
        <w:numPr>
          <w:ilvl w:val="0"/>
          <w:numId w:val="29"/>
        </w:numPr>
        <w:rPr>
          <w:lang w:bidi="ru-RU"/>
        </w:rPr>
      </w:pPr>
      <w:r w:rsidRPr="00020BA9">
        <w:rPr>
          <w:lang w:bidi="ru-RU"/>
        </w:rPr>
        <w:t>Запрещается находиться вблизи неустойчиво лежащего пня.</w:t>
      </w:r>
    </w:p>
    <w:p w:rsidR="00AC1B61" w:rsidRDefault="00AC1B61" w:rsidP="00AC1B61">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AC1B61" w:rsidRPr="00020BA9" w:rsidRDefault="00AC1B61" w:rsidP="00AC1B61">
      <w:pPr>
        <w:pStyle w:val="--7"/>
        <w:rPr>
          <w:lang w:bidi="ru-RU"/>
        </w:rPr>
      </w:pPr>
      <w:r w:rsidRPr="00982DFD">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AC1B61" w:rsidRPr="00020BA9" w:rsidRDefault="00AC1B61" w:rsidP="00AC1B61">
      <w:pPr>
        <w:pStyle w:val="--7"/>
      </w:pPr>
    </w:p>
    <w:p w:rsidR="00AC1B61" w:rsidRPr="007351F0" w:rsidRDefault="00AC1B61" w:rsidP="00AC1B61">
      <w:pPr>
        <w:pStyle w:val="--7"/>
      </w:pPr>
    </w:p>
    <w:p w:rsidR="00AC1B61" w:rsidRDefault="00AC1B61" w:rsidP="00AC1B61">
      <w:pPr>
        <w:pStyle w:val="--1"/>
      </w:pPr>
      <w:bookmarkStart w:id="14" w:name="_Toc497669837"/>
      <w:bookmarkStart w:id="15" w:name="_Toc497672785"/>
      <w:r>
        <w:lastRenderedPageBreak/>
        <w:t>МЕРЫ БЕЗОПАСНОСТИ, ПРОИЗВОДСТВЕННАЯ САНИТАРИЯ, ПРОТИВОПОЖАРНЫЕ МЕРОПРИЯТИЯ</w:t>
      </w:r>
      <w:bookmarkEnd w:id="14"/>
      <w:bookmarkEnd w:id="15"/>
      <w:r>
        <w:t xml:space="preserve"> </w:t>
      </w:r>
    </w:p>
    <w:p w:rsidR="00AC1B61" w:rsidRPr="0025542A" w:rsidRDefault="00AC1B61" w:rsidP="00AC1B61">
      <w:pPr>
        <w:pStyle w:val="--7"/>
      </w:pPr>
      <w:r w:rsidRPr="0025542A">
        <w:t>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w:t>
      </w:r>
      <w:proofErr w:type="spellStart"/>
      <w:r w:rsidRPr="0025542A">
        <w:t>РМ</w:t>
      </w:r>
      <w:proofErr w:type="spellEnd"/>
      <w:r w:rsidRPr="0025542A">
        <w:t xml:space="preserve">-007-98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AC1B61" w:rsidRPr="0025542A" w:rsidRDefault="00AC1B61" w:rsidP="00AC1B61">
      <w:pPr>
        <w:pStyle w:val="--7"/>
        <w:numPr>
          <w:ilvl w:val="0"/>
          <w:numId w:val="2"/>
        </w:numPr>
        <w:rPr>
          <w:b/>
          <w:lang w:val="x-none"/>
        </w:rPr>
      </w:pPr>
      <w:r w:rsidRPr="0025542A">
        <w:rPr>
          <w:b/>
          <w:lang w:val="x-none"/>
        </w:rPr>
        <w:t>Охрана труда, производственная санитария</w:t>
      </w:r>
    </w:p>
    <w:p w:rsidR="00AC1B61" w:rsidRPr="0025542A" w:rsidRDefault="00AC1B61" w:rsidP="00AC1B61">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AC1B61" w:rsidRPr="0025542A" w:rsidRDefault="00AC1B61" w:rsidP="00AC1B61">
      <w:pPr>
        <w:pStyle w:val="--7"/>
      </w:pPr>
      <w:proofErr w:type="gramStart"/>
      <w:r w:rsidRPr="0025542A">
        <w:t>Работающим</w:t>
      </w:r>
      <w:proofErr w:type="gramEnd"/>
      <w:r w:rsidRPr="0025542A">
        <w:t xml:space="preserve"> в холодное время года на открытом воздухе или в неотапливаемом помещении предоставляются специальные перерывы для обогрева и отдыха.</w:t>
      </w:r>
    </w:p>
    <w:p w:rsidR="00AC1B61" w:rsidRPr="0025542A" w:rsidRDefault="00AC1B61" w:rsidP="00AC1B61">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AC1B61" w:rsidRPr="0025542A" w:rsidRDefault="00AC1B61" w:rsidP="00AC1B61">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AC1B61" w:rsidRPr="0025542A" w:rsidRDefault="00AC1B61" w:rsidP="00AC1B61">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AC1B61" w:rsidRPr="0025542A" w:rsidRDefault="00AC1B61" w:rsidP="00AC1B61">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AC1B61" w:rsidRPr="0025542A" w:rsidRDefault="00AC1B61" w:rsidP="00AC1B61">
      <w:pPr>
        <w:pStyle w:val="--7"/>
      </w:pPr>
      <w:r w:rsidRPr="0025542A">
        <w:t>Все работающие обеспечиваются питьевой водой исходя из норматива 15 л/чел. в сутки.</w:t>
      </w:r>
    </w:p>
    <w:p w:rsidR="00AC1B61" w:rsidRPr="0025542A" w:rsidRDefault="00AC1B61" w:rsidP="00AC1B61">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AC1B61" w:rsidRDefault="00AC1B61" w:rsidP="00AC1B61">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AC1B61" w:rsidRPr="0025542A" w:rsidRDefault="00AC1B61" w:rsidP="00AC1B61">
      <w:pPr>
        <w:pStyle w:val="--7"/>
      </w:pPr>
    </w:p>
    <w:p w:rsidR="00AC1B61" w:rsidRPr="0025542A" w:rsidRDefault="00AC1B61" w:rsidP="00AC1B61">
      <w:pPr>
        <w:pStyle w:val="--7"/>
        <w:numPr>
          <w:ilvl w:val="0"/>
          <w:numId w:val="2"/>
        </w:numPr>
        <w:rPr>
          <w:b/>
          <w:lang w:val="x-none"/>
        </w:rPr>
      </w:pPr>
      <w:r w:rsidRPr="0025542A">
        <w:rPr>
          <w:b/>
          <w:lang w:val="x-none"/>
        </w:rPr>
        <w:lastRenderedPageBreak/>
        <w:t>Общие положения по технике безопасности</w:t>
      </w:r>
    </w:p>
    <w:p w:rsidR="00AC1B61" w:rsidRPr="0025542A" w:rsidRDefault="00AC1B61" w:rsidP="00AC1B61">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AC1B61" w:rsidRPr="0025542A" w:rsidRDefault="00AC1B61" w:rsidP="00AC1B61">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AC1B61" w:rsidRPr="0025542A" w:rsidRDefault="00AC1B61" w:rsidP="00AC1B61">
      <w:pPr>
        <w:pStyle w:val="--7"/>
      </w:pPr>
      <w:r w:rsidRPr="0025542A">
        <w:t xml:space="preserve">Строительная площадка, участки работ, рабочие места, проходы и проезды должны быть освещены. Освещенность при строительно-монтажных работах - 30 </w:t>
      </w:r>
      <w:proofErr w:type="spellStart"/>
      <w:r w:rsidRPr="0025542A">
        <w:t>лк</w:t>
      </w:r>
      <w:proofErr w:type="spellEnd"/>
      <w:r w:rsidRPr="0025542A">
        <w:t>. Производство работ в неосвещенных местах не допускается.</w:t>
      </w:r>
    </w:p>
    <w:p w:rsidR="00AC1B61" w:rsidRPr="0025542A" w:rsidRDefault="00AC1B61" w:rsidP="00AC1B61">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AC1B61" w:rsidRPr="0025542A" w:rsidRDefault="00AC1B61" w:rsidP="00AC1B61">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AC1B61" w:rsidRPr="0025542A" w:rsidRDefault="00AC1B61" w:rsidP="00AC1B61">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AC1B61" w:rsidRPr="0025542A" w:rsidRDefault="00AC1B61" w:rsidP="00AC1B61">
      <w:pPr>
        <w:pStyle w:val="--7"/>
      </w:pPr>
      <w:r w:rsidRPr="0025542A">
        <w:t>При работе экскаватора запрещается:</w:t>
      </w:r>
    </w:p>
    <w:p w:rsidR="00AC1B61" w:rsidRPr="0025542A" w:rsidRDefault="00AC1B61" w:rsidP="00AC1B61">
      <w:pPr>
        <w:pStyle w:val="--7"/>
      </w:pPr>
      <w:r w:rsidRPr="0025542A">
        <w:t>Работа экскаватора на свеженасыпанном, не утрамбованном грунте;</w:t>
      </w:r>
    </w:p>
    <w:p w:rsidR="00AC1B61" w:rsidRPr="0025542A" w:rsidRDefault="00AC1B61" w:rsidP="00AC1B61">
      <w:pPr>
        <w:pStyle w:val="--7"/>
      </w:pPr>
      <w:r w:rsidRPr="0025542A">
        <w:t>Нахождение людей ближе 5,0 м от зоны максимального выдвижения ковша;</w:t>
      </w:r>
    </w:p>
    <w:p w:rsidR="00AC1B61" w:rsidRPr="0025542A" w:rsidRDefault="00AC1B61" w:rsidP="00AC1B61">
      <w:pPr>
        <w:pStyle w:val="--7"/>
      </w:pPr>
      <w:r w:rsidRPr="0025542A">
        <w:t>Выход машиниста из кабины при поднятом ковше;</w:t>
      </w:r>
    </w:p>
    <w:p w:rsidR="00AC1B61" w:rsidRPr="0025542A" w:rsidRDefault="00AC1B61" w:rsidP="00AC1B61">
      <w:pPr>
        <w:pStyle w:val="--7"/>
      </w:pPr>
      <w:r w:rsidRPr="0025542A">
        <w:t>Перестановка экскаватора с наполненным ковшом.</w:t>
      </w:r>
    </w:p>
    <w:p w:rsidR="00AC1B61" w:rsidRPr="0025542A" w:rsidRDefault="00AC1B61" w:rsidP="00AC1B61">
      <w:pPr>
        <w:pStyle w:val="--7"/>
      </w:pPr>
      <w:r w:rsidRPr="0025542A">
        <w:t>При работе бульдозера запрещается:</w:t>
      </w:r>
    </w:p>
    <w:p w:rsidR="00AC1B61" w:rsidRPr="0025542A" w:rsidRDefault="00AC1B61" w:rsidP="00AC1B61">
      <w:pPr>
        <w:pStyle w:val="--7"/>
      </w:pPr>
      <w:r w:rsidRPr="0025542A">
        <w:t>Влезать в кабину движущегося бульдозера;</w:t>
      </w:r>
    </w:p>
    <w:p w:rsidR="00AC1B61" w:rsidRPr="0025542A" w:rsidRDefault="00AC1B61" w:rsidP="00AC1B61">
      <w:pPr>
        <w:pStyle w:val="--7"/>
      </w:pPr>
      <w:r w:rsidRPr="0025542A">
        <w:t>Выдвигать нож за бровку откоса траншеи;</w:t>
      </w:r>
    </w:p>
    <w:p w:rsidR="00AC1B61" w:rsidRPr="0025542A" w:rsidRDefault="00AC1B61" w:rsidP="00AC1B61">
      <w:pPr>
        <w:pStyle w:val="--7"/>
      </w:pPr>
      <w:r w:rsidRPr="0025542A">
        <w:t>Производить засыпку траншеи, не убедившись в отсутствии в ней людей.</w:t>
      </w:r>
    </w:p>
    <w:p w:rsidR="00AC1B61" w:rsidRPr="0025542A" w:rsidRDefault="00AC1B61" w:rsidP="00AC1B61">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AC1B61" w:rsidRPr="0025542A" w:rsidRDefault="00AC1B61" w:rsidP="00AC1B61">
      <w:pPr>
        <w:pStyle w:val="--7"/>
      </w:pPr>
      <w:r w:rsidRPr="0025542A">
        <w:t xml:space="preserve">Данные по установке строительной техники на краю траншеи приведены в таблице </w:t>
      </w:r>
      <w:r w:rsidRPr="0025542A">
        <w:fldChar w:fldCharType="begin"/>
      </w:r>
      <w:r w:rsidRPr="0025542A">
        <w:instrText xml:space="preserve"> REF _Ref346445353 \p \h  \* MERGEFORMAT </w:instrText>
      </w:r>
      <w:r w:rsidRPr="0025542A">
        <w:fldChar w:fldCharType="separate"/>
      </w:r>
      <w:r w:rsidR="000E7BFA">
        <w:t>ниже</w:t>
      </w:r>
      <w:r w:rsidRPr="0025542A">
        <w:fldChar w:fldCharType="end"/>
      </w:r>
      <w:r w:rsidRPr="0025542A">
        <w:t xml:space="preserve"> (</w:t>
      </w:r>
      <w:r>
        <w:t xml:space="preserve">Таблица </w:t>
      </w:r>
      <w:r w:rsidRPr="0025542A">
        <w:t>16).</w:t>
      </w:r>
    </w:p>
    <w:p w:rsidR="00AC1B61" w:rsidRDefault="00AC1B61" w:rsidP="00AC1B61">
      <w:pPr>
        <w:pStyle w:val="--7"/>
        <w:ind w:firstLine="0"/>
        <w:jc w:val="center"/>
      </w:pPr>
      <w:bookmarkStart w:id="16" w:name="_Ref346445353"/>
    </w:p>
    <w:p w:rsidR="00AC1B61" w:rsidRDefault="00AC1B61" w:rsidP="00AC1B61">
      <w:pPr>
        <w:pStyle w:val="--7"/>
        <w:ind w:firstLine="0"/>
        <w:jc w:val="center"/>
      </w:pPr>
    </w:p>
    <w:p w:rsidR="00AC1B61" w:rsidRDefault="00AC1B61" w:rsidP="00AC1B61">
      <w:pPr>
        <w:pStyle w:val="--7"/>
        <w:ind w:firstLine="0"/>
        <w:jc w:val="center"/>
      </w:pPr>
    </w:p>
    <w:p w:rsidR="00AC1B61" w:rsidRDefault="00AC1B61" w:rsidP="00AC1B61">
      <w:pPr>
        <w:pStyle w:val="--7"/>
        <w:ind w:firstLine="0"/>
        <w:jc w:val="center"/>
      </w:pPr>
    </w:p>
    <w:p w:rsidR="00AC1B61" w:rsidRPr="0025542A" w:rsidRDefault="00AC1B61" w:rsidP="00AC1B61">
      <w:pPr>
        <w:pStyle w:val="--7"/>
        <w:ind w:firstLine="0"/>
        <w:jc w:val="center"/>
      </w:pPr>
      <w:r w:rsidRPr="0025542A">
        <w:rPr>
          <w:lang w:val="x-none"/>
        </w:rPr>
        <w:lastRenderedPageBreak/>
        <w:t>Таблица</w:t>
      </w:r>
      <w:bookmarkEnd w:id="16"/>
      <w:r w:rsidRPr="0025542A">
        <w:t xml:space="preserve"> 16 - </w:t>
      </w:r>
      <w:r w:rsidRPr="0025542A">
        <w:rPr>
          <w:lang w:val="x-none"/>
        </w:rPr>
        <w:t>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1"/>
        <w:gridCol w:w="1642"/>
        <w:gridCol w:w="1642"/>
        <w:gridCol w:w="1642"/>
        <w:gridCol w:w="1642"/>
        <w:gridCol w:w="1643"/>
      </w:tblGrid>
      <w:tr w:rsidR="00AC1B61" w:rsidRPr="0025542A" w:rsidTr="00782EE4">
        <w:trPr>
          <w:trHeight w:val="454"/>
          <w:tblHeader/>
          <w:jc w:val="center"/>
        </w:trPr>
        <w:tc>
          <w:tcPr>
            <w:tcW w:w="1391" w:type="dxa"/>
            <w:vMerge w:val="restart"/>
            <w:vAlign w:val="center"/>
          </w:tcPr>
          <w:p w:rsidR="00AC1B61" w:rsidRPr="009B563E" w:rsidRDefault="00AC1B61" w:rsidP="00782EE4">
            <w:pPr>
              <w:pStyle w:val="--7"/>
              <w:spacing w:line="240" w:lineRule="auto"/>
              <w:ind w:firstLine="0"/>
              <w:jc w:val="center"/>
              <w:rPr>
                <w:b/>
              </w:rPr>
            </w:pPr>
            <w:r w:rsidRPr="009B563E">
              <w:rPr>
                <w:b/>
              </w:rPr>
              <w:t>Глубина траншеи</w:t>
            </w:r>
          </w:p>
        </w:tc>
        <w:tc>
          <w:tcPr>
            <w:tcW w:w="8211" w:type="dxa"/>
            <w:gridSpan w:val="5"/>
            <w:vAlign w:val="center"/>
          </w:tcPr>
          <w:p w:rsidR="00AC1B61" w:rsidRPr="009B563E" w:rsidRDefault="00AC1B61" w:rsidP="00782EE4">
            <w:pPr>
              <w:pStyle w:val="--7"/>
              <w:spacing w:line="240" w:lineRule="auto"/>
              <w:ind w:firstLine="0"/>
              <w:jc w:val="center"/>
              <w:rPr>
                <w:b/>
              </w:rPr>
            </w:pPr>
            <w:r w:rsidRPr="009B563E">
              <w:rPr>
                <w:b/>
              </w:rPr>
              <w:t>Расстояние от опорной части техники до откоса траншеи</w:t>
            </w:r>
          </w:p>
          <w:p w:rsidR="00AC1B61" w:rsidRPr="009B563E" w:rsidRDefault="00AC1B61" w:rsidP="00782EE4">
            <w:pPr>
              <w:pStyle w:val="--7"/>
              <w:spacing w:line="240" w:lineRule="auto"/>
              <w:ind w:firstLine="0"/>
              <w:jc w:val="center"/>
              <w:rPr>
                <w:b/>
              </w:rPr>
            </w:pPr>
            <w:r w:rsidRPr="009B563E">
              <w:rPr>
                <w:b/>
              </w:rPr>
              <w:t>в зависимости от грунта</w:t>
            </w:r>
          </w:p>
        </w:tc>
      </w:tr>
      <w:tr w:rsidR="00AC1B61" w:rsidRPr="0025542A" w:rsidTr="00782EE4">
        <w:trPr>
          <w:trHeight w:val="454"/>
          <w:tblHeader/>
          <w:jc w:val="center"/>
        </w:trPr>
        <w:tc>
          <w:tcPr>
            <w:tcW w:w="1391" w:type="dxa"/>
            <w:vMerge/>
            <w:vAlign w:val="center"/>
          </w:tcPr>
          <w:p w:rsidR="00AC1B61" w:rsidRPr="009B563E" w:rsidRDefault="00AC1B61" w:rsidP="00782EE4">
            <w:pPr>
              <w:pStyle w:val="--7"/>
              <w:spacing w:line="240" w:lineRule="auto"/>
              <w:jc w:val="center"/>
              <w:rPr>
                <w:b/>
              </w:rPr>
            </w:pPr>
          </w:p>
        </w:tc>
        <w:tc>
          <w:tcPr>
            <w:tcW w:w="1642" w:type="dxa"/>
            <w:vAlign w:val="center"/>
          </w:tcPr>
          <w:p w:rsidR="00AC1B61" w:rsidRPr="009B563E" w:rsidRDefault="00AC1B61" w:rsidP="00782EE4">
            <w:pPr>
              <w:pStyle w:val="--7"/>
              <w:spacing w:line="240" w:lineRule="auto"/>
              <w:ind w:firstLine="0"/>
              <w:jc w:val="center"/>
              <w:rPr>
                <w:b/>
              </w:rPr>
            </w:pPr>
            <w:r w:rsidRPr="009B563E">
              <w:rPr>
                <w:b/>
              </w:rPr>
              <w:t>Песчаный и гравийный</w:t>
            </w:r>
          </w:p>
        </w:tc>
        <w:tc>
          <w:tcPr>
            <w:tcW w:w="1642" w:type="dxa"/>
            <w:vAlign w:val="center"/>
          </w:tcPr>
          <w:p w:rsidR="00AC1B61" w:rsidRPr="009B563E" w:rsidRDefault="00AC1B61" w:rsidP="00782EE4">
            <w:pPr>
              <w:pStyle w:val="--7"/>
              <w:spacing w:line="240" w:lineRule="auto"/>
              <w:ind w:firstLine="0"/>
              <w:jc w:val="center"/>
              <w:rPr>
                <w:b/>
              </w:rPr>
            </w:pPr>
            <w:r w:rsidRPr="009B563E">
              <w:rPr>
                <w:b/>
              </w:rPr>
              <w:t>Супесь</w:t>
            </w:r>
          </w:p>
        </w:tc>
        <w:tc>
          <w:tcPr>
            <w:tcW w:w="1642" w:type="dxa"/>
            <w:vAlign w:val="center"/>
          </w:tcPr>
          <w:p w:rsidR="00AC1B61" w:rsidRPr="009B563E" w:rsidRDefault="00AC1B61" w:rsidP="00782EE4">
            <w:pPr>
              <w:pStyle w:val="--7"/>
              <w:spacing w:line="240" w:lineRule="auto"/>
              <w:ind w:firstLine="0"/>
              <w:jc w:val="center"/>
              <w:rPr>
                <w:b/>
              </w:rPr>
            </w:pPr>
            <w:r w:rsidRPr="009B563E">
              <w:rPr>
                <w:b/>
              </w:rPr>
              <w:t>Суглинок</w:t>
            </w:r>
          </w:p>
        </w:tc>
        <w:tc>
          <w:tcPr>
            <w:tcW w:w="1642" w:type="dxa"/>
            <w:vAlign w:val="center"/>
          </w:tcPr>
          <w:p w:rsidR="00AC1B61" w:rsidRPr="009B563E" w:rsidRDefault="00AC1B61" w:rsidP="00782EE4">
            <w:pPr>
              <w:pStyle w:val="--7"/>
              <w:spacing w:line="240" w:lineRule="auto"/>
              <w:ind w:firstLine="0"/>
              <w:jc w:val="center"/>
              <w:rPr>
                <w:b/>
              </w:rPr>
            </w:pPr>
            <w:r w:rsidRPr="009B563E">
              <w:rPr>
                <w:b/>
              </w:rPr>
              <w:t>Глина</w:t>
            </w:r>
          </w:p>
        </w:tc>
        <w:tc>
          <w:tcPr>
            <w:tcW w:w="1643" w:type="dxa"/>
            <w:vAlign w:val="center"/>
          </w:tcPr>
          <w:p w:rsidR="00AC1B61" w:rsidRPr="009B563E" w:rsidRDefault="00AC1B61" w:rsidP="00782EE4">
            <w:pPr>
              <w:pStyle w:val="--7"/>
              <w:spacing w:line="240" w:lineRule="auto"/>
              <w:ind w:firstLine="0"/>
              <w:jc w:val="center"/>
              <w:rPr>
                <w:b/>
              </w:rPr>
            </w:pPr>
            <w:r w:rsidRPr="009B563E">
              <w:rPr>
                <w:b/>
              </w:rPr>
              <w:t>Лес сухой</w:t>
            </w:r>
          </w:p>
        </w:tc>
      </w:tr>
      <w:tr w:rsidR="00AC1B61" w:rsidRPr="0025542A" w:rsidTr="00782EE4">
        <w:trPr>
          <w:trHeight w:val="454"/>
          <w:jc w:val="center"/>
        </w:trPr>
        <w:tc>
          <w:tcPr>
            <w:tcW w:w="1391" w:type="dxa"/>
            <w:vAlign w:val="center"/>
          </w:tcPr>
          <w:p w:rsidR="00AC1B61" w:rsidRPr="0025542A" w:rsidRDefault="00AC1B61" w:rsidP="00782EE4">
            <w:pPr>
              <w:pStyle w:val="--7"/>
              <w:spacing w:line="240" w:lineRule="auto"/>
              <w:ind w:firstLine="0"/>
              <w:jc w:val="center"/>
            </w:pPr>
            <w:r w:rsidRPr="0025542A">
              <w:t>1,00</w:t>
            </w:r>
          </w:p>
        </w:tc>
        <w:tc>
          <w:tcPr>
            <w:tcW w:w="1642" w:type="dxa"/>
            <w:vAlign w:val="center"/>
          </w:tcPr>
          <w:p w:rsidR="00AC1B61" w:rsidRPr="0025542A" w:rsidRDefault="00AC1B61" w:rsidP="00782EE4">
            <w:pPr>
              <w:pStyle w:val="--7"/>
              <w:spacing w:line="240" w:lineRule="auto"/>
              <w:ind w:firstLine="0"/>
              <w:jc w:val="center"/>
            </w:pPr>
            <w:r w:rsidRPr="0025542A">
              <w:t>1,5</w:t>
            </w:r>
          </w:p>
        </w:tc>
        <w:tc>
          <w:tcPr>
            <w:tcW w:w="1642" w:type="dxa"/>
            <w:vAlign w:val="center"/>
          </w:tcPr>
          <w:p w:rsidR="00AC1B61" w:rsidRPr="0025542A" w:rsidRDefault="00AC1B61" w:rsidP="00782EE4">
            <w:pPr>
              <w:pStyle w:val="--7"/>
              <w:spacing w:line="240" w:lineRule="auto"/>
              <w:ind w:firstLine="0"/>
              <w:jc w:val="center"/>
            </w:pPr>
            <w:r w:rsidRPr="0025542A">
              <w:t>1,25</w:t>
            </w:r>
          </w:p>
        </w:tc>
        <w:tc>
          <w:tcPr>
            <w:tcW w:w="1642" w:type="dxa"/>
            <w:vAlign w:val="center"/>
          </w:tcPr>
          <w:p w:rsidR="00AC1B61" w:rsidRPr="0025542A" w:rsidRDefault="00AC1B61" w:rsidP="00782EE4">
            <w:pPr>
              <w:pStyle w:val="--7"/>
              <w:spacing w:line="240" w:lineRule="auto"/>
              <w:ind w:firstLine="0"/>
              <w:jc w:val="center"/>
            </w:pPr>
            <w:r w:rsidRPr="0025542A">
              <w:t>1,00</w:t>
            </w:r>
          </w:p>
        </w:tc>
        <w:tc>
          <w:tcPr>
            <w:tcW w:w="1642" w:type="dxa"/>
            <w:vAlign w:val="center"/>
          </w:tcPr>
          <w:p w:rsidR="00AC1B61" w:rsidRPr="0025542A" w:rsidRDefault="00AC1B61" w:rsidP="00782EE4">
            <w:pPr>
              <w:pStyle w:val="--7"/>
              <w:spacing w:line="240" w:lineRule="auto"/>
              <w:ind w:firstLine="0"/>
              <w:jc w:val="center"/>
            </w:pPr>
            <w:r w:rsidRPr="0025542A">
              <w:t>1,00</w:t>
            </w:r>
          </w:p>
        </w:tc>
        <w:tc>
          <w:tcPr>
            <w:tcW w:w="1643" w:type="dxa"/>
            <w:vAlign w:val="center"/>
          </w:tcPr>
          <w:p w:rsidR="00AC1B61" w:rsidRPr="0025542A" w:rsidRDefault="00AC1B61" w:rsidP="00782EE4">
            <w:pPr>
              <w:pStyle w:val="--7"/>
              <w:spacing w:line="240" w:lineRule="auto"/>
              <w:ind w:firstLine="0"/>
              <w:jc w:val="center"/>
            </w:pPr>
            <w:r w:rsidRPr="0025542A">
              <w:t>1,00</w:t>
            </w:r>
          </w:p>
        </w:tc>
      </w:tr>
      <w:tr w:rsidR="00AC1B61" w:rsidRPr="0025542A" w:rsidTr="00782EE4">
        <w:trPr>
          <w:trHeight w:val="454"/>
          <w:jc w:val="center"/>
        </w:trPr>
        <w:tc>
          <w:tcPr>
            <w:tcW w:w="1391" w:type="dxa"/>
            <w:vAlign w:val="center"/>
          </w:tcPr>
          <w:p w:rsidR="00AC1B61" w:rsidRPr="0025542A" w:rsidRDefault="00AC1B61" w:rsidP="00782EE4">
            <w:pPr>
              <w:pStyle w:val="--7"/>
              <w:spacing w:line="240" w:lineRule="auto"/>
              <w:ind w:firstLine="0"/>
              <w:jc w:val="center"/>
            </w:pPr>
            <w:r w:rsidRPr="0025542A">
              <w:t>2,00</w:t>
            </w:r>
          </w:p>
        </w:tc>
        <w:tc>
          <w:tcPr>
            <w:tcW w:w="1642" w:type="dxa"/>
            <w:vAlign w:val="center"/>
          </w:tcPr>
          <w:p w:rsidR="00AC1B61" w:rsidRPr="0025542A" w:rsidRDefault="00AC1B61" w:rsidP="00782EE4">
            <w:pPr>
              <w:pStyle w:val="--7"/>
              <w:spacing w:line="240" w:lineRule="auto"/>
              <w:ind w:firstLine="0"/>
              <w:jc w:val="center"/>
            </w:pPr>
            <w:r w:rsidRPr="0025542A">
              <w:t>3,00</w:t>
            </w:r>
          </w:p>
        </w:tc>
        <w:tc>
          <w:tcPr>
            <w:tcW w:w="1642" w:type="dxa"/>
            <w:vAlign w:val="center"/>
          </w:tcPr>
          <w:p w:rsidR="00AC1B61" w:rsidRPr="0025542A" w:rsidRDefault="00AC1B61" w:rsidP="00782EE4">
            <w:pPr>
              <w:pStyle w:val="--7"/>
              <w:spacing w:line="240" w:lineRule="auto"/>
              <w:ind w:firstLine="0"/>
              <w:jc w:val="center"/>
            </w:pPr>
            <w:r w:rsidRPr="0025542A">
              <w:t>2,40</w:t>
            </w:r>
          </w:p>
        </w:tc>
        <w:tc>
          <w:tcPr>
            <w:tcW w:w="1642" w:type="dxa"/>
            <w:vAlign w:val="center"/>
          </w:tcPr>
          <w:p w:rsidR="00AC1B61" w:rsidRPr="0025542A" w:rsidRDefault="00AC1B61" w:rsidP="00782EE4">
            <w:pPr>
              <w:pStyle w:val="--7"/>
              <w:spacing w:line="240" w:lineRule="auto"/>
              <w:ind w:firstLine="0"/>
              <w:jc w:val="center"/>
            </w:pPr>
            <w:r w:rsidRPr="0025542A">
              <w:t>2,00</w:t>
            </w:r>
          </w:p>
        </w:tc>
        <w:tc>
          <w:tcPr>
            <w:tcW w:w="1642" w:type="dxa"/>
            <w:vAlign w:val="center"/>
          </w:tcPr>
          <w:p w:rsidR="00AC1B61" w:rsidRPr="0025542A" w:rsidRDefault="00AC1B61" w:rsidP="00782EE4">
            <w:pPr>
              <w:pStyle w:val="--7"/>
              <w:spacing w:line="240" w:lineRule="auto"/>
              <w:ind w:firstLine="0"/>
              <w:jc w:val="center"/>
            </w:pPr>
            <w:r w:rsidRPr="0025542A">
              <w:t>1,50</w:t>
            </w:r>
          </w:p>
        </w:tc>
        <w:tc>
          <w:tcPr>
            <w:tcW w:w="1643" w:type="dxa"/>
            <w:vAlign w:val="center"/>
          </w:tcPr>
          <w:p w:rsidR="00AC1B61" w:rsidRPr="0025542A" w:rsidRDefault="00AC1B61" w:rsidP="00782EE4">
            <w:pPr>
              <w:pStyle w:val="--7"/>
              <w:spacing w:line="240" w:lineRule="auto"/>
              <w:ind w:firstLine="0"/>
              <w:jc w:val="center"/>
            </w:pPr>
            <w:r w:rsidRPr="0025542A">
              <w:t>2,00</w:t>
            </w:r>
          </w:p>
        </w:tc>
      </w:tr>
      <w:tr w:rsidR="00AC1B61" w:rsidRPr="0025542A" w:rsidTr="00782EE4">
        <w:trPr>
          <w:trHeight w:val="454"/>
          <w:jc w:val="center"/>
        </w:trPr>
        <w:tc>
          <w:tcPr>
            <w:tcW w:w="1391" w:type="dxa"/>
            <w:vAlign w:val="center"/>
          </w:tcPr>
          <w:p w:rsidR="00AC1B61" w:rsidRPr="0025542A" w:rsidRDefault="00AC1B61" w:rsidP="00782EE4">
            <w:pPr>
              <w:pStyle w:val="--7"/>
              <w:spacing w:line="240" w:lineRule="auto"/>
              <w:ind w:firstLine="0"/>
              <w:jc w:val="center"/>
            </w:pPr>
            <w:r w:rsidRPr="0025542A">
              <w:t>3,00</w:t>
            </w:r>
          </w:p>
        </w:tc>
        <w:tc>
          <w:tcPr>
            <w:tcW w:w="1642" w:type="dxa"/>
            <w:vAlign w:val="center"/>
          </w:tcPr>
          <w:p w:rsidR="00AC1B61" w:rsidRPr="0025542A" w:rsidRDefault="00AC1B61" w:rsidP="00782EE4">
            <w:pPr>
              <w:pStyle w:val="--7"/>
              <w:spacing w:line="240" w:lineRule="auto"/>
              <w:ind w:firstLine="0"/>
              <w:jc w:val="center"/>
            </w:pPr>
            <w:r w:rsidRPr="0025542A">
              <w:t>4,00</w:t>
            </w:r>
          </w:p>
        </w:tc>
        <w:tc>
          <w:tcPr>
            <w:tcW w:w="1642" w:type="dxa"/>
            <w:vAlign w:val="center"/>
          </w:tcPr>
          <w:p w:rsidR="00AC1B61" w:rsidRPr="0025542A" w:rsidRDefault="00AC1B61" w:rsidP="00782EE4">
            <w:pPr>
              <w:pStyle w:val="--7"/>
              <w:spacing w:line="240" w:lineRule="auto"/>
              <w:ind w:firstLine="0"/>
              <w:jc w:val="center"/>
            </w:pPr>
            <w:r w:rsidRPr="0025542A">
              <w:t>3,60</w:t>
            </w:r>
          </w:p>
        </w:tc>
        <w:tc>
          <w:tcPr>
            <w:tcW w:w="1642" w:type="dxa"/>
            <w:vAlign w:val="center"/>
          </w:tcPr>
          <w:p w:rsidR="00AC1B61" w:rsidRPr="0025542A" w:rsidRDefault="00AC1B61" w:rsidP="00782EE4">
            <w:pPr>
              <w:pStyle w:val="--7"/>
              <w:spacing w:line="240" w:lineRule="auto"/>
              <w:ind w:firstLine="0"/>
              <w:jc w:val="center"/>
            </w:pPr>
            <w:r w:rsidRPr="0025542A">
              <w:t>3,25</w:t>
            </w:r>
          </w:p>
        </w:tc>
        <w:tc>
          <w:tcPr>
            <w:tcW w:w="1642" w:type="dxa"/>
            <w:vAlign w:val="center"/>
          </w:tcPr>
          <w:p w:rsidR="00AC1B61" w:rsidRPr="0025542A" w:rsidRDefault="00AC1B61" w:rsidP="00782EE4">
            <w:pPr>
              <w:pStyle w:val="--7"/>
              <w:spacing w:line="240" w:lineRule="auto"/>
              <w:ind w:firstLine="0"/>
              <w:jc w:val="center"/>
            </w:pPr>
            <w:r w:rsidRPr="0025542A">
              <w:t>1,75</w:t>
            </w:r>
          </w:p>
        </w:tc>
        <w:tc>
          <w:tcPr>
            <w:tcW w:w="1643" w:type="dxa"/>
            <w:vAlign w:val="center"/>
          </w:tcPr>
          <w:p w:rsidR="00AC1B61" w:rsidRPr="0025542A" w:rsidRDefault="00AC1B61" w:rsidP="00782EE4">
            <w:pPr>
              <w:pStyle w:val="--7"/>
              <w:spacing w:line="240" w:lineRule="auto"/>
              <w:ind w:firstLine="0"/>
              <w:jc w:val="center"/>
            </w:pPr>
            <w:r w:rsidRPr="0025542A">
              <w:t>2,50</w:t>
            </w:r>
          </w:p>
        </w:tc>
      </w:tr>
      <w:tr w:rsidR="00AC1B61" w:rsidRPr="0025542A" w:rsidTr="00782EE4">
        <w:trPr>
          <w:trHeight w:val="454"/>
          <w:jc w:val="center"/>
        </w:trPr>
        <w:tc>
          <w:tcPr>
            <w:tcW w:w="1391" w:type="dxa"/>
            <w:vAlign w:val="center"/>
          </w:tcPr>
          <w:p w:rsidR="00AC1B61" w:rsidRPr="0025542A" w:rsidRDefault="00AC1B61" w:rsidP="00782EE4">
            <w:pPr>
              <w:pStyle w:val="--7"/>
              <w:spacing w:line="240" w:lineRule="auto"/>
              <w:ind w:firstLine="0"/>
              <w:jc w:val="center"/>
            </w:pPr>
            <w:r w:rsidRPr="0025542A">
              <w:t>4,00</w:t>
            </w:r>
          </w:p>
        </w:tc>
        <w:tc>
          <w:tcPr>
            <w:tcW w:w="1642" w:type="dxa"/>
            <w:vAlign w:val="center"/>
          </w:tcPr>
          <w:p w:rsidR="00AC1B61" w:rsidRPr="0025542A" w:rsidRDefault="00AC1B61" w:rsidP="00782EE4">
            <w:pPr>
              <w:pStyle w:val="--7"/>
              <w:spacing w:line="240" w:lineRule="auto"/>
              <w:ind w:firstLine="0"/>
              <w:jc w:val="center"/>
            </w:pPr>
            <w:r w:rsidRPr="0025542A">
              <w:t>5,00</w:t>
            </w:r>
          </w:p>
        </w:tc>
        <w:tc>
          <w:tcPr>
            <w:tcW w:w="1642" w:type="dxa"/>
            <w:vAlign w:val="center"/>
          </w:tcPr>
          <w:p w:rsidR="00AC1B61" w:rsidRPr="0025542A" w:rsidRDefault="00AC1B61" w:rsidP="00782EE4">
            <w:pPr>
              <w:pStyle w:val="--7"/>
              <w:spacing w:line="240" w:lineRule="auto"/>
              <w:ind w:firstLine="0"/>
              <w:jc w:val="center"/>
            </w:pPr>
            <w:r w:rsidRPr="0025542A">
              <w:t>4,40</w:t>
            </w:r>
          </w:p>
        </w:tc>
        <w:tc>
          <w:tcPr>
            <w:tcW w:w="1642" w:type="dxa"/>
            <w:vAlign w:val="center"/>
          </w:tcPr>
          <w:p w:rsidR="00AC1B61" w:rsidRPr="0025542A" w:rsidRDefault="00AC1B61" w:rsidP="00782EE4">
            <w:pPr>
              <w:pStyle w:val="--7"/>
              <w:spacing w:line="240" w:lineRule="auto"/>
              <w:ind w:firstLine="0"/>
              <w:jc w:val="center"/>
            </w:pPr>
            <w:r w:rsidRPr="0025542A">
              <w:t>4,00</w:t>
            </w:r>
          </w:p>
        </w:tc>
        <w:tc>
          <w:tcPr>
            <w:tcW w:w="1642" w:type="dxa"/>
            <w:vAlign w:val="center"/>
          </w:tcPr>
          <w:p w:rsidR="00AC1B61" w:rsidRPr="0025542A" w:rsidRDefault="00AC1B61" w:rsidP="00782EE4">
            <w:pPr>
              <w:pStyle w:val="--7"/>
              <w:spacing w:line="240" w:lineRule="auto"/>
              <w:ind w:firstLine="0"/>
              <w:jc w:val="center"/>
            </w:pPr>
            <w:r w:rsidRPr="0025542A">
              <w:t>3,00</w:t>
            </w:r>
          </w:p>
        </w:tc>
        <w:tc>
          <w:tcPr>
            <w:tcW w:w="1643" w:type="dxa"/>
            <w:vAlign w:val="center"/>
          </w:tcPr>
          <w:p w:rsidR="00AC1B61" w:rsidRPr="0025542A" w:rsidRDefault="00AC1B61" w:rsidP="00782EE4">
            <w:pPr>
              <w:pStyle w:val="--7"/>
              <w:spacing w:line="240" w:lineRule="auto"/>
              <w:ind w:firstLine="0"/>
              <w:jc w:val="center"/>
            </w:pPr>
            <w:r w:rsidRPr="0025542A">
              <w:t>3,00</w:t>
            </w:r>
          </w:p>
        </w:tc>
      </w:tr>
    </w:tbl>
    <w:p w:rsidR="00AC1B61" w:rsidRPr="00991E6F" w:rsidRDefault="00AC1B61" w:rsidP="00AC1B61">
      <w:pPr>
        <w:pStyle w:val="--7"/>
      </w:pPr>
      <w:r w:rsidRPr="00991E6F">
        <w:t xml:space="preserve">Запрещается движение техники вблизи траншеи </w:t>
      </w:r>
      <w:proofErr w:type="gramStart"/>
      <w:r w:rsidRPr="00991E6F">
        <w:t>при</w:t>
      </w:r>
      <w:proofErr w:type="gramEnd"/>
      <w:r w:rsidRPr="00991E6F">
        <w:t xml:space="preserve"> нахождение в ней людей.</w:t>
      </w:r>
    </w:p>
    <w:p w:rsidR="00AC1B61" w:rsidRPr="00991E6F" w:rsidRDefault="00AC1B61" w:rsidP="00AC1B61">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AC1B61" w:rsidRPr="00991E6F" w:rsidRDefault="00AC1B61" w:rsidP="00AC1B61">
      <w:pPr>
        <w:pStyle w:val="--7"/>
        <w:ind w:left="360" w:firstLine="0"/>
        <w:rPr>
          <w:b/>
          <w:lang w:val="x-none"/>
        </w:rPr>
      </w:pPr>
      <w:r w:rsidRPr="00991E6F">
        <w:rPr>
          <w:b/>
          <w:lang w:val="x-none"/>
        </w:rPr>
        <w:t>Обеспечение пожарной безопасности</w:t>
      </w:r>
    </w:p>
    <w:p w:rsidR="00AC1B61" w:rsidRPr="00991E6F" w:rsidRDefault="00AC1B61" w:rsidP="00AC1B61">
      <w:pPr>
        <w:pStyle w:val="--7"/>
      </w:pPr>
      <w:r w:rsidRPr="00991E6F">
        <w:t xml:space="preserve">При проведении работ по расширению просек </w:t>
      </w:r>
      <w:proofErr w:type="spellStart"/>
      <w:r w:rsidRPr="00991E6F">
        <w:t>ВЛ</w:t>
      </w:r>
      <w:proofErr w:type="spellEnd"/>
      <w:r w:rsidRPr="00991E6F">
        <w:t xml:space="preserve">-110 </w:t>
      </w:r>
      <w:proofErr w:type="spellStart"/>
      <w:r w:rsidRPr="00991E6F">
        <w:t>кВ</w:t>
      </w:r>
      <w:proofErr w:type="spellEnd"/>
      <w:r w:rsidRPr="00991E6F">
        <w:t xml:space="preserve"> противопожарные мероприятия должны выполняться с соблюдением требований следующих документов:</w:t>
      </w:r>
    </w:p>
    <w:p w:rsidR="00AC1B61" w:rsidRPr="00991E6F" w:rsidRDefault="00AC1B61" w:rsidP="00AC1B61">
      <w:pPr>
        <w:pStyle w:val="--7"/>
      </w:pPr>
      <w:r w:rsidRPr="00991E6F">
        <w:t>Постановлением правительства РФ от 25.04.2012 №390 «О противопожарном режиме»;</w:t>
      </w:r>
    </w:p>
    <w:p w:rsidR="00AC1B61" w:rsidRPr="00991E6F" w:rsidRDefault="00AC1B61" w:rsidP="00AC1B61">
      <w:pPr>
        <w:pStyle w:val="--7"/>
      </w:pPr>
      <w:r w:rsidRPr="00991E6F">
        <w:t>ГОСТ 12.1.004-94 «Пожарная безопасность. Общие требования»;</w:t>
      </w:r>
    </w:p>
    <w:p w:rsidR="00AC1B61" w:rsidRPr="00991E6F" w:rsidRDefault="00AC1B61" w:rsidP="00AC1B61">
      <w:pPr>
        <w:pStyle w:val="--7"/>
      </w:pPr>
      <w:r w:rsidRPr="00991E6F">
        <w:t>Федеральный закон № 123-ФЗ «Технический регламент о требованиях пожарной безопасности»;</w:t>
      </w:r>
    </w:p>
    <w:p w:rsidR="00AC1B61" w:rsidRPr="00991E6F" w:rsidRDefault="00AC1B61" w:rsidP="00AC1B61">
      <w:pPr>
        <w:pStyle w:val="--7"/>
      </w:pPr>
      <w:r w:rsidRPr="00991E6F">
        <w:t>Постановление Правительства РФ от 30.06.2007 № 417 «Об утверждении Правил пожарной безопасности в лесах».</w:t>
      </w:r>
    </w:p>
    <w:p w:rsidR="00AC1B61" w:rsidRPr="00991E6F" w:rsidRDefault="00AC1B61" w:rsidP="00AC1B61">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AC1B61" w:rsidRPr="00991E6F" w:rsidRDefault="00AC1B61" w:rsidP="00AC1B61">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AC1B61" w:rsidRPr="00991E6F" w:rsidRDefault="00AC1B61" w:rsidP="00AC1B61">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AC1B61" w:rsidRPr="00991E6F" w:rsidRDefault="00AC1B61" w:rsidP="00AC1B61">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AC1B61" w:rsidRPr="00991E6F" w:rsidRDefault="00AC1B61" w:rsidP="00AC1B61">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AC1B61" w:rsidRPr="00991E6F" w:rsidRDefault="00AC1B61" w:rsidP="00AC1B61">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AC1B61" w:rsidRPr="00991E6F" w:rsidRDefault="00AC1B61" w:rsidP="00AC1B61">
      <w:pPr>
        <w:pStyle w:val="--7"/>
      </w:pPr>
      <w:r w:rsidRPr="00991E6F">
        <w:t>д) выполнять работы с открытым огнем на торфяниках.</w:t>
      </w:r>
    </w:p>
    <w:p w:rsidR="00AC1B61" w:rsidRPr="00991E6F" w:rsidRDefault="00AC1B61" w:rsidP="00AC1B61">
      <w:pPr>
        <w:pStyle w:val="--7"/>
      </w:pPr>
      <w:r w:rsidRPr="00991E6F">
        <w:t>Запрещается засорение леса бытовыми, строительными, промышленными и иными отходами и мусором.</w:t>
      </w:r>
    </w:p>
    <w:p w:rsidR="00AC1B61" w:rsidRPr="00991E6F" w:rsidRDefault="00AC1B61" w:rsidP="00AC1B61">
      <w:pPr>
        <w:pStyle w:val="--7"/>
      </w:pPr>
      <w:r w:rsidRPr="00991E6F">
        <w:t>При проведении работ по расширению просек должны соблюдаться следующе правила:</w:t>
      </w:r>
    </w:p>
    <w:p w:rsidR="00AC1B61" w:rsidRPr="00991E6F" w:rsidRDefault="00AC1B61" w:rsidP="00AC1B61">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AC1B61" w:rsidRPr="00991E6F" w:rsidRDefault="00AC1B61" w:rsidP="00AC1B61">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w:t>
      </w:r>
      <w:proofErr w:type="gramStart"/>
      <w:r w:rsidRPr="00991E6F">
        <w:t>ств пр</w:t>
      </w:r>
      <w:proofErr w:type="gramEnd"/>
      <w:r w:rsidRPr="00991E6F">
        <w:t>и высокой пожарной опасности в лесу;</w:t>
      </w:r>
    </w:p>
    <w:p w:rsidR="00AC1B61" w:rsidRPr="00991E6F" w:rsidRDefault="00AC1B61" w:rsidP="00AC1B61">
      <w:pPr>
        <w:pStyle w:val="--7"/>
      </w:pPr>
      <w:r w:rsidRPr="00991E6F">
        <w:t>в) соблюдать нормы наличия сре</w:t>
      </w:r>
      <w:proofErr w:type="gramStart"/>
      <w:r w:rsidRPr="00991E6F">
        <w:t>дств пр</w:t>
      </w:r>
      <w:proofErr w:type="gramEnd"/>
      <w:r w:rsidRPr="00991E6F">
        <w:t>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p w:rsidR="00AC1B61" w:rsidRPr="00991E6F" w:rsidRDefault="00AC1B61" w:rsidP="00AC1B61">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AC1B61" w:rsidRPr="00991E6F" w:rsidRDefault="00AC1B61" w:rsidP="00AC1B61">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AC1B61" w:rsidRPr="00991E6F" w:rsidRDefault="00AC1B61" w:rsidP="00AC1B61">
      <w:pPr>
        <w:pStyle w:val="--7"/>
      </w:pPr>
      <w:r w:rsidRPr="00991E6F">
        <w:t>При проведении очистки мест рубок (лесосек) осуществляются:</w:t>
      </w:r>
    </w:p>
    <w:p w:rsidR="00AC1B61" w:rsidRPr="00991E6F" w:rsidRDefault="00AC1B61" w:rsidP="00AC1B61">
      <w:pPr>
        <w:pStyle w:val="--7"/>
      </w:pPr>
      <w:r w:rsidRPr="00991E6F">
        <w:t>а) весенняя доочистка в случае рубки в зимнее время;</w:t>
      </w:r>
    </w:p>
    <w:p w:rsidR="00AC1B61" w:rsidRPr="00991E6F" w:rsidRDefault="00AC1B61" w:rsidP="00AC1B61">
      <w:pPr>
        <w:pStyle w:val="--7"/>
      </w:pPr>
      <w:r w:rsidRPr="00991E6F">
        <w:t>б) укладка порубочных остатков в кучи или валы шириной не более 3 метров для перегнивания</w:t>
      </w:r>
      <w:r>
        <w:t xml:space="preserve"> </w:t>
      </w:r>
      <w:r w:rsidRPr="00991E6F">
        <w:t>разбрасывани</w:t>
      </w:r>
      <w:r>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AC1B61" w:rsidRPr="00991E6F" w:rsidRDefault="00AC1B61" w:rsidP="00AC1B61">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AC1B61" w:rsidRPr="00991E6F" w:rsidRDefault="00AC1B61" w:rsidP="00AC1B61">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AC1B61" w:rsidRPr="00991E6F" w:rsidRDefault="00AC1B61" w:rsidP="00AC1B61">
      <w:pPr>
        <w:pStyle w:val="--7"/>
      </w:pPr>
      <w:proofErr w:type="gramStart"/>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roofErr w:type="gramEnd"/>
      <w:r w:rsidRPr="00991E6F">
        <w:t xml:space="preserve">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AC1B61" w:rsidRPr="00991E6F" w:rsidRDefault="00AC1B61" w:rsidP="00AC1B61">
      <w:pPr>
        <w:pStyle w:val="--7"/>
      </w:pPr>
      <w:r w:rsidRPr="00991E6F">
        <w:t>Складирование заготовленной древесины должно производиться только на открытых местах на расстоянии:</w:t>
      </w:r>
    </w:p>
    <w:p w:rsidR="00AC1B61" w:rsidRPr="00991E6F" w:rsidRDefault="00AC1B61" w:rsidP="00AC1B61">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AC1B61" w:rsidRPr="00991E6F" w:rsidRDefault="00AC1B61" w:rsidP="00AC1B61">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AC1B61" w:rsidRPr="00991E6F" w:rsidRDefault="00AC1B61" w:rsidP="00AC1B61">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AC1B61" w:rsidRPr="007351F0" w:rsidRDefault="00AC1B61" w:rsidP="00AC1B61">
      <w:pPr>
        <w:pStyle w:val="--7"/>
      </w:pPr>
    </w:p>
    <w:p w:rsidR="00AC1B61" w:rsidRDefault="00AC1B61" w:rsidP="00AC1B61">
      <w:pPr>
        <w:pStyle w:val="--1"/>
      </w:pPr>
      <w:bookmarkStart w:id="17" w:name="_Toc497669838"/>
      <w:bookmarkStart w:id="18" w:name="_Toc497672786"/>
      <w:r>
        <w:lastRenderedPageBreak/>
        <w:t>ОХРАНА ОКРУЖАЮЩЕЙ СРЕДЫ</w:t>
      </w:r>
      <w:bookmarkEnd w:id="17"/>
      <w:bookmarkEnd w:id="18"/>
    </w:p>
    <w:p w:rsidR="00AC1B61" w:rsidRPr="00991E6F" w:rsidRDefault="00AC1B61" w:rsidP="00AC1B61">
      <w:pPr>
        <w:pStyle w:val="--c"/>
        <w:spacing w:before="0" w:after="0" w:line="360" w:lineRule="auto"/>
        <w:ind w:left="360"/>
        <w:jc w:val="both"/>
        <w:rPr>
          <w:b/>
          <w:kern w:val="28"/>
          <w:lang w:val="x-none"/>
        </w:rPr>
      </w:pPr>
      <w:r w:rsidRPr="00991E6F">
        <w:rPr>
          <w:b/>
          <w:kern w:val="28"/>
          <w:lang w:val="x-none"/>
        </w:rPr>
        <w:t>Перечень мероприятий по охране окружающей среды в период производства строительно-монтажных работ</w:t>
      </w:r>
    </w:p>
    <w:p w:rsidR="00AC1B61" w:rsidRPr="00991E6F" w:rsidRDefault="00AC1B61" w:rsidP="00AC1B61">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Федеральный закон «Об охране окружающей среды» от </w:t>
      </w:r>
      <w:proofErr w:type="spellStart"/>
      <w:r w:rsidRPr="00991E6F">
        <w:rPr>
          <w:kern w:val="28"/>
        </w:rPr>
        <w:t>10.01.2002г</w:t>
      </w:r>
      <w:proofErr w:type="spellEnd"/>
      <w:r w:rsidRPr="00991E6F">
        <w:rPr>
          <w:kern w:val="28"/>
        </w:rPr>
        <w:t>. № 7-ФЗ;</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Земельный кодекс РФ от </w:t>
      </w:r>
      <w:proofErr w:type="spellStart"/>
      <w:r w:rsidRPr="00991E6F">
        <w:rPr>
          <w:kern w:val="28"/>
        </w:rPr>
        <w:t>25.10.2001г</w:t>
      </w:r>
      <w:proofErr w:type="spellEnd"/>
      <w:r w:rsidRPr="00991E6F">
        <w:rPr>
          <w:kern w:val="28"/>
        </w:rPr>
        <w:t>. № 136-ФЗ (</w:t>
      </w:r>
      <w:proofErr w:type="spellStart"/>
      <w:r w:rsidRPr="00991E6F">
        <w:rPr>
          <w:kern w:val="28"/>
        </w:rPr>
        <w:t>ЗК</w:t>
      </w:r>
      <w:proofErr w:type="spellEnd"/>
      <w:r w:rsidRPr="00991E6F">
        <w:rPr>
          <w:kern w:val="28"/>
        </w:rPr>
        <w:t xml:space="preserve"> РФ) с изменениями и дополнениями;</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Федеральный закон «Об охране атмосферного воздуха» от </w:t>
      </w:r>
      <w:proofErr w:type="spellStart"/>
      <w:r w:rsidRPr="00991E6F">
        <w:rPr>
          <w:kern w:val="28"/>
        </w:rPr>
        <w:t>09.05.2005г</w:t>
      </w:r>
      <w:proofErr w:type="spellEnd"/>
      <w:r w:rsidRPr="00991E6F">
        <w:rPr>
          <w:kern w:val="28"/>
        </w:rPr>
        <w:t>. №45-ФЗ;</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Водный кодекс РФ от </w:t>
      </w:r>
      <w:proofErr w:type="spellStart"/>
      <w:r w:rsidRPr="00991E6F">
        <w:rPr>
          <w:kern w:val="28"/>
        </w:rPr>
        <w:t>23.07.2008г</w:t>
      </w:r>
      <w:proofErr w:type="spellEnd"/>
      <w:r w:rsidRPr="00991E6F">
        <w:rPr>
          <w:kern w:val="28"/>
        </w:rPr>
        <w:t>. № 160 ФЗ;</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Лесной кодекс РФ от </w:t>
      </w:r>
      <w:proofErr w:type="spellStart"/>
      <w:r w:rsidRPr="00991E6F">
        <w:rPr>
          <w:kern w:val="28"/>
        </w:rPr>
        <w:t>4.12.2006г</w:t>
      </w:r>
      <w:proofErr w:type="spellEnd"/>
      <w:r w:rsidRPr="00991E6F">
        <w:rPr>
          <w:kern w:val="28"/>
        </w:rPr>
        <w:t>. № 200 ФЗ;</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Постановление Правительства Российской Федерации «О составе разделов проектной документации и требованиям к их содержанию» № 87 от 16 февраля </w:t>
      </w:r>
      <w:proofErr w:type="spellStart"/>
      <w:r w:rsidRPr="00991E6F">
        <w:rPr>
          <w:kern w:val="28"/>
        </w:rPr>
        <w:t>2008г</w:t>
      </w:r>
      <w:proofErr w:type="spellEnd"/>
      <w:r w:rsidRPr="00991E6F">
        <w:rPr>
          <w:kern w:val="28"/>
        </w:rPr>
        <w:t>;</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AC1B61" w:rsidRPr="00991E6F" w:rsidRDefault="00AC1B61" w:rsidP="00AC1B61">
      <w:pPr>
        <w:pStyle w:val="--c"/>
        <w:spacing w:before="0" w:after="0" w:line="360" w:lineRule="auto"/>
        <w:ind w:left="360"/>
        <w:jc w:val="both"/>
        <w:rPr>
          <w:b/>
          <w:kern w:val="28"/>
          <w:lang w:val="x-none"/>
        </w:rPr>
      </w:pPr>
      <w:r w:rsidRPr="00991E6F">
        <w:rPr>
          <w:b/>
          <w:kern w:val="28"/>
          <w:lang w:val="x-none"/>
        </w:rPr>
        <w:t>Организационные мероприятия предварительного этапа строительства</w:t>
      </w:r>
    </w:p>
    <w:p w:rsidR="00AC1B61" w:rsidRPr="00991E6F" w:rsidRDefault="00AC1B61" w:rsidP="00AC1B61">
      <w:pPr>
        <w:pStyle w:val="--c"/>
        <w:spacing w:before="0" w:after="0" w:line="360" w:lineRule="auto"/>
        <w:ind w:firstLine="360"/>
        <w:jc w:val="both"/>
        <w:rPr>
          <w:kern w:val="28"/>
        </w:rPr>
      </w:pPr>
      <w:r w:rsidRPr="00991E6F">
        <w:rPr>
          <w:kern w:val="28"/>
        </w:rPr>
        <w:t xml:space="preserve">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w:t>
      </w:r>
      <w:proofErr w:type="gramStart"/>
      <w:r w:rsidRPr="00991E6F">
        <w:rPr>
          <w:kern w:val="28"/>
        </w:rPr>
        <w:t>Ответственный</w:t>
      </w:r>
      <w:proofErr w:type="gramEnd"/>
      <w:r w:rsidRPr="00991E6F">
        <w:rPr>
          <w:kern w:val="28"/>
        </w:rPr>
        <w:t xml:space="preserve"> по охране окружающей среды взаимодействует со службами по охране окружающей среды Заказчика.</w:t>
      </w:r>
    </w:p>
    <w:p w:rsidR="00AC1B61" w:rsidRPr="00991E6F" w:rsidRDefault="00AC1B61" w:rsidP="00AC1B61">
      <w:pPr>
        <w:pStyle w:val="--c"/>
        <w:numPr>
          <w:ilvl w:val="0"/>
          <w:numId w:val="31"/>
        </w:numPr>
        <w:spacing w:before="0" w:after="0" w:line="360" w:lineRule="auto"/>
        <w:jc w:val="both"/>
        <w:rPr>
          <w:kern w:val="28"/>
        </w:rPr>
      </w:pPr>
      <w:r w:rsidRPr="00991E6F">
        <w:rPr>
          <w:kern w:val="28"/>
        </w:rPr>
        <w:t>Организовать площадки (</w:t>
      </w:r>
      <w:r>
        <w:rPr>
          <w:kern w:val="28"/>
        </w:rPr>
        <w:t>в границах охранной зоны</w:t>
      </w:r>
      <w:r w:rsidRPr="00991E6F">
        <w:rPr>
          <w:kern w:val="28"/>
        </w:rPr>
        <w:t>) для складирования стройматериалов, оборудования, оснастки, инструментов, площадки под строительство временных зданий и сооружений.</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w:t>
      </w:r>
      <w:proofErr w:type="gramStart"/>
      <w:r w:rsidRPr="00991E6F">
        <w:rPr>
          <w:kern w:val="28"/>
        </w:rPr>
        <w:t>водо-непроницаемым</w:t>
      </w:r>
      <w:proofErr w:type="gramEnd"/>
      <w:r w:rsidRPr="00991E6F">
        <w:rPr>
          <w:kern w:val="28"/>
        </w:rPr>
        <w:t xml:space="preserve"> экраном и при необходимости с </w:t>
      </w:r>
      <w:proofErr w:type="spellStart"/>
      <w:r w:rsidRPr="00991E6F">
        <w:rPr>
          <w:kern w:val="28"/>
        </w:rPr>
        <w:t>обваловкой</w:t>
      </w:r>
      <w:proofErr w:type="spellEnd"/>
      <w:r w:rsidRPr="00991E6F">
        <w:rPr>
          <w:kern w:val="28"/>
        </w:rPr>
        <w:t>.</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На стадии </w:t>
      </w:r>
      <w:proofErr w:type="spellStart"/>
      <w:r w:rsidRPr="00991E6F">
        <w:rPr>
          <w:kern w:val="28"/>
        </w:rPr>
        <w:t>ППР</w:t>
      </w:r>
      <w:proofErr w:type="spellEnd"/>
      <w:r w:rsidRPr="00991E6F">
        <w:rPr>
          <w:kern w:val="28"/>
        </w:rPr>
        <w:t xml:space="preserve">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AC1B61" w:rsidRPr="00991E6F" w:rsidRDefault="00AC1B61" w:rsidP="00AC1B61">
      <w:pPr>
        <w:pStyle w:val="--c"/>
        <w:spacing w:before="0" w:after="0" w:line="360" w:lineRule="auto"/>
        <w:ind w:left="360"/>
        <w:jc w:val="both"/>
        <w:rPr>
          <w:b/>
          <w:kern w:val="28"/>
          <w:lang w:val="x-none"/>
        </w:rPr>
      </w:pPr>
      <w:r w:rsidRPr="00991E6F">
        <w:rPr>
          <w:b/>
          <w:kern w:val="28"/>
          <w:lang w:val="x-none"/>
        </w:rPr>
        <w:t>Охрана атмосферного воздуха</w:t>
      </w:r>
    </w:p>
    <w:p w:rsidR="00AC1B61" w:rsidRPr="00991E6F" w:rsidRDefault="00AC1B61" w:rsidP="00AC1B61">
      <w:pPr>
        <w:pStyle w:val="--c"/>
        <w:spacing w:before="0" w:after="0" w:line="360" w:lineRule="auto"/>
        <w:jc w:val="both"/>
        <w:rPr>
          <w:kern w:val="28"/>
        </w:rPr>
      </w:pPr>
      <w:r w:rsidRPr="00991E6F">
        <w:rPr>
          <w:kern w:val="28"/>
        </w:rPr>
        <w:t xml:space="preserve">Организация контроля за установленными в проекте организации строительства нормативами </w:t>
      </w:r>
      <w:proofErr w:type="spellStart"/>
      <w:r w:rsidRPr="00991E6F">
        <w:rPr>
          <w:kern w:val="28"/>
        </w:rPr>
        <w:t>ПДВ</w:t>
      </w:r>
      <w:proofErr w:type="spellEnd"/>
      <w:r w:rsidRPr="00991E6F">
        <w:rPr>
          <w:kern w:val="28"/>
        </w:rPr>
        <w:t xml:space="preserve"> (г/сек, т/год) осуществляется в соответствии с «Типовой инструкцией по организации системы контроля промышленных выбросов» и </w:t>
      </w:r>
      <w:proofErr w:type="spellStart"/>
      <w:r w:rsidRPr="00991E6F">
        <w:rPr>
          <w:kern w:val="28"/>
        </w:rPr>
        <w:t>ОНД</w:t>
      </w:r>
      <w:proofErr w:type="spellEnd"/>
      <w:r w:rsidRPr="00991E6F">
        <w:rPr>
          <w:kern w:val="28"/>
        </w:rPr>
        <w:t>-90.</w:t>
      </w:r>
    </w:p>
    <w:p w:rsidR="00AC1B61" w:rsidRPr="00991E6F" w:rsidRDefault="00AC1B61" w:rsidP="00AC1B61">
      <w:pPr>
        <w:pStyle w:val="--c"/>
        <w:spacing w:before="0" w:after="0" w:line="360" w:lineRule="auto"/>
        <w:ind w:firstLine="708"/>
        <w:jc w:val="both"/>
        <w:rPr>
          <w:kern w:val="28"/>
        </w:rPr>
      </w:pPr>
      <w:r w:rsidRPr="00991E6F">
        <w:rPr>
          <w:kern w:val="28"/>
        </w:rPr>
        <w:t xml:space="preserve">На предприятии создается подразделение или назначается лицо, ответственное за контроль установленных норм </w:t>
      </w:r>
      <w:proofErr w:type="spellStart"/>
      <w:r w:rsidRPr="00991E6F">
        <w:rPr>
          <w:kern w:val="28"/>
        </w:rPr>
        <w:t>ПДВ</w:t>
      </w:r>
      <w:proofErr w:type="spellEnd"/>
      <w:r w:rsidRPr="00991E6F">
        <w:rPr>
          <w:kern w:val="28"/>
        </w:rPr>
        <w:t>.</w:t>
      </w:r>
    </w:p>
    <w:p w:rsidR="00AC1B61" w:rsidRPr="00991E6F" w:rsidRDefault="00AC1B61" w:rsidP="00AC1B61">
      <w:pPr>
        <w:pStyle w:val="--c"/>
        <w:numPr>
          <w:ilvl w:val="0"/>
          <w:numId w:val="31"/>
        </w:numPr>
        <w:spacing w:before="0" w:after="0" w:line="360" w:lineRule="auto"/>
        <w:jc w:val="both"/>
        <w:rPr>
          <w:kern w:val="28"/>
        </w:rPr>
      </w:pPr>
      <w:proofErr w:type="gramStart"/>
      <w:r w:rsidRPr="00991E6F">
        <w:rPr>
          <w:kern w:val="28"/>
        </w:rPr>
        <w:lastRenderedPageBreak/>
        <w:t>Контроль за</w:t>
      </w:r>
      <w:proofErr w:type="gramEnd"/>
      <w:r w:rsidRPr="00991E6F">
        <w:rPr>
          <w:kern w:val="28"/>
        </w:rPr>
        <w:t xml:space="preserve">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Периодичность и методы контроля отдельных источников выбросов </w:t>
      </w:r>
      <w:proofErr w:type="spellStart"/>
      <w:proofErr w:type="gramStart"/>
      <w:r w:rsidRPr="00991E6F">
        <w:rPr>
          <w:kern w:val="28"/>
        </w:rPr>
        <w:t>ВВ</w:t>
      </w:r>
      <w:proofErr w:type="spellEnd"/>
      <w:proofErr w:type="gramEnd"/>
      <w:r w:rsidRPr="00991E6F">
        <w:rPr>
          <w:kern w:val="28"/>
        </w:rPr>
        <w:t xml:space="preserve"> определяется в соответствии с </w:t>
      </w:r>
      <w:proofErr w:type="spellStart"/>
      <w:r w:rsidRPr="00991E6F">
        <w:rPr>
          <w:kern w:val="28"/>
        </w:rPr>
        <w:t>ОНД</w:t>
      </w:r>
      <w:proofErr w:type="spellEnd"/>
      <w:r w:rsidRPr="00991E6F">
        <w:rPr>
          <w:kern w:val="28"/>
        </w:rPr>
        <w:t>-90, часть 2,3.</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Контроль установленных нормативов </w:t>
      </w:r>
      <w:proofErr w:type="spellStart"/>
      <w:r w:rsidRPr="00991E6F">
        <w:rPr>
          <w:kern w:val="28"/>
        </w:rPr>
        <w:t>ПДВ</w:t>
      </w:r>
      <w:proofErr w:type="spellEnd"/>
      <w:r w:rsidRPr="00991E6F">
        <w:rPr>
          <w:kern w:val="28"/>
        </w:rPr>
        <w:t xml:space="preserve">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AC1B61" w:rsidRPr="00991E6F" w:rsidRDefault="00AC1B61" w:rsidP="00AC1B61">
      <w:pPr>
        <w:pStyle w:val="--c"/>
        <w:spacing w:before="0" w:after="0" w:line="360" w:lineRule="auto"/>
        <w:jc w:val="both"/>
        <w:rPr>
          <w:kern w:val="28"/>
        </w:rPr>
      </w:pPr>
      <w:r w:rsidRPr="00991E6F">
        <w:rPr>
          <w:kern w:val="28"/>
        </w:rPr>
        <w:t xml:space="preserve">Отчетность за соблюдением нормативов </w:t>
      </w:r>
      <w:proofErr w:type="spellStart"/>
      <w:r w:rsidRPr="00991E6F">
        <w:rPr>
          <w:kern w:val="28"/>
        </w:rPr>
        <w:t>ПДВ</w:t>
      </w:r>
      <w:proofErr w:type="spellEnd"/>
      <w:r w:rsidRPr="00991E6F">
        <w:rPr>
          <w:kern w:val="28"/>
        </w:rPr>
        <w:t xml:space="preserve"> (г/сек, т/год) осуществляется в установленном порядке в виде:</w:t>
      </w:r>
    </w:p>
    <w:p w:rsidR="00AC1B61" w:rsidRPr="00991E6F" w:rsidRDefault="00AC1B61" w:rsidP="00AC1B61">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w:t>
      </w:r>
      <w:proofErr w:type="spellEnd"/>
      <w:r w:rsidRPr="00991E6F">
        <w:rPr>
          <w:kern w:val="28"/>
        </w:rPr>
        <w:t>-воздух, утверждена постановлением Госкомстата России от 08.07.92 № 84). Предоставляется до 22 января в следующие организации:</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 xml:space="preserve">в Управление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автономному округу;</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в статистический орган по месту нахождения предприятия;</w:t>
      </w:r>
    </w:p>
    <w:p w:rsidR="00AC1B61" w:rsidRPr="00991E6F" w:rsidRDefault="00AC1B61" w:rsidP="00AC1B61">
      <w:pPr>
        <w:pStyle w:val="--c"/>
        <w:spacing w:before="0" w:after="0" w:line="360" w:lineRule="auto"/>
        <w:ind w:firstLine="708"/>
        <w:jc w:val="both"/>
        <w:rPr>
          <w:kern w:val="28"/>
        </w:rPr>
      </w:pPr>
      <w:r>
        <w:rPr>
          <w:kern w:val="28"/>
        </w:rPr>
        <w:t xml:space="preserve">- </w:t>
      </w:r>
      <w:r w:rsidRPr="00991E6F">
        <w:rPr>
          <w:kern w:val="28"/>
        </w:rPr>
        <w:t>по запросу территориального органа управления при государственном контроле.</w:t>
      </w:r>
    </w:p>
    <w:p w:rsidR="00AC1B61" w:rsidRPr="00991E6F" w:rsidRDefault="00AC1B61" w:rsidP="00AC1B61">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w:t>
      </w:r>
      <w:proofErr w:type="spellStart"/>
      <w:r w:rsidRPr="00991E6F">
        <w:rPr>
          <w:kern w:val="28"/>
        </w:rPr>
        <w:t>ХМАО</w:t>
      </w:r>
      <w:proofErr w:type="spellEnd"/>
      <w:r w:rsidRPr="00991E6F">
        <w:rPr>
          <w:kern w:val="28"/>
        </w:rPr>
        <w:t>.</w:t>
      </w:r>
    </w:p>
    <w:p w:rsidR="00AC1B61" w:rsidRPr="00991E6F" w:rsidRDefault="00AC1B61" w:rsidP="00AC1B61">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AC1B61" w:rsidRPr="00991E6F" w:rsidRDefault="00AC1B61" w:rsidP="00AC1B61">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AC1B61" w:rsidRPr="00991E6F" w:rsidRDefault="00AC1B61" w:rsidP="00AC1B61">
      <w:pPr>
        <w:pStyle w:val="--c"/>
        <w:spacing w:before="0" w:after="0" w:line="360" w:lineRule="auto"/>
        <w:ind w:firstLine="708"/>
        <w:jc w:val="both"/>
        <w:rPr>
          <w:kern w:val="28"/>
        </w:rPr>
      </w:pPr>
      <w:r w:rsidRPr="00991E6F">
        <w:rPr>
          <w:kern w:val="28"/>
        </w:rPr>
        <w:t xml:space="preserve">Наряду с плановым контролем атмосферного воздуха должен предусматриваться внеочередной контроль по указанию местных органов Росгидромета в случаях </w:t>
      </w:r>
      <w:proofErr w:type="spellStart"/>
      <w:r w:rsidRPr="00991E6F">
        <w:rPr>
          <w:kern w:val="28"/>
        </w:rPr>
        <w:t>НМУ</w:t>
      </w:r>
      <w:proofErr w:type="spellEnd"/>
      <w:r w:rsidRPr="00991E6F">
        <w:rPr>
          <w:kern w:val="28"/>
        </w:rPr>
        <w:t>,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AC1B61" w:rsidRPr="00991E6F" w:rsidRDefault="00AC1B61" w:rsidP="00AC1B61">
      <w:pPr>
        <w:pStyle w:val="--c"/>
        <w:spacing w:before="0" w:after="0" w:line="360" w:lineRule="auto"/>
        <w:ind w:firstLine="360"/>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AC1B61">
      <w:pPr>
        <w:pStyle w:val="--7"/>
        <w:ind w:firstLine="284"/>
        <w:rPr>
          <w:b/>
          <w:lang w:val="x-none"/>
        </w:rPr>
      </w:pPr>
      <w:r w:rsidRPr="00991E6F">
        <w:rPr>
          <w:b/>
          <w:lang w:val="x-none"/>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lang w:val="x-none"/>
        </w:rPr>
      </w:pPr>
      <w:r w:rsidRPr="00991E6F">
        <w:rPr>
          <w:b/>
          <w:kern w:val="28"/>
          <w:lang w:val="x-none"/>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proofErr w:type="spellStart"/>
      <w:r w:rsidRPr="00991E6F">
        <w:rPr>
          <w:kern w:val="28"/>
        </w:rPr>
        <w:t>15л</w:t>
      </w:r>
      <w:proofErr w:type="spellEnd"/>
      <w:r w:rsidRPr="00991E6F">
        <w:rPr>
          <w:kern w:val="28"/>
        </w:rPr>
        <w:t>/смену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х </w:t>
      </w:r>
      <w:r w:rsidR="002F111E">
        <w:rPr>
          <w:kern w:val="28"/>
        </w:rPr>
        <w:t>20</w:t>
      </w:r>
      <w:r w:rsidRPr="00991E6F">
        <w:rPr>
          <w:kern w:val="28"/>
        </w:rPr>
        <w:t xml:space="preserve">= </w:t>
      </w:r>
      <w:r w:rsidR="002F111E">
        <w:rPr>
          <w:kern w:val="28"/>
        </w:rPr>
        <w:t>900</w:t>
      </w:r>
      <w:r w:rsidRPr="00991E6F">
        <w:rPr>
          <w:kern w:val="28"/>
        </w:rPr>
        <w:t xml:space="preserve"> л/</w:t>
      </w:r>
      <w:proofErr w:type="spellStart"/>
      <w:r w:rsidRPr="00991E6F">
        <w:rPr>
          <w:kern w:val="28"/>
        </w:rPr>
        <w:t>сут</w:t>
      </w:r>
      <w:proofErr w:type="spellEnd"/>
      <w:r w:rsidRPr="00991E6F">
        <w:rPr>
          <w:kern w:val="28"/>
        </w:rPr>
        <w:t>.</w:t>
      </w:r>
    </w:p>
    <w:p w:rsidR="00317541" w:rsidRPr="0071186C" w:rsidRDefault="00317541" w:rsidP="00317541">
      <w:pPr>
        <w:pStyle w:val="--7"/>
      </w:pPr>
      <w:r w:rsidRPr="0071186C">
        <w:t xml:space="preserve">Обеспечение строительной площадки водой питьевого качества </w:t>
      </w:r>
      <w:r>
        <w:t>– привозная бутилированная вода</w:t>
      </w:r>
      <w:r w:rsidRPr="0071186C">
        <w:t>.</w:t>
      </w:r>
    </w:p>
    <w:p w:rsidR="00317541" w:rsidRPr="0071186C" w:rsidRDefault="00317541" w:rsidP="00317541">
      <w:pPr>
        <w:pStyle w:val="--7"/>
      </w:pPr>
      <w:r w:rsidRPr="0071186C">
        <w:t xml:space="preserve">Сброс хозяйственно-бытовых стоков на период строительства во временный водонепроницаемый выгреб емкостью 1 </w:t>
      </w:r>
      <w:proofErr w:type="spellStart"/>
      <w:r w:rsidRPr="0071186C">
        <w:t>м³</w:t>
      </w:r>
      <w:proofErr w:type="spellEnd"/>
      <w:r w:rsidRPr="0071186C">
        <w:t xml:space="preserve"> типа «биотуалет».</w:t>
      </w:r>
    </w:p>
    <w:p w:rsidR="009E64A1" w:rsidRPr="009E64A1" w:rsidRDefault="009E64A1" w:rsidP="00991E6F">
      <w:pPr>
        <w:pStyle w:val="--c"/>
        <w:spacing w:before="0" w:after="0" w:line="360" w:lineRule="auto"/>
        <w:jc w:val="both"/>
      </w:pPr>
    </w:p>
    <w:p w:rsidR="00F45720" w:rsidRPr="009B536B" w:rsidRDefault="00717EF3" w:rsidP="00766166">
      <w:pPr>
        <w:pStyle w:val="--1"/>
      </w:pPr>
      <w:bookmarkStart w:id="19" w:name="_Toc497672787"/>
      <w:r>
        <w:lastRenderedPageBreak/>
        <w:t>КАЛЕНДАРНЫЙ ПЛАН СТРОИТЕЛЬСТВА</w:t>
      </w:r>
      <w:bookmarkEnd w:id="19"/>
    </w:p>
    <w:p w:rsidR="00717EF3" w:rsidRDefault="00717EF3" w:rsidP="00717EF3">
      <w:pPr>
        <w:pStyle w:val="--7"/>
        <w:ind w:firstLine="0"/>
        <w:jc w:val="center"/>
      </w:pPr>
      <w:bookmarkStart w:id="20" w:name="_Toc307489151"/>
      <w:bookmarkStart w:id="21" w:name="_Toc302047014"/>
      <w:r w:rsidRPr="00717EF3">
        <w:t>Таблица 17 – Календарный план строительства</w:t>
      </w:r>
    </w:p>
    <w:tbl>
      <w:tblPr>
        <w:tblW w:w="9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4"/>
        <w:gridCol w:w="425"/>
        <w:gridCol w:w="428"/>
        <w:gridCol w:w="463"/>
        <w:gridCol w:w="463"/>
        <w:gridCol w:w="464"/>
        <w:gridCol w:w="463"/>
        <w:gridCol w:w="463"/>
        <w:gridCol w:w="463"/>
        <w:gridCol w:w="466"/>
      </w:tblGrid>
      <w:tr w:rsidR="00717EF3" w:rsidRPr="00717EF3" w:rsidTr="005B4A2E">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5B4A2E">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5B4A2E">
        <w:trPr>
          <w:trHeight w:val="172"/>
          <w:jc w:val="center"/>
        </w:trPr>
        <w:tc>
          <w:tcPr>
            <w:tcW w:w="5884" w:type="dxa"/>
            <w:vAlign w:val="center"/>
          </w:tcPr>
          <w:p w:rsidR="00717EF3" w:rsidRPr="00717EF3" w:rsidRDefault="00717EF3" w:rsidP="00717EF3">
            <w:pPr>
              <w:pStyle w:val="--7"/>
              <w:tabs>
                <w:tab w:val="left" w:pos="766"/>
              </w:tabs>
              <w:ind w:firstLine="0"/>
            </w:pPr>
            <w:r w:rsidRPr="00717EF3">
              <w:rPr>
                <w:lang w:bidi="ru-RU"/>
              </w:rPr>
              <w:t>Устройство трелевочного волока длинной до 200 м</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5B4A2E">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auto"/>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150"/>
          <w:jc w:val="center"/>
        </w:trPr>
        <w:tc>
          <w:tcPr>
            <w:tcW w:w="5884" w:type="dxa"/>
            <w:vAlign w:val="center"/>
          </w:tcPr>
          <w:p w:rsidR="00717EF3" w:rsidRPr="00717EF3" w:rsidRDefault="00717EF3" w:rsidP="00717EF3">
            <w:pPr>
              <w:pStyle w:val="--7"/>
              <w:tabs>
                <w:tab w:val="left" w:pos="766"/>
              </w:tabs>
              <w:ind w:firstLine="0"/>
              <w:rPr>
                <w:vertAlign w:val="superscript"/>
              </w:rPr>
            </w:pPr>
            <w:r w:rsidRPr="00717EF3">
              <w:rPr>
                <w:lang w:bidi="ru-RU"/>
              </w:rPr>
              <w:t xml:space="preserve">Трелевка хлыстов </w:t>
            </w:r>
            <w:proofErr w:type="spellStart"/>
            <w:r w:rsidRPr="00717EF3">
              <w:rPr>
                <w:lang w:bidi="ru-RU"/>
              </w:rPr>
              <w:t>бесчокерным</w:t>
            </w:r>
            <w:proofErr w:type="spellEnd"/>
            <w:r w:rsidRPr="00717EF3">
              <w:rPr>
                <w:lang w:bidi="ru-RU"/>
              </w:rPr>
              <w:t xml:space="preserve"> трактором</w:t>
            </w:r>
          </w:p>
        </w:tc>
        <w:tc>
          <w:tcPr>
            <w:tcW w:w="425" w:type="dxa"/>
            <w:shd w:val="clear" w:color="auto" w:fill="auto"/>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163"/>
          <w:jc w:val="center"/>
        </w:trPr>
        <w:tc>
          <w:tcPr>
            <w:tcW w:w="5884" w:type="dxa"/>
            <w:vAlign w:val="center"/>
          </w:tcPr>
          <w:p w:rsidR="00717EF3" w:rsidRPr="00717EF3" w:rsidRDefault="00717EF3" w:rsidP="00717EF3">
            <w:pPr>
              <w:pStyle w:val="--7"/>
              <w:tabs>
                <w:tab w:val="left" w:pos="766"/>
              </w:tabs>
              <w:ind w:firstLine="0"/>
            </w:pPr>
            <w:r w:rsidRPr="00717EF3">
              <w:rPr>
                <w:lang w:bidi="ru-RU"/>
              </w:rPr>
              <w:t>Раскряжевка хлыстов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135"/>
          <w:jc w:val="center"/>
        </w:trPr>
        <w:tc>
          <w:tcPr>
            <w:tcW w:w="5884" w:type="dxa"/>
            <w:vAlign w:val="center"/>
          </w:tcPr>
          <w:p w:rsidR="00717EF3" w:rsidRPr="00717EF3" w:rsidRDefault="00717EF3" w:rsidP="00717EF3">
            <w:pPr>
              <w:pStyle w:val="--7"/>
              <w:tabs>
                <w:tab w:val="left" w:pos="766"/>
              </w:tabs>
              <w:ind w:firstLine="0"/>
            </w:pPr>
            <w:proofErr w:type="spellStart"/>
            <w:r w:rsidRPr="00717EF3">
              <w:rPr>
                <w:lang w:bidi="ru-RU"/>
              </w:rPr>
              <w:t>Штабелевка</w:t>
            </w:r>
            <w:proofErr w:type="spellEnd"/>
            <w:r w:rsidRPr="00717EF3">
              <w:rPr>
                <w:lang w:bidi="ru-RU"/>
              </w:rPr>
              <w:t xml:space="preserve"> сортиментов челюстным погрузчиком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Очистка просеки от порубочных останов</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5B4A2E">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C05AD5">
        <w:trPr>
          <w:trHeight w:val="147"/>
          <w:jc w:val="center"/>
        </w:trPr>
        <w:tc>
          <w:tcPr>
            <w:tcW w:w="5884" w:type="dxa"/>
            <w:vAlign w:val="center"/>
          </w:tcPr>
          <w:p w:rsidR="00717EF3" w:rsidRPr="00717EF3" w:rsidRDefault="00717EF3"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717EF3" w:rsidRPr="00717EF3" w:rsidRDefault="00717EF3" w:rsidP="00717EF3">
            <w:pPr>
              <w:pStyle w:val="--7"/>
            </w:pPr>
          </w:p>
        </w:tc>
        <w:tc>
          <w:tcPr>
            <w:tcW w:w="428" w:type="dxa"/>
            <w:shd w:val="clear" w:color="auto" w:fill="auto"/>
          </w:tcPr>
          <w:p w:rsidR="00717EF3" w:rsidRPr="00717EF3" w:rsidRDefault="00717EF3" w:rsidP="00717EF3">
            <w:pPr>
              <w:pStyle w:val="--7"/>
            </w:pPr>
          </w:p>
        </w:tc>
        <w:tc>
          <w:tcPr>
            <w:tcW w:w="463"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C05AD5" w:rsidRPr="00717EF3" w:rsidTr="005B4A2E">
        <w:trPr>
          <w:trHeight w:val="249"/>
          <w:jc w:val="center"/>
        </w:trPr>
        <w:tc>
          <w:tcPr>
            <w:tcW w:w="5884" w:type="dxa"/>
            <w:vAlign w:val="center"/>
          </w:tcPr>
          <w:p w:rsidR="00C05AD5" w:rsidRPr="00717EF3" w:rsidRDefault="00C05AD5" w:rsidP="00C05AD5">
            <w:pPr>
              <w:pStyle w:val="--7"/>
              <w:tabs>
                <w:tab w:val="left" w:pos="766"/>
              </w:tabs>
              <w:ind w:hanging="7"/>
              <w:rPr>
                <w:lang w:bidi="ru-RU"/>
              </w:rPr>
            </w:pPr>
            <w:r>
              <w:rPr>
                <w:lang w:bidi="ru-RU"/>
              </w:rPr>
              <w:t xml:space="preserve">Планировка </w:t>
            </w:r>
            <w:proofErr w:type="spellStart"/>
            <w:r>
              <w:rPr>
                <w:lang w:bidi="ru-RU"/>
              </w:rPr>
              <w:t>территори</w:t>
            </w:r>
            <w:proofErr w:type="spellEnd"/>
          </w:p>
        </w:tc>
        <w:tc>
          <w:tcPr>
            <w:tcW w:w="425" w:type="dxa"/>
            <w:shd w:val="clear" w:color="auto" w:fill="auto"/>
          </w:tcPr>
          <w:p w:rsidR="00C05AD5" w:rsidRPr="00717EF3" w:rsidRDefault="00C05AD5" w:rsidP="00717EF3">
            <w:pPr>
              <w:pStyle w:val="--7"/>
            </w:pPr>
          </w:p>
        </w:tc>
        <w:tc>
          <w:tcPr>
            <w:tcW w:w="428" w:type="dxa"/>
            <w:shd w:val="clear" w:color="auto" w:fill="auto"/>
          </w:tcPr>
          <w:p w:rsidR="00C05AD5" w:rsidRPr="00717EF3" w:rsidRDefault="00C05AD5" w:rsidP="00717EF3">
            <w:pPr>
              <w:pStyle w:val="--7"/>
            </w:pPr>
          </w:p>
        </w:tc>
        <w:tc>
          <w:tcPr>
            <w:tcW w:w="463" w:type="dxa"/>
            <w:shd w:val="clear" w:color="auto" w:fill="FFFF00"/>
          </w:tcPr>
          <w:p w:rsidR="00C05AD5" w:rsidRPr="00717EF3" w:rsidRDefault="00C05AD5" w:rsidP="00717EF3">
            <w:pPr>
              <w:pStyle w:val="--7"/>
            </w:pPr>
          </w:p>
        </w:tc>
        <w:tc>
          <w:tcPr>
            <w:tcW w:w="463" w:type="dxa"/>
            <w:tcBorders>
              <w:bottom w:val="single" w:sz="4" w:space="0" w:color="auto"/>
            </w:tcBorders>
            <w:shd w:val="clear" w:color="auto" w:fill="auto"/>
          </w:tcPr>
          <w:p w:rsidR="00C05AD5" w:rsidRPr="00717EF3" w:rsidRDefault="00C05AD5" w:rsidP="00717EF3">
            <w:pPr>
              <w:pStyle w:val="--7"/>
            </w:pPr>
          </w:p>
        </w:tc>
        <w:tc>
          <w:tcPr>
            <w:tcW w:w="464" w:type="dxa"/>
            <w:tcBorders>
              <w:bottom w:val="single" w:sz="4" w:space="0" w:color="auto"/>
            </w:tcBorders>
            <w:shd w:val="clear" w:color="auto" w:fill="FFFFFF"/>
          </w:tcPr>
          <w:p w:rsidR="00C05AD5" w:rsidRPr="00717EF3" w:rsidRDefault="00C05AD5" w:rsidP="00717EF3">
            <w:pPr>
              <w:pStyle w:val="--7"/>
            </w:pPr>
          </w:p>
        </w:tc>
        <w:tc>
          <w:tcPr>
            <w:tcW w:w="463" w:type="dxa"/>
            <w:tcBorders>
              <w:bottom w:val="single" w:sz="4" w:space="0" w:color="auto"/>
            </w:tcBorders>
            <w:shd w:val="clear" w:color="auto" w:fill="FFFFFF"/>
          </w:tcPr>
          <w:p w:rsidR="00C05AD5" w:rsidRPr="00717EF3" w:rsidRDefault="00C05AD5" w:rsidP="00717EF3">
            <w:pPr>
              <w:pStyle w:val="--7"/>
            </w:pPr>
          </w:p>
        </w:tc>
        <w:tc>
          <w:tcPr>
            <w:tcW w:w="463" w:type="dxa"/>
            <w:tcBorders>
              <w:bottom w:val="single" w:sz="4" w:space="0" w:color="auto"/>
            </w:tcBorders>
            <w:shd w:val="clear" w:color="auto" w:fill="FFFFFF"/>
          </w:tcPr>
          <w:p w:rsidR="00C05AD5" w:rsidRPr="00717EF3" w:rsidRDefault="00C05AD5" w:rsidP="00717EF3">
            <w:pPr>
              <w:pStyle w:val="--7"/>
            </w:pPr>
          </w:p>
        </w:tc>
        <w:tc>
          <w:tcPr>
            <w:tcW w:w="463" w:type="dxa"/>
            <w:tcBorders>
              <w:bottom w:val="single" w:sz="4" w:space="0" w:color="auto"/>
            </w:tcBorders>
            <w:shd w:val="clear" w:color="auto" w:fill="FFFFFF"/>
          </w:tcPr>
          <w:p w:rsidR="00C05AD5" w:rsidRPr="00717EF3" w:rsidRDefault="00C05AD5" w:rsidP="00717EF3">
            <w:pPr>
              <w:pStyle w:val="--7"/>
            </w:pPr>
          </w:p>
        </w:tc>
        <w:tc>
          <w:tcPr>
            <w:tcW w:w="466" w:type="dxa"/>
            <w:tcBorders>
              <w:bottom w:val="single" w:sz="4" w:space="0" w:color="auto"/>
            </w:tcBorders>
            <w:shd w:val="clear" w:color="auto" w:fill="FFFFFF"/>
          </w:tcPr>
          <w:p w:rsidR="00C05AD5" w:rsidRPr="00717EF3" w:rsidRDefault="00C05AD5"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2" w:name="_Toc497672788"/>
      <w:r>
        <w:lastRenderedPageBreak/>
        <w:t>ПОТРЕБНОСТЬ В СТРОИТЕЛЬНЫХ МАТЕРИАЛАХ</w:t>
      </w:r>
      <w:bookmarkEnd w:id="22"/>
    </w:p>
    <w:p w:rsidR="00717EF3" w:rsidRDefault="00717EF3" w:rsidP="00A06F54">
      <w:pPr>
        <w:pStyle w:val="--"/>
        <w:numPr>
          <w:ilvl w:val="0"/>
          <w:numId w:val="0"/>
        </w:numPr>
        <w:ind w:left="567"/>
      </w:pPr>
      <w:r>
        <w:rPr>
          <w:rFonts w:cs="Arial"/>
          <w:bCs/>
          <w:szCs w:val="28"/>
        </w:rPr>
        <w:tab/>
      </w:r>
      <w:r w:rsidR="00A06F54" w:rsidRPr="00A06F54">
        <w:rPr>
          <w:rFonts w:cs="Arial"/>
          <w:bCs/>
          <w:szCs w:val="28"/>
        </w:rPr>
        <w:t>Потребность в строительных материалах отсутствует.</w:t>
      </w:r>
    </w:p>
    <w:p w:rsidR="00503BD7" w:rsidRDefault="00717EF3" w:rsidP="00766166">
      <w:pPr>
        <w:pStyle w:val="--1"/>
      </w:pPr>
      <w:bookmarkStart w:id="23" w:name="_Toc497672789"/>
      <w:bookmarkEnd w:id="8"/>
      <w:bookmarkEnd w:id="20"/>
      <w:bookmarkEnd w:id="21"/>
      <w:r>
        <w:lastRenderedPageBreak/>
        <w:t>ПОТРЕБНОСТЬ В ОСНОВНЫХ СТРОИТЕЛЬНЫХ МАШИНАХ И МЕХАНИЗМАХ</w:t>
      </w:r>
      <w:bookmarkEnd w:id="23"/>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r w:rsidRPr="00717EF3">
        <w:fldChar w:fldCharType="begin"/>
      </w:r>
      <w:r w:rsidRPr="00717EF3">
        <w:instrText xml:space="preserve"> REF _Ref346446985 \p \h  \* MERGEFORMAT </w:instrText>
      </w:r>
      <w:r w:rsidRPr="00717EF3">
        <w:fldChar w:fldCharType="separate"/>
      </w:r>
      <w:r w:rsidR="000E7BFA">
        <w:t>ниже</w:t>
      </w:r>
      <w:r w:rsidRPr="00717EF3">
        <w:fldChar w:fldCharType="end"/>
      </w:r>
      <w:r w:rsidRPr="00717EF3">
        <w:t xml:space="preserve"> (таблица 19).</w:t>
      </w:r>
    </w:p>
    <w:p w:rsidR="00717EF3" w:rsidRPr="00717EF3" w:rsidRDefault="00717EF3" w:rsidP="00626F27">
      <w:pPr>
        <w:pStyle w:val="--7"/>
        <w:ind w:firstLine="0"/>
        <w:jc w:val="center"/>
      </w:pPr>
      <w:bookmarkStart w:id="24" w:name="_Ref346446985"/>
      <w:r w:rsidRPr="00717EF3">
        <w:rPr>
          <w:lang w:val="x-none"/>
        </w:rPr>
        <w:t>Таблица</w:t>
      </w:r>
      <w:r w:rsidRPr="00717EF3">
        <w:t xml:space="preserve"> 19</w:t>
      </w:r>
      <w:r w:rsidRPr="00717EF3">
        <w:rPr>
          <w:lang w:val="x-none"/>
        </w:rPr>
        <w:t xml:space="preserve"> – Ведомость потребности основных строительных машин и механизмов</w:t>
      </w:r>
      <w:bookmarkEnd w:id="24"/>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86"/>
          <w:jc w:val="center"/>
        </w:trPr>
        <w:tc>
          <w:tcPr>
            <w:tcW w:w="4320" w:type="dxa"/>
            <w:vAlign w:val="center"/>
          </w:tcPr>
          <w:p w:rsidR="00626F27" w:rsidRPr="00626F27" w:rsidRDefault="00626F27" w:rsidP="00626F27">
            <w:pPr>
              <w:pStyle w:val="--7"/>
              <w:spacing w:line="240" w:lineRule="auto"/>
              <w:ind w:firstLine="0"/>
              <w:jc w:val="center"/>
            </w:pPr>
            <w:r w:rsidRPr="00626F27">
              <w:t>Валочно-трелевочная машина</w:t>
            </w:r>
          </w:p>
        </w:tc>
        <w:tc>
          <w:tcPr>
            <w:tcW w:w="3085" w:type="dxa"/>
            <w:vAlign w:val="center"/>
          </w:tcPr>
          <w:p w:rsidR="00626F27" w:rsidRPr="00626F27" w:rsidRDefault="00626F27" w:rsidP="00626F27">
            <w:pPr>
              <w:pStyle w:val="--7"/>
              <w:spacing w:line="240" w:lineRule="auto"/>
              <w:ind w:firstLine="0"/>
              <w:jc w:val="center"/>
            </w:pPr>
            <w:proofErr w:type="spellStart"/>
            <w:r w:rsidRPr="00626F27">
              <w:t>ВМ-4А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94"/>
          <w:jc w:val="center"/>
        </w:trPr>
        <w:tc>
          <w:tcPr>
            <w:tcW w:w="4320" w:type="dxa"/>
            <w:vAlign w:val="center"/>
          </w:tcPr>
          <w:p w:rsidR="00626F27" w:rsidRPr="00626F27" w:rsidRDefault="00626F27" w:rsidP="00626F27">
            <w:pPr>
              <w:pStyle w:val="--7"/>
              <w:spacing w:line="240" w:lineRule="auto"/>
              <w:ind w:firstLine="0"/>
              <w:jc w:val="center"/>
            </w:pPr>
            <w:r w:rsidRPr="00626F27">
              <w:t>Челюстной погрузчик</w:t>
            </w:r>
          </w:p>
        </w:tc>
        <w:tc>
          <w:tcPr>
            <w:tcW w:w="3085" w:type="dxa"/>
            <w:vAlign w:val="center"/>
          </w:tcPr>
          <w:p w:rsidR="00626F27" w:rsidRPr="00626F27" w:rsidRDefault="00626F27" w:rsidP="00626F27">
            <w:pPr>
              <w:pStyle w:val="--7"/>
              <w:spacing w:line="240" w:lineRule="auto"/>
              <w:ind w:firstLine="0"/>
              <w:jc w:val="center"/>
            </w:pPr>
            <w:proofErr w:type="spellStart"/>
            <w:r w:rsidRPr="00626F27">
              <w:t>ЛТ-65Б</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proofErr w:type="spellStart"/>
            <w:r w:rsidRPr="00626F27">
              <w:t>ПГС</w:t>
            </w:r>
            <w:proofErr w:type="spellEnd"/>
            <w:r w:rsidRPr="00626F27">
              <w:t>-3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w:t>
            </w:r>
            <w:proofErr w:type="spellStart"/>
            <w:r w:rsidRPr="00626F27">
              <w:t>514А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proofErr w:type="spellStart"/>
            <w:r w:rsidRPr="00626F27">
              <w:t>ЛД</w:t>
            </w:r>
            <w:proofErr w:type="spellEnd"/>
            <w:r w:rsidRPr="00626F27">
              <w:t>-15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C05AD5">
        <w:trPr>
          <w:trHeight w:val="116"/>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proofErr w:type="spellStart"/>
            <w:r w:rsidRPr="00626F27">
              <w:t>ЭО-3322А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C05AD5" w:rsidRPr="00626F27" w:rsidTr="00626F27">
        <w:trPr>
          <w:trHeight w:val="142"/>
          <w:jc w:val="center"/>
        </w:trPr>
        <w:tc>
          <w:tcPr>
            <w:tcW w:w="4320" w:type="dxa"/>
            <w:vAlign w:val="center"/>
          </w:tcPr>
          <w:p w:rsidR="00C05AD5" w:rsidRPr="00626F27" w:rsidRDefault="00C05AD5" w:rsidP="00290871">
            <w:pPr>
              <w:pStyle w:val="--7"/>
              <w:spacing w:line="240" w:lineRule="auto"/>
              <w:ind w:firstLine="0"/>
              <w:jc w:val="center"/>
            </w:pPr>
            <w:r>
              <w:t>Бульдозер</w:t>
            </w:r>
          </w:p>
        </w:tc>
        <w:tc>
          <w:tcPr>
            <w:tcW w:w="3085" w:type="dxa"/>
            <w:vAlign w:val="center"/>
          </w:tcPr>
          <w:p w:rsidR="00C05AD5" w:rsidRPr="00626F27" w:rsidRDefault="00C05AD5" w:rsidP="00290871">
            <w:pPr>
              <w:pStyle w:val="--7"/>
              <w:spacing w:line="240" w:lineRule="auto"/>
              <w:ind w:firstLine="0"/>
              <w:jc w:val="center"/>
            </w:pPr>
            <w:r>
              <w:t>Т-130</w:t>
            </w:r>
          </w:p>
        </w:tc>
        <w:tc>
          <w:tcPr>
            <w:tcW w:w="1694" w:type="dxa"/>
            <w:vAlign w:val="center"/>
          </w:tcPr>
          <w:p w:rsidR="00C05AD5" w:rsidRPr="00626F27" w:rsidRDefault="00C05AD5" w:rsidP="00290871">
            <w:pPr>
              <w:pStyle w:val="--7"/>
              <w:spacing w:line="240" w:lineRule="auto"/>
              <w:ind w:firstLine="0"/>
              <w:jc w:val="center"/>
            </w:pPr>
            <w:r>
              <w:t>1</w:t>
            </w:r>
          </w:p>
        </w:tc>
      </w:tr>
      <w:tr w:rsidR="00C05AD5" w:rsidRPr="00626F27" w:rsidTr="00626F27">
        <w:trPr>
          <w:trHeight w:val="210"/>
          <w:jc w:val="center"/>
        </w:trPr>
        <w:tc>
          <w:tcPr>
            <w:tcW w:w="4320" w:type="dxa"/>
            <w:vAlign w:val="center"/>
          </w:tcPr>
          <w:p w:rsidR="00C05AD5" w:rsidRPr="00626F27" w:rsidRDefault="00C05AD5" w:rsidP="00626F27">
            <w:pPr>
              <w:pStyle w:val="--7"/>
              <w:spacing w:line="240" w:lineRule="auto"/>
              <w:ind w:firstLine="0"/>
              <w:jc w:val="center"/>
            </w:pPr>
            <w:r w:rsidRPr="00626F27">
              <w:t>Бензомоторная пила</w:t>
            </w:r>
          </w:p>
        </w:tc>
        <w:tc>
          <w:tcPr>
            <w:tcW w:w="3085" w:type="dxa"/>
            <w:vAlign w:val="center"/>
          </w:tcPr>
          <w:p w:rsidR="00C05AD5" w:rsidRPr="00626F27" w:rsidRDefault="00C05AD5" w:rsidP="00626F27">
            <w:pPr>
              <w:pStyle w:val="--7"/>
              <w:spacing w:line="240" w:lineRule="auto"/>
              <w:ind w:firstLine="0"/>
              <w:jc w:val="center"/>
            </w:pPr>
            <w:r w:rsidRPr="00626F27">
              <w:t>Тайга-214</w:t>
            </w:r>
          </w:p>
        </w:tc>
        <w:tc>
          <w:tcPr>
            <w:tcW w:w="1694" w:type="dxa"/>
            <w:vAlign w:val="center"/>
          </w:tcPr>
          <w:p w:rsidR="00C05AD5" w:rsidRPr="00626F27" w:rsidRDefault="00C05AD5" w:rsidP="00626F27">
            <w:pPr>
              <w:pStyle w:val="--7"/>
              <w:spacing w:line="240" w:lineRule="auto"/>
              <w:ind w:firstLine="0"/>
              <w:jc w:val="center"/>
            </w:pPr>
            <w:r w:rsidRPr="00626F27">
              <w:t>2</w:t>
            </w:r>
          </w:p>
        </w:tc>
      </w:tr>
      <w:tr w:rsidR="00C05AD5" w:rsidRPr="00626F27" w:rsidTr="00626F27">
        <w:trPr>
          <w:trHeight w:val="189"/>
          <w:jc w:val="center"/>
        </w:trPr>
        <w:tc>
          <w:tcPr>
            <w:tcW w:w="4320" w:type="dxa"/>
            <w:vAlign w:val="center"/>
          </w:tcPr>
          <w:p w:rsidR="00C05AD5" w:rsidRPr="00626F27" w:rsidRDefault="00C05AD5" w:rsidP="00626F27">
            <w:pPr>
              <w:pStyle w:val="--7"/>
              <w:spacing w:line="240" w:lineRule="auto"/>
              <w:ind w:firstLine="0"/>
              <w:jc w:val="center"/>
            </w:pPr>
            <w:r w:rsidRPr="00626F27">
              <w:t>Бензомоторная пила</w:t>
            </w:r>
          </w:p>
        </w:tc>
        <w:tc>
          <w:tcPr>
            <w:tcW w:w="3085" w:type="dxa"/>
            <w:vAlign w:val="center"/>
          </w:tcPr>
          <w:p w:rsidR="00C05AD5" w:rsidRPr="00626F27" w:rsidRDefault="00C05AD5" w:rsidP="00626F27">
            <w:pPr>
              <w:pStyle w:val="--7"/>
              <w:spacing w:line="240" w:lineRule="auto"/>
              <w:ind w:firstLine="0"/>
              <w:jc w:val="center"/>
            </w:pPr>
            <w:r w:rsidRPr="00626F27">
              <w:t>Дружба-</w:t>
            </w:r>
            <w:proofErr w:type="spellStart"/>
            <w:r w:rsidRPr="00626F27">
              <w:t>4М</w:t>
            </w:r>
            <w:proofErr w:type="spellEnd"/>
          </w:p>
        </w:tc>
        <w:tc>
          <w:tcPr>
            <w:tcW w:w="1694" w:type="dxa"/>
            <w:vAlign w:val="center"/>
          </w:tcPr>
          <w:p w:rsidR="00C05AD5" w:rsidRPr="00626F27" w:rsidRDefault="00C05AD5" w:rsidP="00626F27">
            <w:pPr>
              <w:pStyle w:val="--7"/>
              <w:spacing w:line="240" w:lineRule="auto"/>
              <w:ind w:firstLine="0"/>
              <w:jc w:val="center"/>
            </w:pPr>
            <w:r w:rsidRPr="00626F27">
              <w:t>2</w:t>
            </w:r>
          </w:p>
        </w:tc>
      </w:tr>
      <w:tr w:rsidR="00C05AD5" w:rsidRPr="00626F27" w:rsidTr="00626F27">
        <w:trPr>
          <w:trHeight w:val="270"/>
          <w:jc w:val="center"/>
        </w:trPr>
        <w:tc>
          <w:tcPr>
            <w:tcW w:w="4320" w:type="dxa"/>
            <w:vAlign w:val="center"/>
          </w:tcPr>
          <w:p w:rsidR="00C05AD5" w:rsidRPr="00626F27" w:rsidRDefault="00C05AD5" w:rsidP="00626F27">
            <w:pPr>
              <w:pStyle w:val="--7"/>
              <w:spacing w:line="240" w:lineRule="auto"/>
              <w:ind w:firstLine="0"/>
              <w:jc w:val="center"/>
            </w:pPr>
            <w:proofErr w:type="spellStart"/>
            <w:r w:rsidRPr="00626F27">
              <w:t>Гидроклин</w:t>
            </w:r>
            <w:proofErr w:type="spellEnd"/>
          </w:p>
        </w:tc>
        <w:tc>
          <w:tcPr>
            <w:tcW w:w="3085" w:type="dxa"/>
            <w:vAlign w:val="center"/>
          </w:tcPr>
          <w:p w:rsidR="00C05AD5" w:rsidRPr="00626F27" w:rsidRDefault="00C05AD5" w:rsidP="00626F27">
            <w:pPr>
              <w:pStyle w:val="--7"/>
              <w:spacing w:line="240" w:lineRule="auto"/>
              <w:ind w:firstLine="0"/>
              <w:jc w:val="center"/>
            </w:pPr>
            <w:proofErr w:type="spellStart"/>
            <w:r w:rsidRPr="00626F27">
              <w:t>КГМ-1А</w:t>
            </w:r>
            <w:proofErr w:type="spellEnd"/>
          </w:p>
        </w:tc>
        <w:tc>
          <w:tcPr>
            <w:tcW w:w="1694" w:type="dxa"/>
            <w:vAlign w:val="center"/>
          </w:tcPr>
          <w:p w:rsidR="00C05AD5" w:rsidRPr="00626F27" w:rsidRDefault="00C05AD5" w:rsidP="00626F27">
            <w:pPr>
              <w:pStyle w:val="--7"/>
              <w:spacing w:line="240" w:lineRule="auto"/>
              <w:ind w:firstLine="0"/>
              <w:jc w:val="center"/>
            </w:pPr>
            <w:r w:rsidRPr="00626F27">
              <w:t>1</w:t>
            </w:r>
          </w:p>
        </w:tc>
      </w:tr>
      <w:tr w:rsidR="00C05AD5" w:rsidRPr="00626F27" w:rsidTr="00626F27">
        <w:trPr>
          <w:trHeight w:val="204"/>
          <w:jc w:val="center"/>
        </w:trPr>
        <w:tc>
          <w:tcPr>
            <w:tcW w:w="4320" w:type="dxa"/>
            <w:vAlign w:val="center"/>
          </w:tcPr>
          <w:p w:rsidR="00C05AD5" w:rsidRPr="00626F27" w:rsidRDefault="00C05AD5" w:rsidP="00626F27">
            <w:pPr>
              <w:pStyle w:val="--7"/>
              <w:spacing w:line="240" w:lineRule="auto"/>
              <w:ind w:firstLine="0"/>
              <w:jc w:val="center"/>
            </w:pPr>
            <w:r w:rsidRPr="00626F27">
              <w:t>Предупредительные знаки</w:t>
            </w:r>
          </w:p>
        </w:tc>
        <w:tc>
          <w:tcPr>
            <w:tcW w:w="3085" w:type="dxa"/>
            <w:vAlign w:val="center"/>
          </w:tcPr>
          <w:p w:rsidR="00C05AD5" w:rsidRPr="00626F27" w:rsidRDefault="00C05AD5" w:rsidP="00626F27">
            <w:pPr>
              <w:pStyle w:val="--7"/>
              <w:spacing w:line="240" w:lineRule="auto"/>
              <w:ind w:firstLine="0"/>
              <w:jc w:val="center"/>
            </w:pPr>
            <w:r w:rsidRPr="00626F27">
              <w:t>ГОСТ 12.3.015-78</w:t>
            </w:r>
          </w:p>
        </w:tc>
        <w:tc>
          <w:tcPr>
            <w:tcW w:w="1694" w:type="dxa"/>
            <w:vAlign w:val="center"/>
          </w:tcPr>
          <w:p w:rsidR="00C05AD5" w:rsidRPr="00626F27" w:rsidRDefault="00C05AD5" w:rsidP="00626F27">
            <w:pPr>
              <w:pStyle w:val="--7"/>
              <w:spacing w:line="240" w:lineRule="auto"/>
              <w:ind w:firstLine="0"/>
              <w:jc w:val="center"/>
            </w:pPr>
            <w:r w:rsidRPr="00626F27">
              <w:t>1</w:t>
            </w:r>
          </w:p>
        </w:tc>
      </w:tr>
      <w:tr w:rsidR="00C05AD5" w:rsidRPr="00626F27" w:rsidTr="00626F27">
        <w:trPr>
          <w:trHeight w:val="74"/>
          <w:jc w:val="center"/>
        </w:trPr>
        <w:tc>
          <w:tcPr>
            <w:tcW w:w="4320" w:type="dxa"/>
            <w:vAlign w:val="center"/>
          </w:tcPr>
          <w:p w:rsidR="00C05AD5" w:rsidRPr="00626F27" w:rsidRDefault="00C05AD5" w:rsidP="00626F27">
            <w:pPr>
              <w:pStyle w:val="--7"/>
              <w:spacing w:line="240" w:lineRule="auto"/>
              <w:ind w:firstLine="0"/>
              <w:jc w:val="center"/>
            </w:pPr>
            <w:r w:rsidRPr="00626F27">
              <w:t>Топор (строительный)</w:t>
            </w:r>
          </w:p>
        </w:tc>
        <w:tc>
          <w:tcPr>
            <w:tcW w:w="3085" w:type="dxa"/>
            <w:vAlign w:val="center"/>
          </w:tcPr>
          <w:p w:rsidR="00C05AD5" w:rsidRPr="00626F27" w:rsidRDefault="00C05AD5" w:rsidP="00626F27">
            <w:pPr>
              <w:pStyle w:val="--7"/>
              <w:spacing w:line="240" w:lineRule="auto"/>
              <w:ind w:firstLine="0"/>
              <w:jc w:val="center"/>
            </w:pPr>
            <w:r w:rsidRPr="00626F27">
              <w:t>ГОСТ 18578-78</w:t>
            </w:r>
          </w:p>
        </w:tc>
        <w:tc>
          <w:tcPr>
            <w:tcW w:w="1694" w:type="dxa"/>
            <w:vAlign w:val="center"/>
          </w:tcPr>
          <w:p w:rsidR="00C05AD5" w:rsidRPr="00626F27" w:rsidRDefault="00C05AD5" w:rsidP="00626F27">
            <w:pPr>
              <w:pStyle w:val="--7"/>
              <w:spacing w:line="240" w:lineRule="auto"/>
              <w:ind w:firstLine="0"/>
              <w:jc w:val="center"/>
            </w:pPr>
            <w:r w:rsidRPr="00626F27">
              <w:t>1</w:t>
            </w:r>
          </w:p>
        </w:tc>
      </w:tr>
      <w:tr w:rsidR="00C05AD5" w:rsidRPr="00626F27" w:rsidTr="00626F27">
        <w:trPr>
          <w:trHeight w:val="240"/>
          <w:jc w:val="center"/>
        </w:trPr>
        <w:tc>
          <w:tcPr>
            <w:tcW w:w="4320" w:type="dxa"/>
            <w:vAlign w:val="center"/>
          </w:tcPr>
          <w:p w:rsidR="00C05AD5" w:rsidRPr="00626F27" w:rsidRDefault="00C05AD5" w:rsidP="00626F27">
            <w:pPr>
              <w:pStyle w:val="--7"/>
              <w:spacing w:line="240" w:lineRule="auto"/>
              <w:ind w:firstLine="0"/>
              <w:jc w:val="center"/>
            </w:pPr>
            <w:r w:rsidRPr="00626F27">
              <w:t>Дизельная электростанция</w:t>
            </w:r>
          </w:p>
        </w:tc>
        <w:tc>
          <w:tcPr>
            <w:tcW w:w="3085" w:type="dxa"/>
            <w:vAlign w:val="center"/>
          </w:tcPr>
          <w:p w:rsidR="00C05AD5" w:rsidRPr="00626F27" w:rsidRDefault="00C05AD5" w:rsidP="00626F27">
            <w:pPr>
              <w:pStyle w:val="--7"/>
              <w:spacing w:line="240" w:lineRule="auto"/>
              <w:ind w:firstLine="0"/>
              <w:jc w:val="center"/>
            </w:pPr>
            <w:proofErr w:type="spellStart"/>
            <w:r w:rsidRPr="00626F27">
              <w:t>ДЭС</w:t>
            </w:r>
            <w:proofErr w:type="spellEnd"/>
            <w:r w:rsidRPr="00626F27">
              <w:t>-100</w:t>
            </w:r>
          </w:p>
        </w:tc>
        <w:tc>
          <w:tcPr>
            <w:tcW w:w="1694" w:type="dxa"/>
            <w:vAlign w:val="center"/>
          </w:tcPr>
          <w:p w:rsidR="00C05AD5" w:rsidRPr="00626F27" w:rsidRDefault="00C05AD5"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w:t>
      </w:r>
      <w:proofErr w:type="gramStart"/>
      <w:r w:rsidRPr="00626F27">
        <w:t>на</w:t>
      </w:r>
      <w:proofErr w:type="gramEnd"/>
      <w:r w:rsidRPr="00626F27">
        <w:t xml:space="preserve"> аналогичные.</w:t>
      </w:r>
    </w:p>
    <w:p w:rsidR="00626F27" w:rsidRDefault="00626F27" w:rsidP="00626F27">
      <w:pPr>
        <w:pStyle w:val="--1"/>
      </w:pPr>
      <w:bookmarkStart w:id="25" w:name="_Toc497672790"/>
      <w:bookmarkStart w:id="26" w:name="_Toc457914881"/>
      <w:r>
        <w:lastRenderedPageBreak/>
        <w:t>ПОТРЕБНОСТЬ В СТРОИТЕЛЬНЫХ КАДРАХ</w:t>
      </w:r>
      <w:bookmarkEnd w:id="25"/>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Расчет численности рабочих, занятых на расширении просек (Таблица 20).</w:t>
      </w:r>
    </w:p>
    <w:p w:rsidR="00626F27" w:rsidRDefault="00626F27" w:rsidP="00626F27">
      <w:pPr>
        <w:pStyle w:val="--7"/>
        <w:ind w:firstLine="0"/>
        <w:jc w:val="center"/>
      </w:pPr>
      <w:r>
        <w:t>Таблица 20 -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1"/>
        <w:gridCol w:w="2410"/>
        <w:gridCol w:w="743"/>
      </w:tblGrid>
      <w:tr w:rsidR="00626F27" w:rsidRPr="00626F27" w:rsidTr="008A5DE0">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626F27" w:rsidRPr="00626F27" w:rsidTr="00626F27">
        <w:trPr>
          <w:trHeight w:val="112"/>
          <w:jc w:val="center"/>
        </w:trPr>
        <w:tc>
          <w:tcPr>
            <w:tcW w:w="6131" w:type="dxa"/>
            <w:vAlign w:val="center"/>
          </w:tcPr>
          <w:p w:rsidR="00626F27" w:rsidRPr="00626F27" w:rsidRDefault="00626F27" w:rsidP="00626F27">
            <w:pPr>
              <w:pStyle w:val="--7"/>
              <w:spacing w:line="240" w:lineRule="auto"/>
              <w:ind w:firstLine="0"/>
            </w:pPr>
            <w:r w:rsidRPr="00626F27">
              <w:t>1. Рабочие</w:t>
            </w:r>
          </w:p>
        </w:tc>
        <w:tc>
          <w:tcPr>
            <w:tcW w:w="2410" w:type="dxa"/>
            <w:vAlign w:val="center"/>
          </w:tcPr>
          <w:p w:rsidR="00626F27" w:rsidRPr="007821FE" w:rsidRDefault="00626F27" w:rsidP="007821FE">
            <w:pPr>
              <w:pStyle w:val="--7"/>
              <w:spacing w:line="240" w:lineRule="auto"/>
              <w:ind w:firstLine="0"/>
              <w:jc w:val="center"/>
              <w:rPr>
                <w:lang w:val="en-US"/>
              </w:rPr>
            </w:pPr>
            <w:r w:rsidRPr="00626F27">
              <w:t>1</w:t>
            </w:r>
            <w:r w:rsidR="007821FE">
              <w:rPr>
                <w:lang w:val="en-US"/>
              </w:rPr>
              <w:t>4</w:t>
            </w:r>
          </w:p>
        </w:tc>
        <w:tc>
          <w:tcPr>
            <w:tcW w:w="743" w:type="dxa"/>
            <w:vAlign w:val="center"/>
          </w:tcPr>
          <w:p w:rsidR="00626F27" w:rsidRPr="007821FE" w:rsidRDefault="00626F27" w:rsidP="007821FE">
            <w:pPr>
              <w:pStyle w:val="--7"/>
              <w:spacing w:line="240" w:lineRule="auto"/>
              <w:ind w:firstLine="0"/>
              <w:jc w:val="center"/>
              <w:rPr>
                <w:lang w:val="en-US"/>
              </w:rPr>
            </w:pPr>
            <w:r w:rsidRPr="00626F27">
              <w:t>7</w:t>
            </w:r>
            <w:r w:rsidR="007821FE">
              <w:rPr>
                <w:lang w:val="en-US"/>
              </w:rPr>
              <w:t>3</w:t>
            </w:r>
            <w:r w:rsidRPr="00626F27">
              <w:t>,</w:t>
            </w:r>
            <w:r w:rsidR="007821FE">
              <w:rPr>
                <w:lang w:val="en-US"/>
              </w:rPr>
              <w:t>7</w:t>
            </w:r>
          </w:p>
        </w:tc>
      </w:tr>
      <w:tr w:rsidR="00626F27" w:rsidRPr="00626F27" w:rsidTr="00626F27">
        <w:trPr>
          <w:trHeight w:val="116"/>
          <w:jc w:val="center"/>
        </w:trPr>
        <w:tc>
          <w:tcPr>
            <w:tcW w:w="6131" w:type="dxa"/>
            <w:vAlign w:val="center"/>
          </w:tcPr>
          <w:p w:rsidR="00626F27" w:rsidRPr="00626F27" w:rsidRDefault="00626F27" w:rsidP="00626F27">
            <w:pPr>
              <w:pStyle w:val="--7"/>
              <w:spacing w:line="240" w:lineRule="auto"/>
              <w:ind w:firstLine="0"/>
            </w:pPr>
            <w:r w:rsidRPr="00626F27">
              <w:t>2. Инженерно-технические работники</w:t>
            </w:r>
          </w:p>
        </w:tc>
        <w:tc>
          <w:tcPr>
            <w:tcW w:w="2410" w:type="dxa"/>
            <w:vAlign w:val="center"/>
          </w:tcPr>
          <w:p w:rsidR="00626F27" w:rsidRPr="00626F27" w:rsidRDefault="00626F27" w:rsidP="00626F27">
            <w:pPr>
              <w:pStyle w:val="--7"/>
              <w:spacing w:line="240" w:lineRule="auto"/>
              <w:ind w:firstLine="0"/>
              <w:jc w:val="center"/>
            </w:pPr>
            <w:r w:rsidRPr="00626F27">
              <w:t>3</w:t>
            </w:r>
          </w:p>
        </w:tc>
        <w:tc>
          <w:tcPr>
            <w:tcW w:w="743" w:type="dxa"/>
            <w:vAlign w:val="center"/>
          </w:tcPr>
          <w:p w:rsidR="00626F27" w:rsidRPr="007821FE" w:rsidRDefault="0088451E" w:rsidP="007821FE">
            <w:pPr>
              <w:pStyle w:val="--7"/>
              <w:spacing w:line="240" w:lineRule="auto"/>
              <w:ind w:firstLine="0"/>
              <w:jc w:val="center"/>
              <w:rPr>
                <w:lang w:val="en-US"/>
              </w:rPr>
            </w:pPr>
            <w:r>
              <w:t>15</w:t>
            </w:r>
            <w:r w:rsidR="00626F27" w:rsidRPr="00626F27">
              <w:t>,</w:t>
            </w:r>
            <w:r w:rsidR="007821FE">
              <w:rPr>
                <w:lang w:val="en-US"/>
              </w:rPr>
              <w:t>7</w:t>
            </w:r>
          </w:p>
        </w:tc>
      </w:tr>
      <w:tr w:rsidR="00626F27" w:rsidRPr="00626F27" w:rsidTr="00626F27">
        <w:trPr>
          <w:trHeight w:val="74"/>
          <w:jc w:val="center"/>
        </w:trPr>
        <w:tc>
          <w:tcPr>
            <w:tcW w:w="6131" w:type="dxa"/>
            <w:vAlign w:val="center"/>
          </w:tcPr>
          <w:p w:rsidR="00626F27" w:rsidRPr="00626F27" w:rsidRDefault="00626F27" w:rsidP="00626F27">
            <w:pPr>
              <w:pStyle w:val="--7"/>
              <w:spacing w:line="240" w:lineRule="auto"/>
              <w:ind w:firstLine="0"/>
            </w:pPr>
            <w:r w:rsidRPr="00626F27">
              <w:t>3. Служащие</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7821FE" w:rsidRDefault="00626F27" w:rsidP="007821FE">
            <w:pPr>
              <w:pStyle w:val="--7"/>
              <w:spacing w:line="240" w:lineRule="auto"/>
              <w:ind w:firstLine="0"/>
              <w:jc w:val="center"/>
              <w:rPr>
                <w:lang w:val="en-US"/>
              </w:rPr>
            </w:pPr>
            <w:r w:rsidRPr="00626F27">
              <w:t>5,</w:t>
            </w:r>
            <w:r w:rsidR="007821FE">
              <w:rPr>
                <w:lang w:val="en-US"/>
              </w:rPr>
              <w:t>3</w:t>
            </w:r>
          </w:p>
        </w:tc>
      </w:tr>
      <w:tr w:rsidR="00626F27" w:rsidRPr="00626F27" w:rsidTr="00626F27">
        <w:trPr>
          <w:trHeight w:val="111"/>
          <w:jc w:val="center"/>
        </w:trPr>
        <w:tc>
          <w:tcPr>
            <w:tcW w:w="6131" w:type="dxa"/>
            <w:vAlign w:val="center"/>
          </w:tcPr>
          <w:p w:rsidR="00626F27" w:rsidRPr="00626F27" w:rsidRDefault="00626F27" w:rsidP="00626F27">
            <w:pPr>
              <w:pStyle w:val="--7"/>
              <w:spacing w:line="240" w:lineRule="auto"/>
              <w:ind w:firstLine="0"/>
            </w:pPr>
            <w:r w:rsidRPr="00626F27">
              <w:t>4. Младший обслуживающий персонал и охрана</w:t>
            </w:r>
          </w:p>
        </w:tc>
        <w:tc>
          <w:tcPr>
            <w:tcW w:w="2410" w:type="dxa"/>
            <w:vAlign w:val="center"/>
          </w:tcPr>
          <w:p w:rsidR="00626F27" w:rsidRPr="00626F27" w:rsidRDefault="00626F27" w:rsidP="00626F27">
            <w:pPr>
              <w:pStyle w:val="--7"/>
              <w:spacing w:line="240" w:lineRule="auto"/>
              <w:ind w:firstLine="0"/>
              <w:jc w:val="center"/>
            </w:pPr>
            <w:r w:rsidRPr="00626F27">
              <w:t>1</w:t>
            </w:r>
          </w:p>
        </w:tc>
        <w:tc>
          <w:tcPr>
            <w:tcW w:w="743" w:type="dxa"/>
            <w:vAlign w:val="center"/>
          </w:tcPr>
          <w:p w:rsidR="00626F27" w:rsidRPr="007821FE" w:rsidRDefault="00626F27" w:rsidP="007821FE">
            <w:pPr>
              <w:pStyle w:val="--7"/>
              <w:spacing w:line="240" w:lineRule="auto"/>
              <w:ind w:firstLine="0"/>
              <w:jc w:val="center"/>
              <w:rPr>
                <w:lang w:val="en-US"/>
              </w:rPr>
            </w:pPr>
            <w:r w:rsidRPr="00626F27">
              <w:t>5,</w:t>
            </w:r>
            <w:r w:rsidR="007821FE">
              <w:rPr>
                <w:lang w:val="en-US"/>
              </w:rPr>
              <w:t>3</w:t>
            </w:r>
          </w:p>
        </w:tc>
      </w:tr>
      <w:tr w:rsidR="00626F27" w:rsidRPr="00626F27" w:rsidTr="00626F27">
        <w:trPr>
          <w:trHeight w:val="114"/>
          <w:jc w:val="center"/>
        </w:trPr>
        <w:tc>
          <w:tcPr>
            <w:tcW w:w="6131" w:type="dxa"/>
            <w:vAlign w:val="center"/>
          </w:tcPr>
          <w:p w:rsidR="00626F27" w:rsidRPr="00626F27" w:rsidRDefault="00626F27" w:rsidP="00626F27">
            <w:pPr>
              <w:pStyle w:val="--7"/>
              <w:spacing w:line="240" w:lineRule="auto"/>
              <w:ind w:firstLine="0"/>
              <w:rPr>
                <w:i/>
              </w:rPr>
            </w:pPr>
            <w:r w:rsidRPr="00626F27">
              <w:rPr>
                <w:i/>
              </w:rPr>
              <w:t>Итого:</w:t>
            </w:r>
          </w:p>
        </w:tc>
        <w:tc>
          <w:tcPr>
            <w:tcW w:w="2410" w:type="dxa"/>
            <w:vAlign w:val="center"/>
          </w:tcPr>
          <w:p w:rsidR="00626F27" w:rsidRPr="007821FE" w:rsidRDefault="007821FE" w:rsidP="008A5DE0">
            <w:pPr>
              <w:pStyle w:val="--7"/>
              <w:spacing w:line="240" w:lineRule="auto"/>
              <w:ind w:firstLine="0"/>
              <w:jc w:val="center"/>
              <w:rPr>
                <w:i/>
                <w:lang w:val="en-US"/>
              </w:rPr>
            </w:pPr>
            <w:r>
              <w:rPr>
                <w:i/>
                <w:lang w:val="en-US"/>
              </w:rPr>
              <w:t>19</w:t>
            </w:r>
          </w:p>
        </w:tc>
        <w:tc>
          <w:tcPr>
            <w:tcW w:w="743" w:type="dxa"/>
            <w:vAlign w:val="center"/>
          </w:tcPr>
          <w:p w:rsidR="00626F27" w:rsidRPr="00626F27" w:rsidRDefault="00626F27" w:rsidP="00626F27">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7" w:name="_Toc497672791"/>
      <w:r>
        <w:lastRenderedPageBreak/>
        <w:t>ПОТРЕБНОСТЬ СТРОИТЕЛЬСТВА В ЭНЕРГОРЕСУРСАХ И ВОДЕ</w:t>
      </w:r>
      <w:bookmarkEnd w:id="27"/>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r w:rsidRPr="00807AC1">
        <w:fldChar w:fldCharType="begin"/>
      </w:r>
      <w:r w:rsidRPr="00807AC1">
        <w:instrText xml:space="preserve"> REF _Ref346447981 \p \h  \* MERGEFORMAT </w:instrText>
      </w:r>
      <w:r w:rsidRPr="00807AC1">
        <w:fldChar w:fldCharType="separate"/>
      </w:r>
      <w:r w:rsidR="000E7BFA">
        <w:t>ниже</w:t>
      </w:r>
      <w:r w:rsidRPr="00807AC1">
        <w:fldChar w:fldCharType="end"/>
      </w:r>
      <w:r w:rsidRPr="00807AC1">
        <w:t xml:space="preserve"> (</w:t>
      </w:r>
      <w:r w:rsidRPr="00807AC1">
        <w:fldChar w:fldCharType="begin"/>
      </w:r>
      <w:r w:rsidRPr="00807AC1">
        <w:instrText xml:space="preserve"> REF _Ref346447992 \h  \* MERGEFORMAT </w:instrText>
      </w:r>
      <w:r w:rsidRPr="00807AC1">
        <w:fldChar w:fldCharType="separate"/>
      </w:r>
      <w:r w:rsidR="000E7BFA" w:rsidRPr="00807AC1">
        <w:t>Таблица</w:t>
      </w:r>
      <w:r w:rsidRPr="00807AC1">
        <w:fldChar w:fldCharType="end"/>
      </w:r>
      <w:r w:rsidRPr="00807AC1">
        <w:t xml:space="preserve"> 21).</w:t>
      </w:r>
    </w:p>
    <w:p w:rsidR="00807AC1" w:rsidRDefault="00807AC1" w:rsidP="00807AC1">
      <w:pPr>
        <w:pStyle w:val="--7"/>
        <w:ind w:firstLine="0"/>
        <w:jc w:val="center"/>
      </w:pPr>
      <w:bookmarkStart w:id="28" w:name="_Ref346447992"/>
      <w:bookmarkStart w:id="29" w:name="_Ref346447981"/>
      <w:r w:rsidRPr="00807AC1">
        <w:t>Таблица</w:t>
      </w:r>
      <w:bookmarkEnd w:id="28"/>
      <w:r w:rsidRPr="00807AC1">
        <w:t xml:space="preserve"> 21 – </w:t>
      </w:r>
      <w:bookmarkEnd w:id="29"/>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807AC1">
        <w:trPr>
          <w:trHeight w:val="226"/>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C43F6F" w:rsidRDefault="00A14394" w:rsidP="003C6F61">
            <w:pPr>
              <w:pStyle w:val="--7"/>
              <w:spacing w:line="240" w:lineRule="auto"/>
              <w:ind w:firstLine="0"/>
              <w:jc w:val="center"/>
            </w:pPr>
            <w:r>
              <w:rPr>
                <w:lang w:val="en-US"/>
              </w:rPr>
              <w:t>18</w:t>
            </w:r>
            <w:r w:rsidR="003C6F61">
              <w:t>687</w:t>
            </w:r>
            <w:r w:rsidR="00807AC1" w:rsidRPr="00807AC1">
              <w:t>,</w:t>
            </w:r>
            <w:r w:rsidR="003C6F61">
              <w:t>61</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C43F6F" w:rsidRDefault="00C43F6F" w:rsidP="003C6F61">
            <w:pPr>
              <w:pStyle w:val="--7"/>
              <w:spacing w:line="240" w:lineRule="auto"/>
              <w:ind w:firstLine="0"/>
              <w:jc w:val="center"/>
            </w:pPr>
            <w:r>
              <w:t>4</w:t>
            </w:r>
            <w:r w:rsidR="00C05AD5">
              <w:t>9</w:t>
            </w:r>
            <w:r w:rsidR="003C6F61">
              <w:t>3</w:t>
            </w:r>
            <w:r w:rsidR="00807AC1" w:rsidRPr="00807AC1">
              <w:t>,</w:t>
            </w:r>
            <w:r w:rsidR="003C6F61">
              <w:t>41</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C43F6F" w:rsidRDefault="00C43F6F" w:rsidP="00C43F6F">
            <w:pPr>
              <w:pStyle w:val="--7"/>
              <w:spacing w:line="240" w:lineRule="auto"/>
              <w:ind w:firstLine="0"/>
              <w:jc w:val="center"/>
            </w:pPr>
            <w:r>
              <w:t>423</w:t>
            </w:r>
            <w:r w:rsidR="00807AC1" w:rsidRPr="00807AC1">
              <w:t>,</w:t>
            </w:r>
            <w:r>
              <w:t>46</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C43F6F" w:rsidRDefault="00C43F6F" w:rsidP="00C43F6F">
            <w:pPr>
              <w:pStyle w:val="--7"/>
              <w:spacing w:line="240" w:lineRule="auto"/>
              <w:ind w:firstLine="0"/>
              <w:jc w:val="center"/>
            </w:pPr>
            <w:r>
              <w:t>85</w:t>
            </w:r>
            <w:r w:rsidR="00807AC1" w:rsidRPr="00807AC1">
              <w:t>,</w:t>
            </w:r>
            <w:r>
              <w:t>17</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C43F6F" w:rsidRDefault="00807AC1" w:rsidP="00C43F6F">
            <w:pPr>
              <w:pStyle w:val="--7"/>
              <w:spacing w:line="240" w:lineRule="auto"/>
              <w:ind w:firstLine="0"/>
              <w:jc w:val="center"/>
            </w:pPr>
            <w:r w:rsidRPr="00807AC1">
              <w:t>0,</w:t>
            </w:r>
            <w:r w:rsidR="00C43F6F">
              <w:t>60</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C05AD5" w:rsidRDefault="00A14394" w:rsidP="003C6F61">
            <w:pPr>
              <w:pStyle w:val="--7"/>
              <w:spacing w:line="240" w:lineRule="auto"/>
              <w:ind w:firstLine="0"/>
              <w:jc w:val="center"/>
            </w:pPr>
            <w:r>
              <w:rPr>
                <w:lang w:val="en-US"/>
              </w:rPr>
              <w:t>1</w:t>
            </w:r>
            <w:r w:rsidR="00C05AD5">
              <w:t>9</w:t>
            </w:r>
            <w:r w:rsidR="00807AC1">
              <w:t>,</w:t>
            </w:r>
            <w:r w:rsidR="00C05AD5">
              <w:t>1</w:t>
            </w:r>
            <w:r w:rsidR="003C6F61">
              <w:t>1</w:t>
            </w:r>
          </w:p>
        </w:tc>
      </w:tr>
      <w:tr w:rsidR="00807AC1" w:rsidRPr="00807AC1" w:rsidTr="00807AC1">
        <w:trPr>
          <w:trHeight w:val="445"/>
          <w:jc w:val="center"/>
        </w:trPr>
        <w:tc>
          <w:tcPr>
            <w:tcW w:w="7240" w:type="dxa"/>
            <w:vAlign w:val="center"/>
          </w:tcPr>
          <w:p w:rsidR="00807AC1" w:rsidRPr="00807AC1" w:rsidRDefault="00807AC1" w:rsidP="00A14394">
            <w:pPr>
              <w:pStyle w:val="--7"/>
              <w:spacing w:line="240" w:lineRule="auto"/>
              <w:ind w:firstLine="0"/>
              <w:rPr>
                <w:i/>
              </w:rPr>
            </w:pPr>
            <w:r w:rsidRPr="00807AC1">
              <w:rPr>
                <w:i/>
              </w:rPr>
              <w:t>ВСЕГО</w:t>
            </w:r>
            <w:r w:rsidR="00A14394">
              <w:rPr>
                <w:i/>
                <w:lang w:val="en-US"/>
              </w:rPr>
              <w:t xml:space="preserve"> </w:t>
            </w:r>
            <w:r w:rsidRPr="00807AC1">
              <w:rPr>
                <w:i/>
              </w:rPr>
              <w:t>топлива с</w:t>
            </w:r>
            <w:proofErr w:type="gramStart"/>
            <w:r w:rsidRPr="00807AC1">
              <w:rPr>
                <w:i/>
              </w:rPr>
              <w:t xml:space="preserve"> К</w:t>
            </w:r>
            <w:proofErr w:type="gramEnd"/>
            <w:r w:rsidRPr="00807AC1">
              <w:rPr>
                <w:i/>
              </w:rPr>
              <w:t>=1,1</w:t>
            </w:r>
          </w:p>
        </w:tc>
        <w:tc>
          <w:tcPr>
            <w:tcW w:w="2056" w:type="dxa"/>
            <w:vAlign w:val="center"/>
          </w:tcPr>
          <w:p w:rsidR="00807AC1" w:rsidRPr="00C05AD5" w:rsidRDefault="00C43F6F" w:rsidP="003C6F61">
            <w:pPr>
              <w:pStyle w:val="--7"/>
              <w:spacing w:line="240" w:lineRule="auto"/>
              <w:ind w:firstLine="0"/>
              <w:jc w:val="center"/>
            </w:pPr>
            <w:r>
              <w:t>2</w:t>
            </w:r>
            <w:r w:rsidR="00C05AD5">
              <w:t>1</w:t>
            </w:r>
            <w:r w:rsidR="00807AC1">
              <w:t>,</w:t>
            </w:r>
            <w:r w:rsidR="00C05AD5">
              <w:t>0</w:t>
            </w:r>
            <w:r w:rsidR="003C6F61">
              <w:t>2</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C05AD5" w:rsidRDefault="00A14394" w:rsidP="003C6F61">
            <w:pPr>
              <w:pStyle w:val="--7"/>
              <w:spacing w:line="240" w:lineRule="auto"/>
              <w:ind w:firstLine="0"/>
              <w:jc w:val="center"/>
            </w:pPr>
            <w:r>
              <w:rPr>
                <w:lang w:val="en-US"/>
              </w:rPr>
              <w:t>5</w:t>
            </w:r>
            <w:r w:rsidR="003C6F61">
              <w:t>79</w:t>
            </w:r>
            <w:r w:rsidR="00807AC1" w:rsidRPr="00807AC1">
              <w:t>,</w:t>
            </w:r>
            <w:r w:rsidR="003C6F61">
              <w:t>18</w:t>
            </w:r>
            <w:bookmarkStart w:id="30" w:name="_GoBack"/>
            <w:bookmarkEnd w:id="30"/>
          </w:p>
        </w:tc>
      </w:tr>
      <w:tr w:rsidR="00807AC1" w:rsidRPr="00807AC1" w:rsidTr="00807AC1">
        <w:trPr>
          <w:trHeight w:val="477"/>
          <w:jc w:val="center"/>
        </w:trPr>
        <w:tc>
          <w:tcPr>
            <w:tcW w:w="9296" w:type="dxa"/>
            <w:gridSpan w:val="2"/>
            <w:vAlign w:val="center"/>
          </w:tcPr>
          <w:p w:rsidR="00807AC1" w:rsidRPr="007B33C6" w:rsidRDefault="00807AC1" w:rsidP="003C6F61">
            <w:pPr>
              <w:pStyle w:val="--7"/>
              <w:spacing w:line="240" w:lineRule="auto"/>
              <w:ind w:firstLine="0"/>
              <w:rPr>
                <w:b/>
              </w:rPr>
            </w:pPr>
            <w:r w:rsidRPr="007B33C6">
              <w:rPr>
                <w:b/>
              </w:rPr>
              <w:t xml:space="preserve">ИТОГО расход топлива за период строительства </w:t>
            </w:r>
            <w:r w:rsidR="00C43F6F">
              <w:rPr>
                <w:b/>
              </w:rPr>
              <w:t>2</w:t>
            </w:r>
            <w:r w:rsidR="00C05AD5">
              <w:rPr>
                <w:b/>
              </w:rPr>
              <w:t>1</w:t>
            </w:r>
            <w:r w:rsidRPr="007B33C6">
              <w:rPr>
                <w:b/>
              </w:rPr>
              <w:t>,</w:t>
            </w:r>
            <w:r w:rsidR="00C05AD5">
              <w:rPr>
                <w:b/>
              </w:rPr>
              <w:t>0</w:t>
            </w:r>
            <w:r w:rsidR="003C6F61">
              <w:rPr>
                <w:b/>
              </w:rPr>
              <w:t>2</w:t>
            </w:r>
            <w:r w:rsidR="00E13258" w:rsidRPr="00151004">
              <w:rPr>
                <w:b/>
              </w:rPr>
              <w:t xml:space="preserve"> </w:t>
            </w:r>
            <w:r w:rsidRPr="007B33C6">
              <w:rPr>
                <w:b/>
              </w:rPr>
              <w:t>т</w:t>
            </w:r>
          </w:p>
        </w:tc>
      </w:tr>
    </w:tbl>
    <w:p w:rsidR="00225676" w:rsidRPr="00225676" w:rsidRDefault="00225676" w:rsidP="00225676">
      <w:pPr>
        <w:pStyle w:val="--7"/>
        <w:spacing w:before="120"/>
      </w:pPr>
      <w:r w:rsidRPr="00225676">
        <w:t xml:space="preserve">Потребность в энергетических ресурсах может быть определена путем прямого подсчета в соответствии с </w:t>
      </w:r>
      <w:proofErr w:type="spellStart"/>
      <w:r w:rsidRPr="00225676">
        <w:t>п.4.14.3</w:t>
      </w:r>
      <w:proofErr w:type="spellEnd"/>
      <w:r w:rsidRPr="00225676">
        <w:t xml:space="preserve"> </w:t>
      </w:r>
      <w:proofErr w:type="spellStart"/>
      <w:r w:rsidRPr="00225676">
        <w:t>МДС</w:t>
      </w:r>
      <w:proofErr w:type="spellEnd"/>
      <w:r w:rsidRPr="00225676">
        <w:t xml:space="preserve"> 12-46.2008.</w:t>
      </w:r>
    </w:p>
    <w:p w:rsidR="00225676" w:rsidRPr="00225676" w:rsidRDefault="00225676" w:rsidP="00225676">
      <w:pPr>
        <w:pStyle w:val="--7"/>
      </w:pPr>
      <w:r w:rsidRPr="00225676">
        <w:t xml:space="preserve">Потребность в электроэнергии – 135,35 </w:t>
      </w:r>
      <w:proofErr w:type="spellStart"/>
      <w:r w:rsidRPr="00225676">
        <w:t>кВ</w:t>
      </w:r>
      <w:proofErr w:type="spellEnd"/>
      <w:r w:rsidRPr="00225676">
        <w:t>*А;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w:t>
      </w:r>
      <w:proofErr w:type="spellEnd"/>
      <w:r w:rsidRPr="00225676">
        <w:t>-бытовые нужды – 0,1</w:t>
      </w:r>
      <w:r w:rsidR="00A14394">
        <w:t>8</w:t>
      </w:r>
      <w:r w:rsidRPr="00225676">
        <w:t xml:space="preserve"> л/</w:t>
      </w:r>
      <w:proofErr w:type="gramStart"/>
      <w:r w:rsidRPr="00225676">
        <w:t>с</w:t>
      </w:r>
      <w:proofErr w:type="gramEnd"/>
      <w:r w:rsidRPr="00225676">
        <w:t>;</w:t>
      </w:r>
    </w:p>
    <w:p w:rsidR="00225676" w:rsidRPr="00225676" w:rsidRDefault="00225676" w:rsidP="00225676">
      <w:pPr>
        <w:pStyle w:val="--7"/>
      </w:pPr>
      <w:r w:rsidRPr="00225676">
        <w:t>Потребность в воде на нужды пожаротушения – 5 л/с.</w:t>
      </w: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31" w:name="_Toc497672792"/>
      <w:r>
        <w:lastRenderedPageBreak/>
        <w:t xml:space="preserve">ПОТРЕБНОСТЬ ВО </w:t>
      </w:r>
      <w:r>
        <w:tab/>
        <w:t>ВРЕМЕННЫХ ЗДАНИЯХ И СООРУЖЕНИЯХ</w:t>
      </w:r>
      <w:bookmarkEnd w:id="31"/>
    </w:p>
    <w:p w:rsidR="00225676" w:rsidRDefault="00225676" w:rsidP="00225676">
      <w:pPr>
        <w:pStyle w:val="--7"/>
      </w:pPr>
      <w:r>
        <w:t xml:space="preserve">Расчет площадей и набор временных зданий и сооружений произведен в соответствии с расчетными нормативами для составления </w:t>
      </w:r>
      <w:proofErr w:type="spellStart"/>
      <w:r>
        <w:t>ПОС</w:t>
      </w:r>
      <w:proofErr w:type="spellEnd"/>
      <w:r>
        <w:t xml:space="preserve"> (</w:t>
      </w:r>
      <w:proofErr w:type="spellStart"/>
      <w:r>
        <w:t>МДС</w:t>
      </w:r>
      <w:proofErr w:type="spellEnd"/>
      <w:r>
        <w:t xml:space="preserve"> 12-46.2008.)</w:t>
      </w:r>
    </w:p>
    <w:p w:rsidR="00225676" w:rsidRDefault="00225676" w:rsidP="00225676">
      <w:pPr>
        <w:pStyle w:val="--7"/>
      </w:pPr>
      <w:r>
        <w:t>Расчет необходимой площади санитарно-бытовых помещений приведен в таблице ниже (Таблица 22).</w:t>
      </w:r>
    </w:p>
    <w:p w:rsidR="00807AC1" w:rsidRDefault="00225676" w:rsidP="00225676">
      <w:pPr>
        <w:pStyle w:val="--7"/>
        <w:ind w:firstLine="0"/>
        <w:jc w:val="center"/>
      </w:pPr>
      <w:r>
        <w:t>Таблица 22 -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proofErr w:type="spellStart"/>
            <w:r w:rsidRPr="00225676">
              <w:rPr>
                <w:b/>
              </w:rPr>
              <w:t>м²</w:t>
            </w:r>
            <w:proofErr w:type="spellEnd"/>
          </w:p>
        </w:tc>
        <w:tc>
          <w:tcPr>
            <w:tcW w:w="2019" w:type="dxa"/>
            <w:vAlign w:val="center"/>
          </w:tcPr>
          <w:p w:rsidR="00225676" w:rsidRPr="00225676" w:rsidRDefault="00225676" w:rsidP="00225676">
            <w:pPr>
              <w:pStyle w:val="--7"/>
              <w:spacing w:line="240" w:lineRule="auto"/>
              <w:ind w:firstLine="0"/>
              <w:jc w:val="center"/>
              <w:rPr>
                <w:b/>
              </w:rPr>
            </w:pPr>
            <w:r w:rsidRPr="00225676">
              <w:rPr>
                <w:b/>
              </w:rPr>
              <w:t xml:space="preserve">Требуемая площадь, </w:t>
            </w:r>
            <w:proofErr w:type="spellStart"/>
            <w:r w:rsidRPr="00225676">
              <w:rPr>
                <w:b/>
              </w:rPr>
              <w:t>м²</w:t>
            </w:r>
            <w:proofErr w:type="spellEnd"/>
          </w:p>
        </w:tc>
      </w:tr>
      <w:tr w:rsidR="00225676" w:rsidRPr="00225676" w:rsidTr="00225676">
        <w:trPr>
          <w:trHeight w:val="169"/>
          <w:jc w:val="center"/>
        </w:trPr>
        <w:tc>
          <w:tcPr>
            <w:tcW w:w="3155" w:type="dxa"/>
            <w:vAlign w:val="center"/>
          </w:tcPr>
          <w:p w:rsidR="00225676" w:rsidRPr="00225676" w:rsidRDefault="00225676" w:rsidP="00225676">
            <w:pPr>
              <w:pStyle w:val="--7"/>
              <w:spacing w:line="240" w:lineRule="auto"/>
              <w:ind w:firstLine="0"/>
              <w:jc w:val="center"/>
            </w:pPr>
            <w:r w:rsidRPr="00225676">
              <w:t>Прорабская</w:t>
            </w:r>
          </w:p>
        </w:tc>
        <w:tc>
          <w:tcPr>
            <w:tcW w:w="2693" w:type="dxa"/>
            <w:vAlign w:val="center"/>
          </w:tcPr>
          <w:p w:rsidR="00225676" w:rsidRPr="00E50A43" w:rsidRDefault="00225676" w:rsidP="00E50A43">
            <w:pPr>
              <w:pStyle w:val="--7"/>
              <w:spacing w:line="240" w:lineRule="auto"/>
              <w:ind w:firstLine="0"/>
              <w:jc w:val="center"/>
              <w:rPr>
                <w:lang w:val="en-US"/>
              </w:rPr>
            </w:pPr>
            <w:r w:rsidRPr="00225676">
              <w:t>3</w:t>
            </w:r>
            <w:r w:rsidR="00E50A43" w:rsidRPr="00E50A43">
              <w:t xml:space="preserve"> (15</w:t>
            </w:r>
            <w:r w:rsidR="00E50A43">
              <w:rPr>
                <w:lang w:val="en-US"/>
              </w:rPr>
              <w:t>,7%)</w:t>
            </w:r>
          </w:p>
        </w:tc>
        <w:tc>
          <w:tcPr>
            <w:tcW w:w="2268" w:type="dxa"/>
            <w:vAlign w:val="center"/>
          </w:tcPr>
          <w:p w:rsidR="00225676" w:rsidRPr="00225676" w:rsidRDefault="00225676" w:rsidP="00225676">
            <w:pPr>
              <w:pStyle w:val="--7"/>
              <w:spacing w:line="240" w:lineRule="auto"/>
              <w:ind w:firstLine="0"/>
              <w:jc w:val="center"/>
            </w:pPr>
            <w:r w:rsidRPr="00225676">
              <w:t>3,5</w:t>
            </w:r>
          </w:p>
        </w:tc>
        <w:tc>
          <w:tcPr>
            <w:tcW w:w="2019" w:type="dxa"/>
            <w:vAlign w:val="center"/>
          </w:tcPr>
          <w:p w:rsidR="00225676" w:rsidRPr="00225676" w:rsidRDefault="00225676" w:rsidP="00225676">
            <w:pPr>
              <w:pStyle w:val="--7"/>
              <w:spacing w:line="240" w:lineRule="auto"/>
              <w:ind w:firstLine="0"/>
              <w:jc w:val="center"/>
            </w:pPr>
            <w:r w:rsidRPr="00225676">
              <w:t>10,5</w:t>
            </w:r>
          </w:p>
        </w:tc>
      </w:tr>
      <w:tr w:rsidR="00225676" w:rsidRPr="00225676" w:rsidTr="00225676">
        <w:trPr>
          <w:trHeight w:val="270"/>
          <w:jc w:val="center"/>
        </w:trPr>
        <w:tc>
          <w:tcPr>
            <w:tcW w:w="3155" w:type="dxa"/>
            <w:vAlign w:val="center"/>
          </w:tcPr>
          <w:p w:rsidR="00225676" w:rsidRPr="00225676" w:rsidRDefault="00225676" w:rsidP="00225676">
            <w:pPr>
              <w:pStyle w:val="--7"/>
              <w:spacing w:line="240" w:lineRule="auto"/>
              <w:ind w:firstLine="0"/>
              <w:jc w:val="center"/>
            </w:pPr>
            <w:r w:rsidRPr="00225676">
              <w:t>Гардеробная</w:t>
            </w:r>
          </w:p>
        </w:tc>
        <w:tc>
          <w:tcPr>
            <w:tcW w:w="2693" w:type="dxa"/>
            <w:vAlign w:val="center"/>
          </w:tcPr>
          <w:p w:rsidR="00225676" w:rsidRPr="00E50A43" w:rsidRDefault="00A14394" w:rsidP="00151004">
            <w:pPr>
              <w:pStyle w:val="--7"/>
              <w:spacing w:line="240" w:lineRule="auto"/>
              <w:ind w:firstLine="0"/>
              <w:jc w:val="center"/>
            </w:pPr>
            <w:r w:rsidRPr="00E50A43">
              <w:t>19</w:t>
            </w:r>
            <w:r w:rsidR="00151004" w:rsidRPr="00E50A43">
              <w:t xml:space="preserve"> (100 %)</w:t>
            </w:r>
          </w:p>
        </w:tc>
        <w:tc>
          <w:tcPr>
            <w:tcW w:w="2268" w:type="dxa"/>
            <w:vAlign w:val="center"/>
          </w:tcPr>
          <w:p w:rsidR="00225676" w:rsidRPr="00225676" w:rsidRDefault="00225676" w:rsidP="00225676">
            <w:pPr>
              <w:pStyle w:val="--7"/>
              <w:spacing w:line="240" w:lineRule="auto"/>
              <w:ind w:firstLine="0"/>
              <w:jc w:val="center"/>
            </w:pPr>
            <w:r w:rsidRPr="00225676">
              <w:t>0,9</w:t>
            </w:r>
          </w:p>
        </w:tc>
        <w:tc>
          <w:tcPr>
            <w:tcW w:w="2019" w:type="dxa"/>
            <w:vAlign w:val="center"/>
          </w:tcPr>
          <w:p w:rsidR="00225676" w:rsidRPr="00E50A43" w:rsidRDefault="00225676" w:rsidP="00E50A43">
            <w:pPr>
              <w:pStyle w:val="--7"/>
              <w:spacing w:line="240" w:lineRule="auto"/>
              <w:ind w:firstLine="0"/>
              <w:jc w:val="center"/>
            </w:pPr>
            <w:r w:rsidRPr="00225676">
              <w:t>1</w:t>
            </w:r>
            <w:r w:rsidR="00E50A43" w:rsidRPr="00E50A43">
              <w:t>7</w:t>
            </w:r>
            <w:r w:rsidR="00B53282">
              <w:t>,</w:t>
            </w:r>
            <w:r w:rsidR="00E50A43" w:rsidRPr="00E50A43">
              <w:t>1</w:t>
            </w:r>
          </w:p>
        </w:tc>
      </w:tr>
      <w:tr w:rsidR="00225676" w:rsidRPr="00225676" w:rsidTr="00225676">
        <w:trPr>
          <w:trHeight w:val="108"/>
          <w:jc w:val="center"/>
        </w:trPr>
        <w:tc>
          <w:tcPr>
            <w:tcW w:w="3155" w:type="dxa"/>
            <w:vAlign w:val="center"/>
          </w:tcPr>
          <w:p w:rsidR="00225676" w:rsidRPr="00225676" w:rsidRDefault="00225676" w:rsidP="00225676">
            <w:pPr>
              <w:pStyle w:val="--7"/>
              <w:spacing w:line="240" w:lineRule="auto"/>
              <w:ind w:firstLine="0"/>
              <w:jc w:val="center"/>
            </w:pPr>
            <w:r w:rsidRPr="00225676">
              <w:t>Душевая</w:t>
            </w:r>
          </w:p>
        </w:tc>
        <w:tc>
          <w:tcPr>
            <w:tcW w:w="2693" w:type="dxa"/>
            <w:vAlign w:val="center"/>
          </w:tcPr>
          <w:p w:rsidR="00225676" w:rsidRPr="00225676" w:rsidRDefault="00225676" w:rsidP="00A14394">
            <w:pPr>
              <w:pStyle w:val="--7"/>
              <w:spacing w:line="240" w:lineRule="auto"/>
              <w:ind w:firstLine="0"/>
              <w:jc w:val="center"/>
            </w:pPr>
            <w:r w:rsidRPr="00225676">
              <w:t>1</w:t>
            </w:r>
            <w:r w:rsidR="00A14394" w:rsidRPr="00E50A43">
              <w:t>6</w:t>
            </w:r>
            <w:r w:rsidRPr="00225676">
              <w:t xml:space="preserve"> (</w:t>
            </w:r>
            <w:r w:rsidR="002873F7">
              <w:t>8</w:t>
            </w:r>
            <w:r w:rsidR="00A14394" w:rsidRPr="00E50A43">
              <w:t>4,3</w:t>
            </w:r>
            <w:r w:rsidRPr="00225676">
              <w:t>%)</w:t>
            </w:r>
          </w:p>
        </w:tc>
        <w:tc>
          <w:tcPr>
            <w:tcW w:w="2268" w:type="dxa"/>
            <w:vAlign w:val="center"/>
          </w:tcPr>
          <w:p w:rsidR="00225676" w:rsidRPr="00225676" w:rsidRDefault="00225676" w:rsidP="00225676">
            <w:pPr>
              <w:pStyle w:val="--7"/>
              <w:spacing w:line="240" w:lineRule="auto"/>
              <w:ind w:firstLine="0"/>
              <w:jc w:val="center"/>
            </w:pPr>
            <w:r w:rsidRPr="00225676">
              <w:t>0,43</w:t>
            </w:r>
          </w:p>
        </w:tc>
        <w:tc>
          <w:tcPr>
            <w:tcW w:w="2019" w:type="dxa"/>
            <w:vAlign w:val="center"/>
          </w:tcPr>
          <w:p w:rsidR="00225676" w:rsidRPr="00B53282" w:rsidRDefault="00E50A43" w:rsidP="00E50A43">
            <w:pPr>
              <w:pStyle w:val="--7"/>
              <w:spacing w:line="240" w:lineRule="auto"/>
              <w:ind w:firstLine="0"/>
              <w:jc w:val="center"/>
            </w:pPr>
            <w:r w:rsidRPr="00E50A43">
              <w:t>6</w:t>
            </w:r>
            <w:r w:rsidR="00225676" w:rsidRPr="00225676">
              <w:t>,</w:t>
            </w:r>
            <w:r w:rsidRPr="00E50A43">
              <w:t>9</w:t>
            </w:r>
          </w:p>
        </w:tc>
      </w:tr>
      <w:tr w:rsidR="00225676" w:rsidRPr="00225676" w:rsidTr="00225676">
        <w:trPr>
          <w:trHeight w:val="315"/>
          <w:jc w:val="center"/>
        </w:trPr>
        <w:tc>
          <w:tcPr>
            <w:tcW w:w="3155" w:type="dxa"/>
            <w:vAlign w:val="center"/>
          </w:tcPr>
          <w:p w:rsidR="00225676" w:rsidRPr="00225676" w:rsidRDefault="00225676" w:rsidP="00225676">
            <w:pPr>
              <w:pStyle w:val="--7"/>
              <w:spacing w:line="240" w:lineRule="auto"/>
              <w:ind w:firstLine="0"/>
              <w:jc w:val="center"/>
            </w:pPr>
            <w:r w:rsidRPr="00225676">
              <w:t>Умывальник</w:t>
            </w:r>
          </w:p>
        </w:tc>
        <w:tc>
          <w:tcPr>
            <w:tcW w:w="2693" w:type="dxa"/>
            <w:vAlign w:val="center"/>
          </w:tcPr>
          <w:p w:rsidR="00225676" w:rsidRPr="00225676" w:rsidRDefault="00A14394" w:rsidP="00A14394">
            <w:pPr>
              <w:pStyle w:val="--7"/>
              <w:spacing w:line="240" w:lineRule="auto"/>
              <w:ind w:firstLine="0"/>
              <w:jc w:val="center"/>
            </w:pPr>
            <w:r w:rsidRPr="00225676">
              <w:t>1</w:t>
            </w:r>
            <w:r w:rsidRPr="00E50A43">
              <w:t>6</w:t>
            </w:r>
            <w:r w:rsidRPr="00225676">
              <w:t xml:space="preserve"> (</w:t>
            </w:r>
            <w:r>
              <w:t>8</w:t>
            </w:r>
            <w:r w:rsidRPr="00E50A43">
              <w:t>4,3</w:t>
            </w:r>
            <w:r w:rsidRPr="00225676">
              <w:t>%)</w:t>
            </w:r>
          </w:p>
        </w:tc>
        <w:tc>
          <w:tcPr>
            <w:tcW w:w="2268" w:type="dxa"/>
            <w:vAlign w:val="center"/>
          </w:tcPr>
          <w:p w:rsidR="00225676" w:rsidRPr="00225676" w:rsidRDefault="00616B48" w:rsidP="00225676">
            <w:pPr>
              <w:pStyle w:val="--7"/>
              <w:spacing w:line="240" w:lineRule="auto"/>
              <w:ind w:firstLine="0"/>
              <w:jc w:val="center"/>
            </w:pPr>
            <w:r>
              <w:t>1 кран на 10 чел.</w:t>
            </w:r>
          </w:p>
        </w:tc>
        <w:tc>
          <w:tcPr>
            <w:tcW w:w="2019" w:type="dxa"/>
            <w:vAlign w:val="center"/>
          </w:tcPr>
          <w:p w:rsidR="00225676" w:rsidRPr="00225676" w:rsidRDefault="00616B48" w:rsidP="00225676">
            <w:pPr>
              <w:pStyle w:val="--7"/>
              <w:spacing w:line="240" w:lineRule="auto"/>
              <w:ind w:firstLine="0"/>
              <w:jc w:val="center"/>
            </w:pPr>
            <w:r>
              <w:t>2</w:t>
            </w:r>
          </w:p>
        </w:tc>
      </w:tr>
      <w:tr w:rsidR="00225676" w:rsidRPr="00225676" w:rsidTr="00225676">
        <w:trPr>
          <w:trHeight w:val="124"/>
          <w:jc w:val="center"/>
        </w:trPr>
        <w:tc>
          <w:tcPr>
            <w:tcW w:w="3155" w:type="dxa"/>
            <w:vAlign w:val="center"/>
          </w:tcPr>
          <w:p w:rsidR="00225676" w:rsidRPr="00225676" w:rsidRDefault="00225676" w:rsidP="00225676">
            <w:pPr>
              <w:pStyle w:val="--7"/>
              <w:spacing w:line="240" w:lineRule="auto"/>
              <w:ind w:firstLine="0"/>
              <w:jc w:val="center"/>
            </w:pPr>
            <w:r w:rsidRPr="00225676">
              <w:t>Туалет</w:t>
            </w:r>
          </w:p>
        </w:tc>
        <w:tc>
          <w:tcPr>
            <w:tcW w:w="2693" w:type="dxa"/>
            <w:vAlign w:val="center"/>
          </w:tcPr>
          <w:p w:rsidR="00225676" w:rsidRPr="00225676" w:rsidRDefault="00A14394" w:rsidP="00225676">
            <w:pPr>
              <w:pStyle w:val="--7"/>
              <w:spacing w:line="240" w:lineRule="auto"/>
              <w:ind w:firstLine="0"/>
              <w:jc w:val="center"/>
            </w:pPr>
            <w:r>
              <w:rPr>
                <w:lang w:val="en-US"/>
              </w:rPr>
              <w:t>19 (100 %)</w:t>
            </w:r>
          </w:p>
        </w:tc>
        <w:tc>
          <w:tcPr>
            <w:tcW w:w="2268" w:type="dxa"/>
            <w:vAlign w:val="center"/>
          </w:tcPr>
          <w:p w:rsidR="00225676" w:rsidRPr="00B61026" w:rsidRDefault="00B61026" w:rsidP="00225676">
            <w:pPr>
              <w:pStyle w:val="--7"/>
              <w:spacing w:line="240" w:lineRule="auto"/>
              <w:ind w:firstLine="0"/>
              <w:jc w:val="center"/>
            </w:pPr>
            <w:r>
              <w:t>1 очко на 20 чел.</w:t>
            </w:r>
          </w:p>
        </w:tc>
        <w:tc>
          <w:tcPr>
            <w:tcW w:w="2019" w:type="dxa"/>
            <w:vAlign w:val="center"/>
          </w:tcPr>
          <w:p w:rsidR="00225676" w:rsidRPr="00B61026" w:rsidRDefault="00225676" w:rsidP="00B61026">
            <w:pPr>
              <w:pStyle w:val="--7"/>
              <w:spacing w:line="240" w:lineRule="auto"/>
              <w:ind w:firstLine="0"/>
              <w:jc w:val="center"/>
              <w:rPr>
                <w:lang w:val="en-US"/>
              </w:rPr>
            </w:pPr>
            <w:r w:rsidRPr="00225676">
              <w:t>1</w:t>
            </w:r>
          </w:p>
        </w:tc>
      </w:tr>
      <w:tr w:rsidR="00225676" w:rsidRPr="00225676" w:rsidTr="00225676">
        <w:trPr>
          <w:trHeight w:val="330"/>
          <w:jc w:val="center"/>
        </w:trPr>
        <w:tc>
          <w:tcPr>
            <w:tcW w:w="3155" w:type="dxa"/>
            <w:vAlign w:val="center"/>
          </w:tcPr>
          <w:p w:rsidR="00225676" w:rsidRPr="00225676" w:rsidRDefault="00225676" w:rsidP="00225676">
            <w:pPr>
              <w:pStyle w:val="--7"/>
              <w:spacing w:line="240" w:lineRule="auto"/>
              <w:ind w:firstLine="0"/>
              <w:jc w:val="center"/>
            </w:pPr>
            <w:r w:rsidRPr="00225676">
              <w:t>Помещение для обогрева</w:t>
            </w:r>
          </w:p>
        </w:tc>
        <w:tc>
          <w:tcPr>
            <w:tcW w:w="2693" w:type="dxa"/>
            <w:vAlign w:val="center"/>
          </w:tcPr>
          <w:p w:rsidR="00225676" w:rsidRPr="00225676" w:rsidRDefault="00A14394" w:rsidP="00A14394">
            <w:pPr>
              <w:pStyle w:val="--7"/>
              <w:spacing w:line="240" w:lineRule="auto"/>
              <w:ind w:firstLine="0"/>
              <w:jc w:val="center"/>
            </w:pPr>
            <w:r w:rsidRPr="00225676">
              <w:t>1</w:t>
            </w:r>
            <w:r>
              <w:rPr>
                <w:lang w:val="en-US"/>
              </w:rPr>
              <w:t>6</w:t>
            </w:r>
            <w:r w:rsidRPr="00225676">
              <w:t xml:space="preserve"> (</w:t>
            </w:r>
            <w:r>
              <w:t>8</w:t>
            </w:r>
            <w:r>
              <w:rPr>
                <w:lang w:val="en-US"/>
              </w:rPr>
              <w:t>4,3</w:t>
            </w:r>
            <w:r w:rsidRPr="00225676">
              <w:t>%)</w:t>
            </w:r>
          </w:p>
        </w:tc>
        <w:tc>
          <w:tcPr>
            <w:tcW w:w="2268" w:type="dxa"/>
            <w:vAlign w:val="center"/>
          </w:tcPr>
          <w:p w:rsidR="00225676" w:rsidRPr="00225676" w:rsidRDefault="00225676" w:rsidP="00225676">
            <w:pPr>
              <w:pStyle w:val="--7"/>
              <w:spacing w:line="240" w:lineRule="auto"/>
              <w:ind w:firstLine="0"/>
              <w:jc w:val="center"/>
            </w:pPr>
            <w:r w:rsidRPr="00225676">
              <w:t>1</w:t>
            </w:r>
            <w:r w:rsidR="00B61026">
              <w:t>,0</w:t>
            </w:r>
          </w:p>
        </w:tc>
        <w:tc>
          <w:tcPr>
            <w:tcW w:w="2019" w:type="dxa"/>
            <w:vAlign w:val="center"/>
          </w:tcPr>
          <w:p w:rsidR="00225676" w:rsidRPr="00225676" w:rsidRDefault="00225676" w:rsidP="00E50A43">
            <w:pPr>
              <w:pStyle w:val="--7"/>
              <w:spacing w:line="240" w:lineRule="auto"/>
              <w:ind w:firstLine="0"/>
              <w:jc w:val="center"/>
            </w:pPr>
            <w:r w:rsidRPr="00225676">
              <w:t>1</w:t>
            </w:r>
            <w:r w:rsidR="00E50A43">
              <w:rPr>
                <w:lang w:val="en-US"/>
              </w:rPr>
              <w:t>6</w:t>
            </w:r>
            <w:r w:rsidR="00B53282">
              <w:t>,0</w:t>
            </w:r>
          </w:p>
        </w:tc>
      </w:tr>
      <w:tr w:rsidR="00225676" w:rsidRPr="00225676" w:rsidTr="00225676">
        <w:trPr>
          <w:trHeight w:val="154"/>
          <w:jc w:val="center"/>
        </w:trPr>
        <w:tc>
          <w:tcPr>
            <w:tcW w:w="3155" w:type="dxa"/>
            <w:vAlign w:val="center"/>
          </w:tcPr>
          <w:p w:rsidR="00225676" w:rsidRPr="00225676" w:rsidRDefault="00225676" w:rsidP="00225676">
            <w:pPr>
              <w:pStyle w:val="--7"/>
              <w:spacing w:line="240" w:lineRule="auto"/>
              <w:ind w:firstLine="0"/>
              <w:jc w:val="center"/>
            </w:pPr>
            <w:r w:rsidRPr="00225676">
              <w:t>Сушилка</w:t>
            </w:r>
          </w:p>
        </w:tc>
        <w:tc>
          <w:tcPr>
            <w:tcW w:w="2693" w:type="dxa"/>
            <w:vAlign w:val="center"/>
          </w:tcPr>
          <w:p w:rsidR="00225676" w:rsidRPr="00225676" w:rsidRDefault="00A14394" w:rsidP="00225676">
            <w:pPr>
              <w:pStyle w:val="--7"/>
              <w:spacing w:line="240" w:lineRule="auto"/>
              <w:ind w:firstLine="0"/>
              <w:jc w:val="center"/>
            </w:pPr>
            <w:r>
              <w:rPr>
                <w:lang w:val="en-US"/>
              </w:rPr>
              <w:t>19</w:t>
            </w:r>
            <w:r w:rsidR="00B61026">
              <w:rPr>
                <w:lang w:val="en-US"/>
              </w:rPr>
              <w:t xml:space="preserve"> (100 %)</w:t>
            </w:r>
          </w:p>
        </w:tc>
        <w:tc>
          <w:tcPr>
            <w:tcW w:w="2268" w:type="dxa"/>
            <w:vAlign w:val="center"/>
          </w:tcPr>
          <w:p w:rsidR="00225676" w:rsidRPr="00225676" w:rsidRDefault="00225676" w:rsidP="00B61026">
            <w:pPr>
              <w:pStyle w:val="--7"/>
              <w:spacing w:line="240" w:lineRule="auto"/>
              <w:ind w:firstLine="0"/>
              <w:jc w:val="center"/>
            </w:pPr>
            <w:r w:rsidRPr="00225676">
              <w:t>0</w:t>
            </w:r>
            <w:r w:rsidR="00B61026">
              <w:t>,</w:t>
            </w:r>
            <w:r w:rsidRPr="00225676">
              <w:t>2</w:t>
            </w:r>
          </w:p>
        </w:tc>
        <w:tc>
          <w:tcPr>
            <w:tcW w:w="2019" w:type="dxa"/>
            <w:vAlign w:val="center"/>
          </w:tcPr>
          <w:p w:rsidR="00225676" w:rsidRPr="00E50A43" w:rsidRDefault="00E50A43" w:rsidP="00E50A43">
            <w:pPr>
              <w:pStyle w:val="--7"/>
              <w:spacing w:line="240" w:lineRule="auto"/>
              <w:ind w:firstLine="0"/>
              <w:jc w:val="center"/>
              <w:rPr>
                <w:lang w:val="en-US"/>
              </w:rPr>
            </w:pPr>
            <w:r>
              <w:rPr>
                <w:lang w:val="en-US"/>
              </w:rPr>
              <w:t>3</w:t>
            </w:r>
            <w:r w:rsidR="00B53282">
              <w:t>,</w:t>
            </w:r>
            <w:r>
              <w:rPr>
                <w:lang w:val="en-US"/>
              </w:rPr>
              <w:t>8</w:t>
            </w:r>
          </w:p>
        </w:tc>
      </w:tr>
      <w:tr w:rsidR="00225676" w:rsidRPr="00225676" w:rsidTr="00225676">
        <w:trPr>
          <w:trHeight w:val="240"/>
          <w:jc w:val="center"/>
        </w:trPr>
        <w:tc>
          <w:tcPr>
            <w:tcW w:w="3155" w:type="dxa"/>
            <w:vAlign w:val="center"/>
          </w:tcPr>
          <w:p w:rsidR="00225676" w:rsidRPr="00225676" w:rsidRDefault="00225676" w:rsidP="00225676">
            <w:pPr>
              <w:pStyle w:val="--7"/>
              <w:spacing w:line="240" w:lineRule="auto"/>
              <w:ind w:firstLine="0"/>
              <w:jc w:val="center"/>
            </w:pPr>
            <w:r w:rsidRPr="00225676">
              <w:t>Медпункт</w:t>
            </w:r>
          </w:p>
        </w:tc>
        <w:tc>
          <w:tcPr>
            <w:tcW w:w="2693" w:type="dxa"/>
            <w:vAlign w:val="center"/>
          </w:tcPr>
          <w:p w:rsidR="00225676" w:rsidRPr="00225676" w:rsidRDefault="00A14394" w:rsidP="002873F7">
            <w:pPr>
              <w:pStyle w:val="--7"/>
              <w:spacing w:line="240" w:lineRule="auto"/>
              <w:ind w:firstLine="0"/>
              <w:jc w:val="center"/>
            </w:pPr>
            <w:r>
              <w:rPr>
                <w:lang w:val="en-US"/>
              </w:rPr>
              <w:t>19</w:t>
            </w:r>
            <w:r w:rsidR="00B61026">
              <w:rPr>
                <w:lang w:val="en-US"/>
              </w:rPr>
              <w:t xml:space="preserve"> (100 %)</w:t>
            </w:r>
          </w:p>
        </w:tc>
        <w:tc>
          <w:tcPr>
            <w:tcW w:w="2268" w:type="dxa"/>
            <w:vAlign w:val="center"/>
          </w:tcPr>
          <w:p w:rsidR="00225676" w:rsidRPr="00225676" w:rsidRDefault="00225676" w:rsidP="00225676">
            <w:pPr>
              <w:pStyle w:val="--7"/>
              <w:spacing w:line="240" w:lineRule="auto"/>
              <w:ind w:firstLine="0"/>
              <w:jc w:val="center"/>
            </w:pPr>
            <w:r w:rsidRPr="00225676">
              <w:t>0,07</w:t>
            </w:r>
          </w:p>
        </w:tc>
        <w:tc>
          <w:tcPr>
            <w:tcW w:w="2019" w:type="dxa"/>
            <w:vAlign w:val="center"/>
          </w:tcPr>
          <w:p w:rsidR="00225676" w:rsidRPr="00225676" w:rsidRDefault="00225676" w:rsidP="00B53282">
            <w:pPr>
              <w:pStyle w:val="--7"/>
              <w:spacing w:line="240" w:lineRule="auto"/>
              <w:ind w:firstLine="0"/>
              <w:jc w:val="center"/>
            </w:pPr>
            <w:r w:rsidRPr="00225676">
              <w:t>1,</w:t>
            </w:r>
            <w:r w:rsidR="00B53282">
              <w:t>3</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2" w:name="_Toc497672793"/>
      <w:r>
        <w:lastRenderedPageBreak/>
        <w:t>ВЕДОМОСТЬ ОБЪЕМОВ ОСНОВНЫХ РАБОТ</w:t>
      </w:r>
      <w:bookmarkEnd w:id="32"/>
    </w:p>
    <w:p w:rsidR="009915F5" w:rsidRDefault="009915F5" w:rsidP="009915F5">
      <w:pPr>
        <w:pStyle w:val="--7"/>
        <w:ind w:firstLine="0"/>
        <w:jc w:val="center"/>
      </w:pPr>
      <w:r w:rsidRPr="009915F5">
        <w:t>Таблица 23 -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п/п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9915F5" w:rsidRPr="009915F5" w:rsidTr="00B27BAE">
        <w:trPr>
          <w:trHeight w:val="74"/>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Устройство трелевочного волока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1C71DD" w:rsidP="001C71DD">
            <w:pPr>
              <w:pStyle w:val="--7"/>
              <w:spacing w:line="240" w:lineRule="auto"/>
              <w:ind w:firstLine="0"/>
              <w:jc w:val="center"/>
              <w:rPr>
                <w:lang w:bidi="ru-RU"/>
              </w:rPr>
            </w:pPr>
            <w:r>
              <w:rPr>
                <w:lang w:bidi="ru-RU"/>
              </w:rPr>
              <w:t>3</w:t>
            </w:r>
            <w:r w:rsidR="009915F5" w:rsidRPr="009915F5">
              <w:rPr>
                <w:lang w:bidi="ru-RU"/>
              </w:rPr>
              <w:t>,</w:t>
            </w:r>
            <w:r w:rsidR="00B61026">
              <w:rPr>
                <w:lang w:bidi="ru-RU"/>
              </w:rPr>
              <w:t>3</w:t>
            </w:r>
            <w:r>
              <w:rPr>
                <w:lang w:bidi="ru-RU"/>
              </w:rPr>
              <w:t>7</w:t>
            </w:r>
          </w:p>
        </w:tc>
      </w:tr>
      <w:tr w:rsidR="009915F5" w:rsidRPr="009915F5" w:rsidTr="00B27BAE">
        <w:trPr>
          <w:trHeight w:val="247"/>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1C71DD">
            <w:pPr>
              <w:pStyle w:val="--7"/>
              <w:spacing w:line="240" w:lineRule="auto"/>
              <w:ind w:firstLine="0"/>
              <w:jc w:val="center"/>
              <w:rPr>
                <w:lang w:bidi="ru-RU"/>
              </w:rPr>
            </w:pPr>
            <w:r>
              <w:rPr>
                <w:lang w:bidi="ru-RU"/>
              </w:rPr>
              <w:t>15</w:t>
            </w:r>
            <w:r w:rsidR="009915F5" w:rsidRPr="009915F5">
              <w:rPr>
                <w:lang w:bidi="ru-RU"/>
              </w:rPr>
              <w:t>,</w:t>
            </w:r>
            <w:r>
              <w:rPr>
                <w:lang w:bidi="ru-RU"/>
              </w:rPr>
              <w:t>12</w:t>
            </w:r>
          </w:p>
        </w:tc>
      </w:tr>
      <w:tr w:rsidR="009915F5" w:rsidRPr="009915F5" w:rsidTr="00B27BAE">
        <w:trPr>
          <w:trHeight w:val="169"/>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61026">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12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Трелевка хлыстов и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157"/>
          <w:jc w:val="center"/>
        </w:trPr>
        <w:tc>
          <w:tcPr>
            <w:tcW w:w="716" w:type="dxa"/>
            <w:vAlign w:val="center"/>
          </w:tcPr>
          <w:p w:rsidR="009915F5" w:rsidRPr="009915F5" w:rsidRDefault="009915F5" w:rsidP="00B27BAE">
            <w:pPr>
              <w:pStyle w:val="--7"/>
              <w:spacing w:line="240" w:lineRule="auto"/>
              <w:ind w:left="82" w:firstLine="0"/>
              <w:jc w:val="center"/>
              <w:rPr>
                <w:lang w:bidi="ru-RU"/>
              </w:rPr>
            </w:pPr>
            <w:r w:rsidRPr="009915F5">
              <w:rPr>
                <w:lang w:bidi="ru-RU"/>
              </w:rPr>
              <w:t>5</w:t>
            </w:r>
          </w:p>
        </w:tc>
        <w:tc>
          <w:tcPr>
            <w:tcW w:w="6101" w:type="dxa"/>
            <w:vAlign w:val="center"/>
          </w:tcPr>
          <w:p w:rsidR="009915F5" w:rsidRPr="009915F5" w:rsidRDefault="009915F5" w:rsidP="009915F5">
            <w:pPr>
              <w:pStyle w:val="--7"/>
              <w:spacing w:line="240" w:lineRule="auto"/>
              <w:ind w:firstLine="0"/>
              <w:jc w:val="left"/>
              <w:rPr>
                <w:lang w:bidi="ru-RU"/>
              </w:rPr>
            </w:pPr>
            <w:r w:rsidRPr="009915F5">
              <w:rPr>
                <w:lang w:bidi="ru-RU"/>
              </w:rPr>
              <w:t>Раскряжевка хлыстов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107"/>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6</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proofErr w:type="spellStart"/>
            <w:r w:rsidRPr="009915F5">
              <w:rPr>
                <w:lang w:bidi="ru-RU"/>
              </w:rPr>
              <w:t>Штабелевка</w:t>
            </w:r>
            <w:proofErr w:type="spellEnd"/>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275"/>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7</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130"/>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8</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B27BAE">
        <w:trPr>
          <w:trHeight w:val="136"/>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9</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1C71DD" w:rsidP="00B27BAE">
            <w:pPr>
              <w:pStyle w:val="--7"/>
              <w:spacing w:line="240" w:lineRule="auto"/>
              <w:ind w:firstLine="0"/>
              <w:jc w:val="center"/>
              <w:rPr>
                <w:lang w:bidi="ru-RU"/>
              </w:rPr>
            </w:pPr>
            <w:r>
              <w:rPr>
                <w:lang w:bidi="ru-RU"/>
              </w:rPr>
              <w:t>15</w:t>
            </w:r>
            <w:r w:rsidRPr="009915F5">
              <w:rPr>
                <w:lang w:bidi="ru-RU"/>
              </w:rPr>
              <w:t>,</w:t>
            </w:r>
            <w:r>
              <w:rPr>
                <w:lang w:bidi="ru-RU"/>
              </w:rPr>
              <w:t>12</w:t>
            </w:r>
          </w:p>
        </w:tc>
      </w:tr>
      <w:tr w:rsidR="009915F5"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ЗАХОРОНЕНИЕ ПОРУБОЧНЫХ ОСТАТКОВ</w:t>
            </w:r>
          </w:p>
        </w:tc>
      </w:tr>
      <w:tr w:rsidR="009915F5" w:rsidRPr="009915F5" w:rsidTr="00C05AD5">
        <w:trPr>
          <w:trHeight w:val="98"/>
          <w:jc w:val="center"/>
        </w:trPr>
        <w:tc>
          <w:tcPr>
            <w:tcW w:w="716"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10</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rPr>
                <w:lang w:bidi="ru-RU"/>
              </w:rPr>
            </w:pPr>
            <w:proofErr w:type="spellStart"/>
            <w:r w:rsidRPr="009915F5">
              <w:rPr>
                <w:lang w:bidi="ru-RU"/>
              </w:rPr>
              <w:t>м</w:t>
            </w:r>
            <w:r w:rsidRPr="009915F5">
              <w:rPr>
                <w:vertAlign w:val="superscript"/>
                <w:lang w:bidi="ru-RU"/>
              </w:rPr>
              <w:t>3</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B61026" w:rsidP="001C71DD">
            <w:pPr>
              <w:pStyle w:val="--7"/>
              <w:spacing w:line="240" w:lineRule="auto"/>
              <w:ind w:firstLine="0"/>
              <w:jc w:val="center"/>
              <w:rPr>
                <w:lang w:bidi="ru-RU"/>
              </w:rPr>
            </w:pPr>
            <w:r>
              <w:rPr>
                <w:lang w:bidi="ru-RU"/>
              </w:rPr>
              <w:t>2</w:t>
            </w:r>
            <w:r w:rsidR="001C71DD">
              <w:rPr>
                <w:lang w:bidi="ru-RU"/>
              </w:rPr>
              <w:t>063</w:t>
            </w:r>
            <w:r w:rsidR="009915F5" w:rsidRPr="009915F5">
              <w:rPr>
                <w:lang w:bidi="ru-RU"/>
              </w:rPr>
              <w:t>,</w:t>
            </w:r>
            <w:r>
              <w:rPr>
                <w:lang w:bidi="ru-RU"/>
              </w:rPr>
              <w:t>2</w:t>
            </w:r>
            <w:r w:rsidR="001C71DD">
              <w:rPr>
                <w:lang w:bidi="ru-RU"/>
              </w:rPr>
              <w:t>8</w:t>
            </w:r>
          </w:p>
        </w:tc>
      </w:tr>
      <w:tr w:rsidR="00C05AD5" w:rsidRPr="009915F5" w:rsidTr="00F77B8E">
        <w:trPr>
          <w:trHeight w:val="116"/>
          <w:jc w:val="center"/>
        </w:trPr>
        <w:tc>
          <w:tcPr>
            <w:tcW w:w="9227" w:type="dxa"/>
            <w:gridSpan w:val="4"/>
            <w:tcBorders>
              <w:top w:val="single" w:sz="4" w:space="0" w:color="auto"/>
              <w:bottom w:val="single" w:sz="4" w:space="0" w:color="auto"/>
              <w:right w:val="single" w:sz="4" w:space="0" w:color="auto"/>
            </w:tcBorders>
            <w:vAlign w:val="center"/>
          </w:tcPr>
          <w:p w:rsidR="00C05AD5" w:rsidRDefault="00C05AD5" w:rsidP="00290871">
            <w:pPr>
              <w:pStyle w:val="--7"/>
              <w:spacing w:line="240" w:lineRule="auto"/>
              <w:ind w:firstLine="0"/>
              <w:jc w:val="center"/>
              <w:rPr>
                <w:lang w:bidi="ru-RU"/>
              </w:rPr>
            </w:pPr>
            <w:r>
              <w:rPr>
                <w:lang w:bidi="ru-RU"/>
              </w:rPr>
              <w:t>ТЕХНИЧЕСКАЯ РЕКУЛЬТИВАЦИЯ</w:t>
            </w:r>
          </w:p>
        </w:tc>
      </w:tr>
      <w:tr w:rsidR="00C05AD5" w:rsidRPr="009915F5" w:rsidTr="00C05AD5">
        <w:trPr>
          <w:trHeight w:val="142"/>
          <w:jc w:val="center"/>
        </w:trPr>
        <w:tc>
          <w:tcPr>
            <w:tcW w:w="716" w:type="dxa"/>
            <w:tcBorders>
              <w:top w:val="single" w:sz="4" w:space="0" w:color="auto"/>
              <w:bottom w:val="single" w:sz="4" w:space="0" w:color="auto"/>
            </w:tcBorders>
            <w:vAlign w:val="center"/>
          </w:tcPr>
          <w:p w:rsidR="00C05AD5" w:rsidRPr="009915F5" w:rsidRDefault="00C05AD5" w:rsidP="00290871">
            <w:pPr>
              <w:pStyle w:val="--7"/>
              <w:spacing w:line="240" w:lineRule="auto"/>
              <w:ind w:firstLine="0"/>
              <w:jc w:val="center"/>
              <w:rPr>
                <w:lang w:bidi="ru-RU"/>
              </w:rPr>
            </w:pPr>
            <w:r>
              <w:rPr>
                <w:lang w:bidi="ru-RU"/>
              </w:rPr>
              <w:t>11</w:t>
            </w:r>
          </w:p>
        </w:tc>
        <w:tc>
          <w:tcPr>
            <w:tcW w:w="6101" w:type="dxa"/>
            <w:tcBorders>
              <w:top w:val="single" w:sz="4" w:space="0" w:color="auto"/>
              <w:bottom w:val="single" w:sz="4" w:space="0" w:color="auto"/>
            </w:tcBorders>
            <w:vAlign w:val="center"/>
          </w:tcPr>
          <w:p w:rsidR="00C05AD5" w:rsidRPr="009915F5" w:rsidRDefault="00C05AD5" w:rsidP="00290871">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C05AD5" w:rsidRPr="009915F5" w:rsidRDefault="00C05AD5" w:rsidP="00290871">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C05AD5" w:rsidRPr="009915F5" w:rsidRDefault="00C05AD5" w:rsidP="00290871">
            <w:pPr>
              <w:pStyle w:val="--7"/>
              <w:spacing w:line="240" w:lineRule="auto"/>
              <w:ind w:firstLine="0"/>
              <w:jc w:val="center"/>
              <w:rPr>
                <w:lang w:bidi="ru-RU"/>
              </w:rPr>
            </w:pPr>
            <w:r>
              <w:rPr>
                <w:lang w:bidi="ru-RU"/>
              </w:rPr>
              <w:t>15</w:t>
            </w:r>
            <w:r w:rsidRPr="009915F5">
              <w:rPr>
                <w:lang w:bidi="ru-RU"/>
              </w:rPr>
              <w:t>,</w:t>
            </w:r>
            <w:r>
              <w:rPr>
                <w:lang w:bidi="ru-RU"/>
              </w:rPr>
              <w:t>12</w:t>
            </w:r>
          </w:p>
        </w:tc>
      </w:tr>
    </w:tbl>
    <w:p w:rsidR="009915F5" w:rsidRDefault="009915F5" w:rsidP="009915F5">
      <w:pPr>
        <w:pStyle w:val="--7"/>
        <w:ind w:firstLine="0"/>
        <w:jc w:val="center"/>
      </w:pPr>
    </w:p>
    <w:p w:rsidR="009B563E" w:rsidRDefault="009B563E" w:rsidP="009B563E">
      <w:pPr>
        <w:pStyle w:val="--7"/>
        <w:ind w:firstLine="0"/>
      </w:pPr>
    </w:p>
    <w:p w:rsidR="009B563E" w:rsidRDefault="009B563E" w:rsidP="009B563E">
      <w:pPr>
        <w:pStyle w:val="--7"/>
        <w:ind w:firstLine="0"/>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C05AD5" w:rsidRDefault="00C05AD5" w:rsidP="00C05AD5">
      <w:pPr>
        <w:pStyle w:val="--1"/>
      </w:pPr>
      <w:bookmarkStart w:id="33" w:name="_Toc497664854"/>
      <w:bookmarkStart w:id="34" w:name="_Toc497672794"/>
      <w:r>
        <w:lastRenderedPageBreak/>
        <w:t>РЕКУЛЬТИВАЦИЯ</w:t>
      </w:r>
      <w:bookmarkEnd w:id="33"/>
      <w:bookmarkEnd w:id="34"/>
    </w:p>
    <w:p w:rsidR="00C05AD5" w:rsidRPr="00503BD7" w:rsidRDefault="00C05AD5" w:rsidP="00C05AD5">
      <w:pPr>
        <w:pStyle w:val="--7"/>
        <w:ind w:firstLine="708"/>
      </w:pPr>
      <w:r>
        <w:t xml:space="preserve">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под </w:t>
      </w:r>
      <w:proofErr w:type="spellStart"/>
      <w:r>
        <w:t>самозаростание</w:t>
      </w:r>
      <w:proofErr w:type="spellEnd"/>
      <w:r>
        <w:t>.</w:t>
      </w:r>
    </w:p>
    <w:p w:rsidR="00807AC1" w:rsidRPr="00503BD7" w:rsidRDefault="00807AC1" w:rsidP="00807AC1">
      <w:pPr>
        <w:pStyle w:val="--7"/>
        <w:ind w:firstLine="0"/>
        <w:jc w:val="center"/>
      </w:pPr>
    </w:p>
    <w:p w:rsidR="0010174C" w:rsidRDefault="00F062AC" w:rsidP="00766166">
      <w:pPr>
        <w:pStyle w:val="--1"/>
        <w:numPr>
          <w:ilvl w:val="0"/>
          <w:numId w:val="0"/>
        </w:numPr>
        <w:ind w:left="851"/>
      </w:pPr>
      <w:bookmarkStart w:id="35" w:name="_Toc497672795"/>
      <w:r w:rsidRPr="009661AD">
        <w:lastRenderedPageBreak/>
        <w:t xml:space="preserve">Лист </w:t>
      </w:r>
      <w:r w:rsidRPr="00C125C0">
        <w:rPr>
          <w:rStyle w:val="aa"/>
        </w:rPr>
        <w:t>регистрации</w:t>
      </w:r>
      <w:r w:rsidRPr="009661AD">
        <w:t xml:space="preserve"> изменений</w:t>
      </w:r>
      <w:bookmarkEnd w:id="26"/>
      <w:bookmarkEnd w:id="35"/>
    </w:p>
    <w:tbl>
      <w:tblPr>
        <w:tblStyle w:val="aff1"/>
        <w:tblW w:w="10485" w:type="dxa"/>
        <w:tblInd w:w="-113" w:type="dxa"/>
        <w:tblLayout w:type="fixed"/>
        <w:tblCellMar>
          <w:left w:w="0" w:type="dxa"/>
          <w:right w:w="0" w:type="dxa"/>
        </w:tblCellMar>
        <w:tblLook w:val="04A0" w:firstRow="1" w:lastRow="0" w:firstColumn="1" w:lastColumn="0" w:noHBand="0" w:noVBand="1"/>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изменен-</w:t>
            </w:r>
            <w:proofErr w:type="spellStart"/>
            <w:r>
              <w:rPr>
                <w:sz w:val="24"/>
                <w:szCs w:val="24"/>
              </w:rPr>
              <w:t>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заменен-</w:t>
            </w:r>
            <w:proofErr w:type="spellStart"/>
            <w:r>
              <w:rPr>
                <w:sz w:val="24"/>
                <w:szCs w:val="24"/>
              </w:rPr>
              <w:t>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анну-</w:t>
            </w:r>
            <w:proofErr w:type="spellStart"/>
            <w:r>
              <w:rPr>
                <w:sz w:val="24"/>
                <w:szCs w:val="24"/>
              </w:rPr>
              <w:t>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A489A">
      <w:headerReference w:type="default" r:id="rId37"/>
      <w:footerReference w:type="default" r:id="rId38"/>
      <w:headerReference w:type="first" r:id="rId39"/>
      <w:footerReference w:type="first" r:id="rId40"/>
      <w:pgSz w:w="11907" w:h="16840" w:code="9"/>
      <w:pgMar w:top="425" w:right="567" w:bottom="425" w:left="1276" w:header="510" w:footer="1021"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258" w:rsidRDefault="001E4258">
      <w:r>
        <w:separator/>
      </w:r>
    </w:p>
  </w:endnote>
  <w:endnote w:type="continuationSeparator" w:id="0">
    <w:p w:rsidR="001E4258" w:rsidRDefault="001E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B0500000000000000"/>
    <w:charset w:val="00"/>
    <w:family w:val="swiss"/>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571"/>
      <w:gridCol w:w="567"/>
      <w:gridCol w:w="709"/>
      <w:gridCol w:w="850"/>
      <w:gridCol w:w="567"/>
      <w:gridCol w:w="5954"/>
      <w:gridCol w:w="850"/>
    </w:tblGrid>
    <w:tr w:rsidR="002873F7" w:rsidRPr="001E7CE0" w:rsidTr="00DE39E6">
      <w:trPr>
        <w:cantSplit/>
        <w:trHeight w:hRule="exact" w:val="284"/>
      </w:trPr>
      <w:tc>
        <w:tcPr>
          <w:tcW w:w="392" w:type="dxa"/>
          <w:tcBorders>
            <w:top w:val="single" w:sz="12" w:space="0" w:color="auto"/>
            <w:left w:val="nil"/>
            <w:right w:val="single" w:sz="12" w:space="0" w:color="auto"/>
          </w:tcBorders>
        </w:tcPr>
        <w:p w:rsidR="002873F7" w:rsidRPr="00021308" w:rsidRDefault="002873F7">
          <w:pPr>
            <w:pStyle w:val="a8"/>
            <w:ind w:left="42"/>
          </w:pPr>
          <w:r>
            <w:rPr>
              <w:noProof/>
              <w:sz w:val="32"/>
              <w:szCs w:val="32"/>
            </w:rPr>
            <mc:AlternateContent>
              <mc:Choice Requires="wps">
                <w:drawing>
                  <wp:anchor distT="0" distB="0" distL="114300" distR="114300" simplePos="0" relativeHeight="251755008" behindDoc="0" locked="0" layoutInCell="1" allowOverlap="1" wp14:anchorId="275F09F3" wp14:editId="040D6C7F">
                    <wp:simplePos x="0" y="0"/>
                    <wp:positionH relativeFrom="column">
                      <wp:posOffset>-377190</wp:posOffset>
                    </wp:positionH>
                    <wp:positionV relativeFrom="paragraph">
                      <wp:posOffset>-3279140</wp:posOffset>
                    </wp:positionV>
                    <wp:extent cx="0" cy="3086100"/>
                    <wp:effectExtent l="13335" t="16510" r="15240"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mc:Fallback>
            </mc:AlternateContent>
          </w:r>
          <w:r>
            <w:rPr>
              <w:noProof/>
              <w:sz w:val="32"/>
              <w:szCs w:val="32"/>
            </w:rPr>
            <mc:AlternateContent>
              <mc:Choice Requires="wps">
                <w:drawing>
                  <wp:anchor distT="0" distB="0" distL="114300" distR="114300" simplePos="0" relativeHeight="251753984" behindDoc="0" locked="0" layoutInCell="1" allowOverlap="1" wp14:anchorId="120806FA" wp14:editId="59005932">
                    <wp:simplePos x="0" y="0"/>
                    <wp:positionH relativeFrom="column">
                      <wp:posOffset>-541655</wp:posOffset>
                    </wp:positionH>
                    <wp:positionV relativeFrom="paragraph">
                      <wp:posOffset>-3359150</wp:posOffset>
                    </wp:positionV>
                    <wp:extent cx="541020" cy="3195955"/>
                    <wp:effectExtent l="1270" t="3175" r="635" b="127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19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2873F7"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2873F7" w:rsidRPr="000F3616" w:rsidRDefault="002873F7">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2873F7" w:rsidRPr="000F3616" w:rsidRDefault="002873F7"/>
                                  </w:tc>
                                </w:tr>
                                <w:tr w:rsidR="002873F7"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2873F7" w:rsidRPr="000F3616" w:rsidRDefault="002873F7">
                                      <w:pPr>
                                        <w:ind w:left="113" w:right="113"/>
                                        <w:jc w:val="center"/>
                                      </w:pPr>
                                      <w:r w:rsidRPr="000F3616">
                                        <w:t>Подп. и дата</w:t>
                                      </w:r>
                                    </w:p>
                                  </w:tc>
                                  <w:tc>
                                    <w:tcPr>
                                      <w:tcW w:w="313" w:type="dxa"/>
                                      <w:tcBorders>
                                        <w:left w:val="single" w:sz="4" w:space="0" w:color="auto"/>
                                        <w:bottom w:val="single" w:sz="12" w:space="0" w:color="auto"/>
                                        <w:right w:val="nil"/>
                                      </w:tcBorders>
                                    </w:tcPr>
                                    <w:p w:rsidR="002873F7" w:rsidRPr="000F3616" w:rsidRDefault="002873F7"/>
                                  </w:tc>
                                </w:tr>
                                <w:tr w:rsidR="002873F7" w:rsidRPr="001E7CE0" w:rsidTr="00DE39E6">
                                  <w:trPr>
                                    <w:cantSplit/>
                                    <w:trHeight w:val="1432"/>
                                  </w:trPr>
                                  <w:tc>
                                    <w:tcPr>
                                      <w:tcW w:w="282" w:type="dxa"/>
                                      <w:tcBorders>
                                        <w:top w:val="single" w:sz="12" w:space="0" w:color="auto"/>
                                        <w:left w:val="nil"/>
                                        <w:bottom w:val="nil"/>
                                        <w:right w:val="nil"/>
                                      </w:tcBorders>
                                      <w:textDirection w:val="btLr"/>
                                    </w:tcPr>
                                    <w:p w:rsidR="002873F7" w:rsidRPr="000F3616" w:rsidRDefault="002873F7">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2873F7" w:rsidRPr="000F3616" w:rsidRDefault="002873F7"/>
                                  </w:tc>
                                </w:tr>
                              </w:tbl>
                              <w:p w:rsidR="002873F7" w:rsidRPr="001E7CE0" w:rsidRDefault="002873F7" w:rsidP="00DE39E6">
                                <w:pPr>
                                  <w:rPr>
                                    <w:rFonts w:ascii="GOST type A" w:hAnsi="GOST type A"/>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42.65pt;margin-top:-264.5pt;width:42.6pt;height:251.6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2873F7"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2873F7" w:rsidRPr="000F3616" w:rsidRDefault="002873F7">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2873F7" w:rsidRPr="000F3616" w:rsidRDefault="002873F7"/>
                            </w:tc>
                          </w:tr>
                          <w:tr w:rsidR="002873F7"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2873F7" w:rsidRPr="000F3616" w:rsidRDefault="002873F7">
                                <w:pPr>
                                  <w:ind w:left="113" w:right="113"/>
                                  <w:jc w:val="center"/>
                                </w:pPr>
                                <w:r w:rsidRPr="000F3616">
                                  <w:t>Подп. и дата</w:t>
                                </w:r>
                              </w:p>
                            </w:tc>
                            <w:tc>
                              <w:tcPr>
                                <w:tcW w:w="313" w:type="dxa"/>
                                <w:tcBorders>
                                  <w:left w:val="single" w:sz="4" w:space="0" w:color="auto"/>
                                  <w:bottom w:val="single" w:sz="12" w:space="0" w:color="auto"/>
                                  <w:right w:val="nil"/>
                                </w:tcBorders>
                              </w:tcPr>
                              <w:p w:rsidR="002873F7" w:rsidRPr="000F3616" w:rsidRDefault="002873F7"/>
                            </w:tc>
                          </w:tr>
                          <w:tr w:rsidR="002873F7" w:rsidRPr="001E7CE0" w:rsidTr="00DE39E6">
                            <w:trPr>
                              <w:cantSplit/>
                              <w:trHeight w:val="1432"/>
                            </w:trPr>
                            <w:tc>
                              <w:tcPr>
                                <w:tcW w:w="282" w:type="dxa"/>
                                <w:tcBorders>
                                  <w:top w:val="single" w:sz="12" w:space="0" w:color="auto"/>
                                  <w:left w:val="nil"/>
                                  <w:bottom w:val="nil"/>
                                  <w:right w:val="nil"/>
                                </w:tcBorders>
                                <w:textDirection w:val="btLr"/>
                              </w:tcPr>
                              <w:p w:rsidR="002873F7" w:rsidRPr="000F3616" w:rsidRDefault="002873F7">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2873F7" w:rsidRPr="000F3616" w:rsidRDefault="002873F7"/>
                            </w:tc>
                          </w:tr>
                        </w:tbl>
                        <w:p w:rsidR="002873F7" w:rsidRPr="001E7CE0" w:rsidRDefault="002873F7" w:rsidP="00DE39E6">
                          <w:pPr>
                            <w:rPr>
                              <w:rFonts w:ascii="GOST type A" w:hAnsi="GOST type A"/>
                              <w:i/>
                              <w:sz w:val="28"/>
                              <w:szCs w:val="28"/>
                            </w:rPr>
                          </w:pPr>
                        </w:p>
                      </w:txbxContent>
                    </v:textbox>
                  </v:shape>
                </w:pict>
              </mc:Fallback>
            </mc:AlternateContent>
          </w:r>
          <w:r>
            <w:rPr>
              <w:noProof/>
            </w:rPr>
            <mc:AlternateContent>
              <mc:Choice Requires="wps">
                <w:drawing>
                  <wp:anchor distT="4294967293" distB="4294967293" distL="114300" distR="114300" simplePos="0" relativeHeight="251752960" behindDoc="0" locked="0" layoutInCell="1" allowOverlap="1" wp14:anchorId="7D6AABBA" wp14:editId="004AF33D">
                    <wp:simplePos x="0" y="0"/>
                    <wp:positionH relativeFrom="page">
                      <wp:posOffset>608965</wp:posOffset>
                    </wp:positionH>
                    <wp:positionV relativeFrom="page">
                      <wp:posOffset>7585709</wp:posOffset>
                    </wp:positionV>
                    <wp:extent cx="252730" cy="0"/>
                    <wp:effectExtent l="0" t="19050" r="1397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5296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mc:Fallback>
            </mc:AlternateContent>
          </w:r>
        </w:p>
      </w:tc>
      <w:tc>
        <w:tcPr>
          <w:tcW w:w="571" w:type="dxa"/>
          <w:tcBorders>
            <w:top w:val="single" w:sz="12" w:space="0" w:color="auto"/>
            <w:left w:val="nil"/>
            <w:right w:val="single" w:sz="12" w:space="0" w:color="auto"/>
          </w:tcBorders>
        </w:tcPr>
        <w:p w:rsidR="002873F7" w:rsidRPr="00021308" w:rsidRDefault="002873F7">
          <w:pPr>
            <w:pStyle w:val="a8"/>
            <w:ind w:left="112"/>
          </w:pPr>
        </w:p>
      </w:tc>
      <w:tc>
        <w:tcPr>
          <w:tcW w:w="567" w:type="dxa"/>
          <w:tcBorders>
            <w:top w:val="single" w:sz="12" w:space="0" w:color="auto"/>
            <w:left w:val="nil"/>
            <w:right w:val="single" w:sz="12" w:space="0" w:color="auto"/>
          </w:tcBorders>
        </w:tcPr>
        <w:p w:rsidR="002873F7" w:rsidRPr="00021308" w:rsidRDefault="002873F7">
          <w:pPr>
            <w:pStyle w:val="a8"/>
            <w:ind w:left="142" w:right="-110"/>
          </w:pPr>
        </w:p>
      </w:tc>
      <w:tc>
        <w:tcPr>
          <w:tcW w:w="709" w:type="dxa"/>
          <w:tcBorders>
            <w:top w:val="single" w:sz="12" w:space="0" w:color="auto"/>
            <w:left w:val="nil"/>
            <w:right w:val="single" w:sz="12" w:space="0" w:color="auto"/>
          </w:tcBorders>
        </w:tcPr>
        <w:p w:rsidR="002873F7" w:rsidRPr="00021308" w:rsidRDefault="002873F7">
          <w:pPr>
            <w:pStyle w:val="a8"/>
            <w:ind w:left="142" w:right="-110"/>
          </w:pPr>
        </w:p>
      </w:tc>
      <w:tc>
        <w:tcPr>
          <w:tcW w:w="850" w:type="dxa"/>
          <w:tcBorders>
            <w:top w:val="single" w:sz="12" w:space="0" w:color="auto"/>
            <w:left w:val="nil"/>
            <w:right w:val="single" w:sz="12" w:space="0" w:color="auto"/>
          </w:tcBorders>
        </w:tcPr>
        <w:p w:rsidR="002873F7" w:rsidRPr="00021308" w:rsidRDefault="002873F7">
          <w:pPr>
            <w:pStyle w:val="a8"/>
          </w:pPr>
        </w:p>
      </w:tc>
      <w:tc>
        <w:tcPr>
          <w:tcW w:w="567" w:type="dxa"/>
          <w:tcBorders>
            <w:top w:val="single" w:sz="12" w:space="0" w:color="auto"/>
            <w:left w:val="nil"/>
            <w:right w:val="single" w:sz="12" w:space="0" w:color="auto"/>
          </w:tcBorders>
        </w:tcPr>
        <w:p w:rsidR="002873F7" w:rsidRPr="00021308" w:rsidRDefault="002873F7">
          <w:pPr>
            <w:pStyle w:val="a8"/>
          </w:pPr>
        </w:p>
      </w:tc>
      <w:tc>
        <w:tcPr>
          <w:tcW w:w="5954" w:type="dxa"/>
          <w:vMerge w:val="restart"/>
          <w:tcBorders>
            <w:top w:val="single" w:sz="12" w:space="0" w:color="auto"/>
            <w:left w:val="nil"/>
            <w:bottom w:val="nil"/>
            <w:right w:val="single" w:sz="12" w:space="0" w:color="auto"/>
          </w:tcBorders>
          <w:vAlign w:val="center"/>
        </w:tcPr>
        <w:p w:rsidR="002873F7" w:rsidRPr="009A6DBF" w:rsidRDefault="002873F7" w:rsidP="00DE39E6">
          <w:pPr>
            <w:pStyle w:val="a8"/>
            <w:rPr>
              <w:sz w:val="40"/>
              <w:szCs w:val="40"/>
            </w:rPr>
          </w:pPr>
          <w:r w:rsidRPr="00E23BE7">
            <w:rPr>
              <w:sz w:val="32"/>
              <w:szCs w:val="32"/>
            </w:rPr>
            <w:t>150502-2</w:t>
          </w:r>
          <w:r>
            <w:rPr>
              <w:sz w:val="32"/>
              <w:szCs w:val="32"/>
            </w:rPr>
            <w:t>02</w:t>
          </w:r>
          <w:r w:rsidRPr="00E23BE7">
            <w:rPr>
              <w:sz w:val="32"/>
              <w:szCs w:val="32"/>
            </w:rPr>
            <w:t>-</w:t>
          </w:r>
          <w:proofErr w:type="spellStart"/>
          <w:r w:rsidRPr="00E23BE7">
            <w:rPr>
              <w:sz w:val="32"/>
              <w:szCs w:val="32"/>
            </w:rPr>
            <w:t>П</w:t>
          </w:r>
          <w:r>
            <w:rPr>
              <w:sz w:val="32"/>
              <w:szCs w:val="32"/>
            </w:rPr>
            <w:t>З</w:t>
          </w:r>
          <w:proofErr w:type="spellEnd"/>
        </w:p>
      </w:tc>
      <w:tc>
        <w:tcPr>
          <w:tcW w:w="850" w:type="dxa"/>
          <w:tcBorders>
            <w:top w:val="single" w:sz="12" w:space="0" w:color="auto"/>
            <w:left w:val="nil"/>
            <w:bottom w:val="nil"/>
            <w:right w:val="nil"/>
          </w:tcBorders>
        </w:tcPr>
        <w:p w:rsidR="002873F7" w:rsidRPr="00021308" w:rsidRDefault="002873F7">
          <w:pPr>
            <w:pStyle w:val="a8"/>
          </w:pPr>
          <w:r w:rsidRPr="00021308">
            <w:t>Лист</w:t>
          </w:r>
        </w:p>
      </w:tc>
    </w:tr>
    <w:tr w:rsidR="002873F7" w:rsidRPr="001E7CE0" w:rsidTr="00DE39E6">
      <w:trPr>
        <w:cantSplit/>
        <w:trHeight w:hRule="exact" w:val="284"/>
      </w:trPr>
      <w:tc>
        <w:tcPr>
          <w:tcW w:w="392" w:type="dxa"/>
          <w:tcBorders>
            <w:left w:val="nil"/>
            <w:bottom w:val="nil"/>
            <w:right w:val="single" w:sz="12" w:space="0" w:color="auto"/>
          </w:tcBorders>
        </w:tcPr>
        <w:p w:rsidR="002873F7" w:rsidRPr="00021308" w:rsidRDefault="002873F7">
          <w:pPr>
            <w:pStyle w:val="a8"/>
            <w:ind w:left="112"/>
          </w:pPr>
        </w:p>
      </w:tc>
      <w:tc>
        <w:tcPr>
          <w:tcW w:w="571" w:type="dxa"/>
          <w:tcBorders>
            <w:left w:val="nil"/>
            <w:bottom w:val="nil"/>
            <w:right w:val="single" w:sz="12" w:space="0" w:color="auto"/>
          </w:tcBorders>
        </w:tcPr>
        <w:p w:rsidR="002873F7" w:rsidRPr="00021308" w:rsidRDefault="002873F7">
          <w:pPr>
            <w:pStyle w:val="a8"/>
            <w:ind w:left="112"/>
          </w:pPr>
        </w:p>
      </w:tc>
      <w:tc>
        <w:tcPr>
          <w:tcW w:w="567" w:type="dxa"/>
          <w:tcBorders>
            <w:left w:val="nil"/>
            <w:bottom w:val="nil"/>
            <w:right w:val="single" w:sz="12" w:space="0" w:color="auto"/>
          </w:tcBorders>
        </w:tcPr>
        <w:p w:rsidR="002873F7" w:rsidRPr="00021308" w:rsidRDefault="002873F7">
          <w:pPr>
            <w:pStyle w:val="a8"/>
            <w:ind w:left="142"/>
          </w:pPr>
        </w:p>
      </w:tc>
      <w:tc>
        <w:tcPr>
          <w:tcW w:w="709" w:type="dxa"/>
          <w:tcBorders>
            <w:left w:val="nil"/>
            <w:bottom w:val="nil"/>
            <w:right w:val="single" w:sz="12" w:space="0" w:color="auto"/>
          </w:tcBorders>
        </w:tcPr>
        <w:p w:rsidR="002873F7" w:rsidRPr="00021308" w:rsidRDefault="002873F7">
          <w:pPr>
            <w:pStyle w:val="a8"/>
            <w:ind w:left="142"/>
          </w:pPr>
        </w:p>
      </w:tc>
      <w:tc>
        <w:tcPr>
          <w:tcW w:w="850" w:type="dxa"/>
          <w:tcBorders>
            <w:left w:val="nil"/>
            <w:bottom w:val="nil"/>
            <w:right w:val="single" w:sz="12" w:space="0" w:color="auto"/>
          </w:tcBorders>
        </w:tcPr>
        <w:p w:rsidR="002873F7" w:rsidRPr="00021308" w:rsidRDefault="002873F7">
          <w:pPr>
            <w:pStyle w:val="a8"/>
          </w:pPr>
        </w:p>
      </w:tc>
      <w:tc>
        <w:tcPr>
          <w:tcW w:w="567" w:type="dxa"/>
          <w:tcBorders>
            <w:left w:val="nil"/>
            <w:bottom w:val="nil"/>
            <w:right w:val="single" w:sz="12" w:space="0" w:color="auto"/>
          </w:tcBorders>
        </w:tcPr>
        <w:p w:rsidR="002873F7" w:rsidRPr="00021308" w:rsidRDefault="002873F7">
          <w:pPr>
            <w:pStyle w:val="a8"/>
          </w:pPr>
        </w:p>
      </w:tc>
      <w:tc>
        <w:tcPr>
          <w:tcW w:w="5954" w:type="dxa"/>
          <w:vMerge/>
          <w:tcBorders>
            <w:top w:val="single" w:sz="6" w:space="0" w:color="auto"/>
            <w:left w:val="nil"/>
            <w:bottom w:val="nil"/>
            <w:right w:val="single" w:sz="12" w:space="0" w:color="auto"/>
          </w:tcBorders>
        </w:tcPr>
        <w:p w:rsidR="002873F7" w:rsidRPr="00021308" w:rsidRDefault="002873F7">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2873F7" w:rsidRPr="0090259C" w:rsidRDefault="002873F7" w:rsidP="00DE39E6">
          <w:pPr>
            <w:jc w:val="center"/>
          </w:pPr>
          <w:r>
            <w:fldChar w:fldCharType="begin"/>
          </w:r>
          <w:r>
            <w:instrText xml:space="preserve"> PAGE  \* Arabic  \* MERGEFORMAT </w:instrText>
          </w:r>
          <w:r>
            <w:fldChar w:fldCharType="separate"/>
          </w:r>
          <w:r>
            <w:rPr>
              <w:noProof/>
            </w:rPr>
            <w:t>2</w:t>
          </w:r>
          <w:r>
            <w:fldChar w:fldCharType="end"/>
          </w:r>
        </w:p>
      </w:tc>
    </w:tr>
    <w:tr w:rsidR="002873F7" w:rsidRPr="001E7CE0" w:rsidTr="00DE39E6">
      <w:trPr>
        <w:cantSplit/>
        <w:trHeight w:hRule="exact" w:val="284"/>
      </w:trPr>
      <w:tc>
        <w:tcPr>
          <w:tcW w:w="392" w:type="dxa"/>
          <w:tcBorders>
            <w:left w:val="nil"/>
            <w:bottom w:val="nil"/>
            <w:right w:val="single" w:sz="12" w:space="0" w:color="auto"/>
          </w:tcBorders>
        </w:tcPr>
        <w:p w:rsidR="002873F7" w:rsidRPr="00191094" w:rsidRDefault="002873F7">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2873F7" w:rsidRPr="00191094" w:rsidRDefault="002873F7">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2873F7" w:rsidRPr="00191094" w:rsidRDefault="002873F7">
          <w:pPr>
            <w:pStyle w:val="a8"/>
            <w:ind w:left="142"/>
            <w:rPr>
              <w:sz w:val="16"/>
              <w:szCs w:val="16"/>
            </w:rPr>
          </w:pPr>
          <w:r>
            <w:rPr>
              <w:sz w:val="16"/>
              <w:szCs w:val="16"/>
            </w:rPr>
            <w:t>Лист</w:t>
          </w:r>
        </w:p>
      </w:tc>
      <w:tc>
        <w:tcPr>
          <w:tcW w:w="709" w:type="dxa"/>
          <w:tcBorders>
            <w:left w:val="nil"/>
            <w:bottom w:val="nil"/>
            <w:right w:val="single" w:sz="12" w:space="0" w:color="auto"/>
          </w:tcBorders>
        </w:tcPr>
        <w:p w:rsidR="002873F7" w:rsidRPr="00191094" w:rsidRDefault="002873F7">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2873F7" w:rsidRPr="00191094" w:rsidRDefault="002873F7">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2873F7" w:rsidRPr="00191094" w:rsidRDefault="002873F7">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2873F7" w:rsidRPr="00021308" w:rsidRDefault="002873F7">
          <w:pPr>
            <w:pStyle w:val="a8"/>
            <w:rPr>
              <w:rFonts w:ascii="GOST type A" w:hAnsi="GOST type A"/>
              <w:i/>
              <w:sz w:val="28"/>
              <w:szCs w:val="28"/>
            </w:rPr>
          </w:pPr>
        </w:p>
      </w:tc>
      <w:tc>
        <w:tcPr>
          <w:tcW w:w="850" w:type="dxa"/>
          <w:vMerge/>
          <w:tcBorders>
            <w:top w:val="single" w:sz="12" w:space="0" w:color="auto"/>
            <w:left w:val="nil"/>
            <w:bottom w:val="nil"/>
            <w:right w:val="nil"/>
          </w:tcBorders>
        </w:tcPr>
        <w:p w:rsidR="002873F7" w:rsidRPr="00021308" w:rsidRDefault="002873F7">
          <w:pPr>
            <w:pStyle w:val="a8"/>
            <w:rPr>
              <w:rFonts w:ascii="GOST type A" w:hAnsi="GOST type A"/>
              <w:i/>
              <w:sz w:val="28"/>
              <w:szCs w:val="28"/>
            </w:rPr>
          </w:pPr>
        </w:p>
      </w:tc>
    </w:tr>
  </w:tbl>
  <w:p w:rsidR="002873F7" w:rsidRPr="001E7CE0" w:rsidRDefault="002873F7" w:rsidP="00DE39E6">
    <w:pPr>
      <w:pStyle w:val="a8"/>
      <w:rPr>
        <w:rFonts w:ascii="GOST type A" w:hAnsi="GOST type A"/>
        <w:i/>
        <w:sz w:val="28"/>
        <w:szCs w:val="28"/>
      </w:rPr>
    </w:pPr>
    <w:r>
      <w:rPr>
        <w:rFonts w:ascii="GOST type A" w:hAnsi="GOST type A"/>
        <w:i/>
        <w:noProof/>
        <w:sz w:val="28"/>
        <w:szCs w:val="28"/>
      </w:rPr>
      <mc:AlternateContent>
        <mc:Choice Requires="wps">
          <w:drawing>
            <wp:anchor distT="0" distB="0" distL="114300" distR="114300" simplePos="0" relativeHeight="251742720" behindDoc="0" locked="0" layoutInCell="1" allowOverlap="1" wp14:anchorId="56621797" wp14:editId="0C2FF10C">
              <wp:simplePos x="0" y="0"/>
              <wp:positionH relativeFrom="column">
                <wp:posOffset>-448310</wp:posOffset>
              </wp:positionH>
              <wp:positionV relativeFrom="paragraph">
                <wp:posOffset>12700</wp:posOffset>
              </wp:positionV>
              <wp:extent cx="7013575" cy="1905"/>
              <wp:effectExtent l="18415" t="12700" r="1651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3575"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F7" w:rsidRDefault="002873F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2873F7"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2873F7" w:rsidRPr="00614E2C" w:rsidRDefault="002873F7"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w:t>
          </w:r>
          <w:proofErr w:type="spellStart"/>
          <w:r w:rsidRPr="00180FC4">
            <w:rPr>
              <w:rFonts w:ascii="Times New Roman" w:hAnsi="Times New Roman" w:cs="Times New Roman"/>
              <w:sz w:val="40"/>
              <w:szCs w:val="40"/>
            </w:rPr>
            <w:t>Т1</w:t>
          </w:r>
          <w:proofErr w:type="spellEnd"/>
          <w:r w:rsidRPr="00180FC4">
            <w:rPr>
              <w:rFonts w:ascii="Times New Roman" w:hAnsi="Times New Roman" w:cs="Times New Roman"/>
              <w:sz w:val="40"/>
              <w:szCs w:val="40"/>
            </w:rPr>
            <w:t>-</w:t>
          </w:r>
          <w:proofErr w:type="spellStart"/>
          <w:r w:rsidRPr="00180FC4">
            <w:rPr>
              <w:rFonts w:ascii="Times New Roman" w:hAnsi="Times New Roman" w:cs="Times New Roman"/>
              <w:sz w:val="40"/>
              <w:szCs w:val="40"/>
            </w:rPr>
            <w:t>ПЗ</w:t>
          </w:r>
          <w:proofErr w:type="gramStart"/>
          <w:r w:rsidRPr="00180FC4">
            <w:rPr>
              <w:rFonts w:ascii="Times New Roman" w:hAnsi="Times New Roman" w:cs="Times New Roman"/>
              <w:sz w:val="40"/>
              <w:szCs w:val="40"/>
            </w:rPr>
            <w:t>.С</w:t>
          </w:r>
          <w:proofErr w:type="spellEnd"/>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2873F7" w:rsidRPr="00614E2C" w:rsidRDefault="002873F7"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2873F7"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2873F7" w:rsidRPr="00180FC4" w:rsidRDefault="002873F7" w:rsidP="00614E2C">
          <w:pPr>
            <w:tabs>
              <w:tab w:val="center" w:pos="4677"/>
              <w:tab w:val="right" w:pos="9355"/>
            </w:tabs>
            <w:rPr>
              <w:rFonts w:ascii="Times New Roman" w:hAnsi="Times New Roman" w:cs="Times New Roman"/>
              <w:sz w:val="20"/>
              <w:szCs w:val="20"/>
            </w:rPr>
          </w:pPr>
          <w:r w:rsidRPr="00180FC4">
            <w:rPr>
              <w:sz w:val="24"/>
            </w:rPr>
            <w:fldChar w:fldCharType="begin"/>
          </w:r>
          <w:r w:rsidRPr="00180FC4">
            <w:rPr>
              <w:rFonts w:ascii="Times New Roman" w:hAnsi="Times New Roman" w:cs="Times New Roman"/>
              <w:sz w:val="24"/>
            </w:rPr>
            <w:instrText>PAGE   \* MERGEFORMAT</w:instrText>
          </w:r>
          <w:r w:rsidRPr="00180FC4">
            <w:rPr>
              <w:sz w:val="24"/>
            </w:rPr>
            <w:fldChar w:fldCharType="separate"/>
          </w:r>
          <w:r>
            <w:rPr>
              <w:rFonts w:ascii="Times New Roman" w:hAnsi="Times New Roman" w:cs="Times New Roman"/>
              <w:noProof/>
              <w:sz w:val="24"/>
            </w:rPr>
            <w:t>2</w:t>
          </w:r>
          <w:r w:rsidRPr="00180FC4">
            <w:rPr>
              <w:sz w:val="24"/>
            </w:rPr>
            <w:fldChar w:fldCharType="end"/>
          </w:r>
        </w:p>
      </w:tc>
    </w:tr>
    <w:tr w:rsidR="002873F7"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r>
    <w:tr w:rsidR="002873F7" w:rsidRPr="00614E2C" w:rsidTr="00EB68B7">
      <w:trPr>
        <w:cantSplit/>
        <w:trHeight w:hRule="exact" w:val="284"/>
      </w:trPr>
      <w:tc>
        <w:tcPr>
          <w:tcW w:w="1134" w:type="dxa"/>
          <w:gridSpan w:val="2"/>
          <w:tcBorders>
            <w:top w:val="nil"/>
            <w:left w:val="nil"/>
            <w:bottom w:val="nil"/>
            <w:right w:val="nil"/>
          </w:tcBorders>
          <w:vAlign w:val="center"/>
        </w:tcPr>
        <w:p w:rsidR="002873F7" w:rsidRPr="00614E2C" w:rsidRDefault="002873F7"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2873F7" w:rsidRPr="00614E2C" w:rsidRDefault="002873F7"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2873F7" w:rsidRPr="00614E2C" w:rsidRDefault="002873F7"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 xml:space="preserve">Формат </w:t>
          </w:r>
          <w:proofErr w:type="spellStart"/>
          <w:r w:rsidRPr="00614E2C">
            <w:rPr>
              <w:rFonts w:ascii="Times New Roman" w:hAnsi="Times New Roman" w:cs="Times New Roman"/>
              <w:sz w:val="20"/>
            </w:rPr>
            <w:t>А</w:t>
          </w:r>
          <w:proofErr w:type="gramStart"/>
          <w:r w:rsidRPr="00614E2C">
            <w:rPr>
              <w:rFonts w:ascii="Times New Roman" w:hAnsi="Times New Roman" w:cs="Times New Roman"/>
              <w:sz w:val="20"/>
            </w:rPr>
            <w:t>4</w:t>
          </w:r>
          <w:proofErr w:type="spellEnd"/>
          <w:proofErr w:type="gramEnd"/>
        </w:p>
      </w:tc>
      <w:tc>
        <w:tcPr>
          <w:tcW w:w="567" w:type="dxa"/>
          <w:tcBorders>
            <w:top w:val="nil"/>
            <w:left w:val="nil"/>
            <w:bottom w:val="nil"/>
            <w:right w:val="nil"/>
          </w:tcBorders>
          <w:vAlign w:val="center"/>
        </w:tcPr>
        <w:p w:rsidR="002873F7" w:rsidRPr="00614E2C" w:rsidRDefault="002873F7" w:rsidP="00614E2C">
          <w:pPr>
            <w:tabs>
              <w:tab w:val="center" w:pos="4677"/>
              <w:tab w:val="right" w:pos="9355"/>
            </w:tabs>
            <w:ind w:firstLine="284"/>
            <w:rPr>
              <w:rFonts w:ascii="Times New Roman" w:hAnsi="Times New Roman" w:cs="Times New Roman"/>
            </w:rPr>
          </w:pPr>
        </w:p>
      </w:tc>
    </w:tr>
  </w:tbl>
  <w:p w:rsidR="002873F7" w:rsidRDefault="002873F7">
    <w:pPr>
      <w:pStyle w:val="a8"/>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690496" behindDoc="0" locked="0" layoutInCell="1" allowOverlap="1" wp14:anchorId="6C46647B" wp14:editId="6389A5BD">
              <wp:simplePos x="0" y="0"/>
              <wp:positionH relativeFrom="page">
                <wp:posOffset>713740</wp:posOffset>
              </wp:positionH>
              <wp:positionV relativeFrom="page">
                <wp:posOffset>193040</wp:posOffset>
              </wp:positionV>
              <wp:extent cx="6659880" cy="0"/>
              <wp:effectExtent l="18415" t="21590" r="17780" b="16510"/>
              <wp:wrapNone/>
              <wp:docPr id="13"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mc:Fallback>
      </mc:AlternateContent>
    </w:r>
    <w:r>
      <w:rPr>
        <w:noProof/>
        <w:sz w:val="20"/>
      </w:rPr>
      <mc:AlternateContent>
        <mc:Choice Requires="wps">
          <w:drawing>
            <wp:anchor distT="0" distB="0" distL="114300" distR="114300" simplePos="0" relativeHeight="251689472" behindDoc="0" locked="0" layoutInCell="1" allowOverlap="1" wp14:anchorId="32A82272" wp14:editId="773E40A2">
              <wp:simplePos x="0" y="0"/>
              <wp:positionH relativeFrom="page">
                <wp:posOffset>7378700</wp:posOffset>
              </wp:positionH>
              <wp:positionV relativeFrom="page">
                <wp:posOffset>193040</wp:posOffset>
              </wp:positionV>
              <wp:extent cx="0" cy="10332085"/>
              <wp:effectExtent l="15875" t="21590" r="22225" b="19050"/>
              <wp:wrapNone/>
              <wp:docPr id="12"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688448" behindDoc="0" locked="0" layoutInCell="1" allowOverlap="1" wp14:anchorId="2A428329" wp14:editId="54AE7C8F">
              <wp:simplePos x="0" y="0"/>
              <wp:positionH relativeFrom="page">
                <wp:posOffset>713740</wp:posOffset>
              </wp:positionH>
              <wp:positionV relativeFrom="page">
                <wp:posOffset>10516235</wp:posOffset>
              </wp:positionV>
              <wp:extent cx="6659880" cy="0"/>
              <wp:effectExtent l="18415" t="19685" r="17780" b="18415"/>
              <wp:wrapNone/>
              <wp:docPr id="11"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2873F7"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2873F7" w:rsidRPr="006D12F7" w:rsidRDefault="002873F7" w:rsidP="00AD68B1">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Pr>
              <w:rFonts w:ascii="Times New Roman" w:hAnsi="Times New Roman" w:cs="Times New Roman"/>
              <w:sz w:val="40"/>
              <w:szCs w:val="40"/>
              <w:lang w:val="en-US"/>
            </w:rPr>
            <w:t>9</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spellEnd"/>
          <w:proofErr w:type="gramEnd"/>
        </w:p>
      </w:tc>
    </w:tr>
    <w:tr w:rsidR="002873F7"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p>
      </w:tc>
    </w:tr>
    <w:tr w:rsidR="002873F7"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p>
      </w:tc>
    </w:tr>
    <w:tr w:rsidR="002873F7"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szCs w:val="16"/>
            </w:rPr>
          </w:pPr>
          <w:r>
            <w:rPr>
              <w:noProof/>
            </w:rPr>
            <w:drawing>
              <wp:inline distT="0" distB="0" distL="0" distR="0" wp14:anchorId="485BC424" wp14:editId="03808534">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2873F7" w:rsidRPr="006D12F7" w:rsidRDefault="002873F7"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r>
            <w:rPr>
              <w:noProof/>
              <w:sz w:val="40"/>
              <w:szCs w:val="40"/>
            </w:rPr>
            <w:drawing>
              <wp:inline distT="0" distB="0" distL="0" distR="0" wp14:anchorId="7482D37C" wp14:editId="59F833B5">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21E483BE" wp14:editId="569ED375">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26231BA1" wp14:editId="2BE7A716">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2873F7" w:rsidTr="00EB68B7">
            <w:trPr>
              <w:trHeight w:val="284"/>
            </w:trPr>
            <w:tc>
              <w:tcPr>
                <w:tcW w:w="851" w:type="dxa"/>
                <w:vAlign w:val="bottom"/>
              </w:tcPr>
              <w:p w:rsidR="002873F7" w:rsidRPr="00AB5A49" w:rsidRDefault="002873F7" w:rsidP="00DE0965">
                <w:pPr>
                  <w:pStyle w:val="a8"/>
                  <w:rPr>
                    <w:szCs w:val="24"/>
                  </w:rPr>
                </w:pPr>
                <w:r>
                  <w:rPr>
                    <w:szCs w:val="24"/>
                  </w:rPr>
                  <w:t>-</w:t>
                </w:r>
              </w:p>
            </w:tc>
          </w:tr>
        </w:tbl>
        <w:p w:rsidR="002873F7" w:rsidRPr="006D12F7" w:rsidRDefault="002873F7"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2873F7" w:rsidRPr="006D12F7" w:rsidRDefault="002873F7" w:rsidP="00DE0965">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SECTIONPAGES  \* Arabic  \* MERGEFORMAT </w:instrText>
          </w:r>
          <w:r>
            <w:rPr>
              <w:sz w:val="24"/>
              <w:szCs w:val="24"/>
            </w:rPr>
            <w:fldChar w:fldCharType="separate"/>
          </w:r>
          <w:r w:rsidR="000E7BFA">
            <w:rPr>
              <w:rFonts w:ascii="Times New Roman" w:hAnsi="Times New Roman" w:cs="Times New Roman"/>
              <w:noProof/>
              <w:sz w:val="24"/>
              <w:szCs w:val="24"/>
            </w:rPr>
            <w:t>1</w:t>
          </w:r>
          <w:r>
            <w:rPr>
              <w:sz w:val="24"/>
              <w:szCs w:val="24"/>
            </w:rPr>
            <w:fldChar w:fldCharType="end"/>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14:anchorId="7101C849" wp14:editId="6C6D9BCB">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8020" cy="1993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68320" behindDoc="0" locked="0" layoutInCell="1" allowOverlap="1" wp14:anchorId="43FE9D94" wp14:editId="19F000B9">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000"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2873F7" w:rsidRPr="006D12F7" w:rsidRDefault="002873F7" w:rsidP="00DE0965">
          <w:pPr>
            <w:tabs>
              <w:tab w:val="center" w:pos="4677"/>
              <w:tab w:val="right" w:pos="9355"/>
            </w:tabs>
            <w:rPr>
              <w:rFonts w:ascii="Times New Roman" w:hAnsi="Times New Roman" w:cs="Times New Roman"/>
            </w:rPr>
          </w:pPr>
          <w:r w:rsidRPr="006D12F7">
            <w:rPr>
              <w:noProof/>
            </w:rPr>
            <w:drawing>
              <wp:inline distT="0" distB="0" distL="0" distR="0" wp14:anchorId="27587766" wp14:editId="07E954C2">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2873F7" w:rsidRPr="006D12F7" w:rsidRDefault="002873F7" w:rsidP="00DE0965">
          <w:pPr>
            <w:tabs>
              <w:tab w:val="center" w:pos="4677"/>
              <w:tab w:val="right" w:pos="9355"/>
            </w:tabs>
          </w:pPr>
        </w:p>
      </w:tc>
    </w:tr>
    <w:tr w:rsidR="002873F7"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2873F7" w:rsidRPr="006D12F7" w:rsidRDefault="002873F7" w:rsidP="00DE0965">
          <w:pPr>
            <w:tabs>
              <w:tab w:val="center" w:pos="4677"/>
              <w:tab w:val="right" w:pos="9355"/>
            </w:tabs>
            <w:ind w:firstLine="57"/>
            <w:jc w:val="left"/>
            <w:rPr>
              <w:rFonts w:ascii="Times New Roman" w:hAnsi="Times New Roman" w:cs="Times New Roman"/>
              <w:sz w:val="20"/>
            </w:rPr>
          </w:pPr>
          <w:proofErr w:type="spellStart"/>
          <w:r>
            <w:rPr>
              <w:rFonts w:ascii="Times New Roman" w:hAnsi="Times New Roman" w:cs="Times New Roman"/>
              <w:sz w:val="20"/>
            </w:rPr>
            <w:t>Васев</w:t>
          </w:r>
          <w:proofErr w:type="spellEnd"/>
        </w:p>
      </w:tc>
      <w:tc>
        <w:tcPr>
          <w:tcW w:w="851" w:type="dxa"/>
          <w:tcBorders>
            <w:left w:val="single" w:sz="18" w:space="0" w:color="000000" w:themeColor="text1"/>
            <w:bottom w:val="nil"/>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2873F7" w:rsidRPr="006D12F7" w:rsidRDefault="002873F7"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2873F7" w:rsidRPr="006D12F7" w:rsidRDefault="002873F7"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2873F7" w:rsidRPr="006D12F7" w:rsidRDefault="002873F7" w:rsidP="00DE0965">
          <w:pPr>
            <w:tabs>
              <w:tab w:val="center" w:pos="4677"/>
              <w:tab w:val="right" w:pos="9355"/>
            </w:tabs>
          </w:pPr>
        </w:p>
      </w:tc>
    </w:tr>
    <w:tr w:rsidR="002873F7" w:rsidRPr="006D12F7" w:rsidTr="00EB68B7">
      <w:trPr>
        <w:cantSplit/>
        <w:trHeight w:hRule="exact" w:val="284"/>
      </w:trPr>
      <w:tc>
        <w:tcPr>
          <w:tcW w:w="1133" w:type="dxa"/>
          <w:gridSpan w:val="2"/>
          <w:tcBorders>
            <w:top w:val="nil"/>
            <w:left w:val="nil"/>
            <w:bottom w:val="nil"/>
            <w:right w:val="nil"/>
          </w:tcBorders>
          <w:vAlign w:val="center"/>
        </w:tcPr>
        <w:p w:rsidR="002873F7" w:rsidRPr="006D12F7" w:rsidRDefault="002873F7"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2873F7" w:rsidRPr="006D12F7" w:rsidRDefault="002873F7"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2873F7" w:rsidRPr="00DE39E6" w:rsidRDefault="002873F7"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2873F7" w:rsidRPr="00300201" w:rsidRDefault="002873F7" w:rsidP="00DE0965">
          <w:pPr>
            <w:pStyle w:val="a6"/>
            <w:ind w:firstLine="284"/>
            <w:rPr>
              <w:rFonts w:cs="Times New Roman"/>
              <w:sz w:val="20"/>
              <w:szCs w:val="20"/>
            </w:rPr>
          </w:pPr>
          <w:r>
            <w:rPr>
              <w:rFonts w:cs="Times New Roman"/>
              <w:sz w:val="20"/>
              <w:szCs w:val="20"/>
            </w:rPr>
            <w:t xml:space="preserve">Формат </w:t>
          </w:r>
          <w:proofErr w:type="spellStart"/>
          <w:r>
            <w:rPr>
              <w:rFonts w:cs="Times New Roman"/>
              <w:sz w:val="20"/>
              <w:szCs w:val="20"/>
            </w:rPr>
            <w:t>А</w:t>
          </w:r>
          <w:proofErr w:type="gramStart"/>
          <w:r>
            <w:rPr>
              <w:rFonts w:cs="Times New Roman"/>
              <w:sz w:val="20"/>
              <w:szCs w:val="20"/>
            </w:rPr>
            <w:t>4</w:t>
          </w:r>
          <w:proofErr w:type="spellEnd"/>
          <w:proofErr w:type="gramEnd"/>
        </w:p>
      </w:tc>
    </w:tr>
  </w:tbl>
  <w:p w:rsidR="002873F7" w:rsidRDefault="002873F7">
    <w:pPr>
      <w:pStyle w:val="a8"/>
    </w:pPr>
  </w:p>
  <w:p w:rsidR="002873F7" w:rsidRDefault="002873F7">
    <w:pPr>
      <w:pStyle w:val="a8"/>
    </w:pPr>
  </w:p>
  <w:p w:rsidR="002873F7" w:rsidRDefault="002873F7">
    <w:pPr>
      <w:pStyle w:val="a8"/>
    </w:pPr>
  </w:p>
  <w:p w:rsidR="002873F7" w:rsidRDefault="002873F7">
    <w:pPr>
      <w:pStyle w:val="a8"/>
    </w:pPr>
  </w:p>
  <w:p w:rsidR="002873F7" w:rsidRDefault="002873F7">
    <w:pPr>
      <w:pStyle w:val="a8"/>
    </w:pPr>
  </w:p>
  <w:p w:rsidR="002873F7" w:rsidRDefault="002873F7">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118"/>
      <w:gridCol w:w="3119"/>
      <w:gridCol w:w="567"/>
    </w:tblGrid>
    <w:tr w:rsidR="002873F7"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2873F7" w:rsidRPr="00614E2C" w:rsidRDefault="002873F7" w:rsidP="00AD68B1">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w:t>
          </w:r>
          <w:r>
            <w:rPr>
              <w:rFonts w:ascii="Times New Roman" w:hAnsi="Times New Roman" w:cs="Times New Roman"/>
              <w:sz w:val="40"/>
              <w:szCs w:val="40"/>
              <w:lang w:val="en-US"/>
            </w:rPr>
            <w:t>9</w:t>
          </w:r>
          <w:r w:rsidRPr="00093EB8">
            <w:rPr>
              <w:rFonts w:ascii="Times New Roman" w:hAnsi="Times New Roman" w:cs="Times New Roman"/>
              <w:sz w:val="40"/>
              <w:szCs w:val="40"/>
            </w:rPr>
            <w:t>-</w:t>
          </w:r>
          <w:proofErr w:type="spellStart"/>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c>
        <w:tcPr>
          <w:tcW w:w="567" w:type="dxa"/>
          <w:tcBorders>
            <w:top w:val="single" w:sz="18" w:space="0" w:color="auto"/>
            <w:left w:val="single" w:sz="18" w:space="0" w:color="auto"/>
            <w:bottom w:val="single" w:sz="18" w:space="0" w:color="auto"/>
            <w:right w:val="single" w:sz="4" w:space="0" w:color="auto"/>
          </w:tcBorders>
          <w:vAlign w:val="center"/>
        </w:tcPr>
        <w:p w:rsidR="002873F7" w:rsidRPr="00614E2C" w:rsidRDefault="002873F7"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2873F7"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2873F7" w:rsidRPr="00180FC4" w:rsidRDefault="002873F7" w:rsidP="00614E2C">
          <w:pPr>
            <w:tabs>
              <w:tab w:val="center" w:pos="4677"/>
              <w:tab w:val="right" w:pos="9355"/>
            </w:tabs>
            <w:rPr>
              <w:rFonts w:ascii="Times New Roman" w:hAnsi="Times New Roman" w:cs="Times New Roman"/>
              <w:sz w:val="20"/>
              <w:szCs w:val="20"/>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E7BFA">
            <w:rPr>
              <w:rFonts w:ascii="Times New Roman" w:hAnsi="Times New Roman" w:cs="Times New Roman"/>
              <w:noProof/>
              <w:sz w:val="24"/>
              <w:szCs w:val="24"/>
              <w:lang w:val="en-US"/>
            </w:rPr>
            <w:instrText>39</w:instrText>
          </w:r>
          <w:r>
            <w:rPr>
              <w:sz w:val="24"/>
              <w:szCs w:val="24"/>
              <w:lang w:val="en-US"/>
            </w:rPr>
            <w:fldChar w:fldCharType="end"/>
          </w:r>
          <w:r>
            <w:rPr>
              <w:sz w:val="24"/>
              <w:szCs w:val="24"/>
            </w:rPr>
            <w:instrText>+</w:instrText>
          </w:r>
          <w:r>
            <w:rPr>
              <w:rFonts w:ascii="Times New Roman" w:hAnsi="Times New Roman" w:cs="Times New Roman"/>
              <w:sz w:val="24"/>
              <w:szCs w:val="24"/>
            </w:rPr>
            <w:instrText xml:space="preserve">0 </w:instrText>
          </w:r>
          <w:r>
            <w:rPr>
              <w:sz w:val="24"/>
              <w:szCs w:val="24"/>
            </w:rPr>
            <w:fldChar w:fldCharType="separate"/>
          </w:r>
          <w:r w:rsidR="000E7BFA">
            <w:rPr>
              <w:rFonts w:ascii="Times New Roman" w:hAnsi="Times New Roman" w:cs="Times New Roman"/>
              <w:noProof/>
              <w:sz w:val="24"/>
              <w:szCs w:val="24"/>
            </w:rPr>
            <w:t>39</w:t>
          </w:r>
          <w:r>
            <w:rPr>
              <w:sz w:val="24"/>
              <w:szCs w:val="24"/>
            </w:rPr>
            <w:fldChar w:fldCharType="end"/>
          </w:r>
        </w:p>
      </w:tc>
    </w:tr>
    <w:tr w:rsidR="002873F7"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2873F7" w:rsidRPr="00614E2C" w:rsidRDefault="002873F7"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2873F7" w:rsidRPr="00614E2C" w:rsidRDefault="002873F7" w:rsidP="00614E2C">
          <w:pPr>
            <w:tabs>
              <w:tab w:val="center" w:pos="4677"/>
              <w:tab w:val="right" w:pos="9355"/>
            </w:tabs>
            <w:rPr>
              <w:rFonts w:ascii="Times New Roman" w:hAnsi="Times New Roman" w:cs="Times New Roman"/>
            </w:rPr>
          </w:pPr>
        </w:p>
      </w:tc>
    </w:tr>
    <w:tr w:rsidR="002873F7" w:rsidRPr="00614E2C" w:rsidTr="00DE39E6">
      <w:trPr>
        <w:cantSplit/>
        <w:trHeight w:hRule="exact" w:val="284"/>
      </w:trPr>
      <w:tc>
        <w:tcPr>
          <w:tcW w:w="1134" w:type="dxa"/>
          <w:gridSpan w:val="2"/>
          <w:tcBorders>
            <w:top w:val="nil"/>
            <w:left w:val="nil"/>
            <w:bottom w:val="nil"/>
            <w:right w:val="nil"/>
          </w:tcBorders>
          <w:vAlign w:val="center"/>
        </w:tcPr>
        <w:p w:rsidR="002873F7" w:rsidRPr="00614E2C" w:rsidRDefault="002873F7"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2873F7" w:rsidRPr="00614E2C" w:rsidRDefault="002873F7"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2873F7" w:rsidRPr="00614E2C" w:rsidRDefault="002873F7"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2873F7" w:rsidRPr="00614E2C" w:rsidRDefault="002873F7"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2873F7" w:rsidRPr="00DE39E6" w:rsidRDefault="002873F7"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2873F7" w:rsidRPr="007420DC" w:rsidRDefault="002873F7"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 xml:space="preserve">Формат </w:t>
          </w:r>
          <w:proofErr w:type="spellStart"/>
          <w:r w:rsidRPr="007420DC">
            <w:rPr>
              <w:rFonts w:ascii="Times New Roman" w:hAnsi="Times New Roman" w:cs="Times New Roman"/>
              <w:sz w:val="20"/>
              <w:szCs w:val="20"/>
            </w:rPr>
            <w:t>А</w:t>
          </w:r>
          <w:proofErr w:type="gramStart"/>
          <w:r w:rsidRPr="007420DC">
            <w:rPr>
              <w:rFonts w:ascii="Times New Roman" w:hAnsi="Times New Roman" w:cs="Times New Roman"/>
              <w:sz w:val="20"/>
              <w:szCs w:val="20"/>
            </w:rPr>
            <w:t>4</w:t>
          </w:r>
          <w:proofErr w:type="spellEnd"/>
          <w:proofErr w:type="gramEnd"/>
        </w:p>
      </w:tc>
      <w:tc>
        <w:tcPr>
          <w:tcW w:w="567" w:type="dxa"/>
          <w:tcBorders>
            <w:top w:val="nil"/>
            <w:left w:val="nil"/>
            <w:bottom w:val="nil"/>
            <w:right w:val="nil"/>
          </w:tcBorders>
          <w:vAlign w:val="center"/>
        </w:tcPr>
        <w:p w:rsidR="002873F7" w:rsidRPr="007420DC" w:rsidRDefault="002873F7" w:rsidP="00DE39E6">
          <w:pPr>
            <w:tabs>
              <w:tab w:val="center" w:pos="4677"/>
              <w:tab w:val="right" w:pos="9355"/>
            </w:tabs>
            <w:ind w:firstLine="284"/>
            <w:rPr>
              <w:rFonts w:ascii="Times New Roman" w:hAnsi="Times New Roman" w:cs="Times New Roman"/>
            </w:rPr>
          </w:pPr>
        </w:p>
      </w:tc>
    </w:tr>
  </w:tbl>
  <w:p w:rsidR="002873F7" w:rsidRDefault="002873F7">
    <w:pPr>
      <w:pStyle w:val="a8"/>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712000" behindDoc="0" locked="0" layoutInCell="1" allowOverlap="1" wp14:anchorId="5A7B8822" wp14:editId="50226A39">
              <wp:simplePos x="0" y="0"/>
              <wp:positionH relativeFrom="page">
                <wp:posOffset>713740</wp:posOffset>
              </wp:positionH>
              <wp:positionV relativeFrom="page">
                <wp:posOffset>193040</wp:posOffset>
              </wp:positionV>
              <wp:extent cx="6659880" cy="0"/>
              <wp:effectExtent l="18415" t="21590" r="17780" b="16510"/>
              <wp:wrapNone/>
              <wp:docPr id="36"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10976" behindDoc="0" locked="0" layoutInCell="1" allowOverlap="1" wp14:anchorId="5351FFCC" wp14:editId="0BCF0EF4">
              <wp:simplePos x="0" y="0"/>
              <wp:positionH relativeFrom="page">
                <wp:posOffset>7378700</wp:posOffset>
              </wp:positionH>
              <wp:positionV relativeFrom="page">
                <wp:posOffset>193040</wp:posOffset>
              </wp:positionV>
              <wp:extent cx="0" cy="10332085"/>
              <wp:effectExtent l="15875" t="21590" r="22225" b="19050"/>
              <wp:wrapNone/>
              <wp:docPr id="37"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09952" behindDoc="0" locked="0" layoutInCell="1" allowOverlap="1" wp14:anchorId="217D51F4" wp14:editId="5FBDB0AA">
              <wp:simplePos x="0" y="0"/>
              <wp:positionH relativeFrom="page">
                <wp:posOffset>713740</wp:posOffset>
              </wp:positionH>
              <wp:positionV relativeFrom="page">
                <wp:posOffset>10516235</wp:posOffset>
              </wp:positionV>
              <wp:extent cx="6659880" cy="0"/>
              <wp:effectExtent l="18415" t="19685" r="17780" b="18415"/>
              <wp:wrapNone/>
              <wp:docPr id="38"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2873F7"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2873F7" w:rsidRPr="006D12F7" w:rsidRDefault="002873F7" w:rsidP="00AD68B1">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w:t>
          </w:r>
          <w:r>
            <w:rPr>
              <w:rFonts w:ascii="Times New Roman" w:hAnsi="Times New Roman" w:cs="Times New Roman"/>
              <w:sz w:val="40"/>
              <w:szCs w:val="40"/>
              <w:lang w:val="en-US"/>
            </w:rPr>
            <w:t>9</w:t>
          </w:r>
          <w:r w:rsidRPr="00093EB8">
            <w:rPr>
              <w:rFonts w:ascii="Times New Roman" w:hAnsi="Times New Roman" w:cs="Times New Roman"/>
              <w:sz w:val="40"/>
              <w:szCs w:val="40"/>
            </w:rPr>
            <w:t>-</w:t>
          </w:r>
          <w:proofErr w:type="spellStart"/>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r>
    <w:tr w:rsidR="002873F7"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p>
      </w:tc>
    </w:tr>
    <w:tr w:rsidR="002873F7"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p>
      </w:tc>
    </w:tr>
    <w:tr w:rsidR="002873F7"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szCs w:val="16"/>
            </w:rPr>
          </w:pPr>
          <w:r>
            <w:rPr>
              <w:noProof/>
            </w:rPr>
            <w:drawing>
              <wp:inline distT="0" distB="0" distL="0" distR="0" wp14:anchorId="4F0F03D2" wp14:editId="0E125FB1">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2873F7" w:rsidRPr="00DE39E6" w:rsidRDefault="002873F7"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Pr>
              <w:noProof/>
              <w:sz w:val="40"/>
              <w:szCs w:val="40"/>
            </w:rPr>
            <w:drawing>
              <wp:inline distT="0" distB="0" distL="0" distR="0" wp14:anchorId="71EDB8F4" wp14:editId="47DD568F">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114E97C6" wp14:editId="0F214905">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0AFB003D" wp14:editId="5A44D935">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2873F7" w:rsidRPr="006D12F7" w:rsidRDefault="002873F7"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2873F7" w:rsidRPr="00DE0965" w:rsidTr="00EB68B7">
            <w:trPr>
              <w:trHeight w:val="284"/>
            </w:trPr>
            <w:tc>
              <w:tcPr>
                <w:tcW w:w="851" w:type="dxa"/>
                <w:vAlign w:val="bottom"/>
              </w:tcPr>
              <w:p w:rsidR="002873F7" w:rsidRPr="00DE0965" w:rsidRDefault="002873F7" w:rsidP="00457102">
                <w:pPr>
                  <w:pStyle w:val="a8"/>
                  <w:rPr>
                    <w:szCs w:val="24"/>
                  </w:rPr>
                </w:pPr>
                <w:r w:rsidRPr="00DE0965">
                  <w:rPr>
                    <w:szCs w:val="24"/>
                  </w:rPr>
                  <w:t>1</w:t>
                </w:r>
              </w:p>
            </w:tc>
          </w:tr>
        </w:tbl>
        <w:p w:rsidR="002873F7" w:rsidRPr="00DE0965" w:rsidRDefault="002873F7"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2873F7" w:rsidRPr="00DE0965" w:rsidRDefault="002873F7" w:rsidP="00DE0965">
          <w:pPr>
            <w:tabs>
              <w:tab w:val="center" w:pos="4677"/>
              <w:tab w:val="right" w:pos="9355"/>
            </w:tabs>
            <w:rPr>
              <w:rFonts w:ascii="Times New Roman" w:hAnsi="Times New Roman" w:cs="Times New Roman"/>
              <w:sz w:val="24"/>
              <w:szCs w:val="24"/>
            </w:rPr>
          </w:pPr>
          <w:r w:rsidRPr="00DE0965">
            <w:rPr>
              <w:sz w:val="24"/>
              <w:szCs w:val="24"/>
            </w:rPr>
            <w:fldChar w:fldCharType="begin"/>
          </w:r>
          <w:r w:rsidRPr="00DE0965">
            <w:rPr>
              <w:rFonts w:ascii="Times New Roman" w:hAnsi="Times New Roman" w:cs="Times New Roman"/>
              <w:sz w:val="24"/>
              <w:szCs w:val="24"/>
            </w:rPr>
            <w:instrText xml:space="preserve"> SECTIONPAGES  \* Arabic  \* MERGEFORMAT </w:instrText>
          </w:r>
          <w:r w:rsidRPr="00DE0965">
            <w:rPr>
              <w:sz w:val="24"/>
              <w:szCs w:val="24"/>
            </w:rPr>
            <w:fldChar w:fldCharType="separate"/>
          </w:r>
          <w:r w:rsidR="000E7BFA">
            <w:rPr>
              <w:rFonts w:ascii="Times New Roman" w:hAnsi="Times New Roman" w:cs="Times New Roman"/>
              <w:noProof/>
              <w:sz w:val="24"/>
              <w:szCs w:val="24"/>
            </w:rPr>
            <w:t>43</w:t>
          </w:r>
          <w:r w:rsidRPr="00DE0965">
            <w:rPr>
              <w:sz w:val="24"/>
              <w:szCs w:val="24"/>
            </w:rPr>
            <w:fldChar w:fldCharType="end"/>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14:anchorId="1E4DB72C" wp14:editId="2678E28F">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14:anchorId="06985E0C" wp14:editId="1E5C9A86">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2873F7" w:rsidRPr="006D12F7" w:rsidRDefault="002873F7" w:rsidP="006D12F7">
          <w:pPr>
            <w:tabs>
              <w:tab w:val="center" w:pos="4677"/>
              <w:tab w:val="right" w:pos="9355"/>
            </w:tabs>
            <w:rPr>
              <w:rFonts w:ascii="Times New Roman" w:hAnsi="Times New Roman" w:cs="Times New Roman"/>
            </w:rPr>
          </w:pPr>
          <w:r w:rsidRPr="006D12F7">
            <w:rPr>
              <w:noProof/>
            </w:rPr>
            <w:drawing>
              <wp:inline distT="0" distB="0" distL="0" distR="0" wp14:anchorId="61A0C7F1" wp14:editId="70234A68">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2873F7"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2873F7" w:rsidRPr="006D12F7" w:rsidRDefault="002873F7"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2873F7" w:rsidRPr="006D12F7" w:rsidRDefault="002873F7"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2873F7" w:rsidRPr="006D12F7" w:rsidRDefault="002873F7" w:rsidP="006D12F7">
          <w:pPr>
            <w:tabs>
              <w:tab w:val="center" w:pos="4677"/>
              <w:tab w:val="right" w:pos="9355"/>
            </w:tabs>
          </w:pPr>
        </w:p>
      </w:tc>
    </w:tr>
    <w:tr w:rsidR="002873F7"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2873F7" w:rsidRPr="006D12F7" w:rsidRDefault="002873F7" w:rsidP="006D12F7">
          <w:pPr>
            <w:tabs>
              <w:tab w:val="center" w:pos="4677"/>
              <w:tab w:val="right" w:pos="9355"/>
            </w:tabs>
            <w:ind w:firstLine="57"/>
            <w:jc w:val="left"/>
            <w:rPr>
              <w:rFonts w:ascii="Times New Roman" w:hAnsi="Times New Roman" w:cs="Times New Roman"/>
              <w:sz w:val="20"/>
            </w:rPr>
          </w:pPr>
          <w:proofErr w:type="spellStart"/>
          <w:r>
            <w:rPr>
              <w:rFonts w:ascii="Times New Roman" w:hAnsi="Times New Roman" w:cs="Times New Roman"/>
              <w:sz w:val="20"/>
            </w:rPr>
            <w:t>Васев</w:t>
          </w:r>
          <w:proofErr w:type="spellEnd"/>
        </w:p>
      </w:tc>
      <w:tc>
        <w:tcPr>
          <w:tcW w:w="851" w:type="dxa"/>
          <w:tcBorders>
            <w:left w:val="single" w:sz="18" w:space="0" w:color="000000" w:themeColor="text1"/>
            <w:bottom w:val="nil"/>
            <w:right w:val="single" w:sz="18" w:space="0" w:color="000000" w:themeColor="text1"/>
          </w:tcBorders>
          <w:vAlign w:val="center"/>
        </w:tcPr>
        <w:p w:rsidR="002873F7" w:rsidRPr="006D12F7" w:rsidRDefault="002873F7"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14:anchorId="14EA5A2A" wp14:editId="7D91C3C3">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Borders>
            <w:left w:val="single" w:sz="18" w:space="0" w:color="000000" w:themeColor="text1"/>
            <w:bottom w:val="nil"/>
            <w:right w:val="single" w:sz="18" w:space="0" w:color="000000" w:themeColor="text1"/>
          </w:tcBorders>
          <w:vAlign w:val="center"/>
        </w:tcPr>
        <w:p w:rsidR="002873F7" w:rsidRPr="006D12F7" w:rsidRDefault="002873F7"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2873F7" w:rsidRPr="006D12F7" w:rsidRDefault="002873F7"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2873F7" w:rsidRPr="006D12F7" w:rsidRDefault="002873F7" w:rsidP="006D12F7">
          <w:pPr>
            <w:tabs>
              <w:tab w:val="center" w:pos="4677"/>
              <w:tab w:val="right" w:pos="9355"/>
            </w:tabs>
          </w:pPr>
        </w:p>
      </w:tc>
    </w:tr>
    <w:tr w:rsidR="002873F7" w:rsidRPr="006D12F7" w:rsidTr="00EB68B7">
      <w:trPr>
        <w:cantSplit/>
        <w:trHeight w:hRule="exact" w:val="284"/>
      </w:trPr>
      <w:tc>
        <w:tcPr>
          <w:tcW w:w="1133" w:type="dxa"/>
          <w:gridSpan w:val="2"/>
          <w:tcBorders>
            <w:top w:val="nil"/>
            <w:left w:val="nil"/>
            <w:bottom w:val="nil"/>
            <w:right w:val="nil"/>
          </w:tcBorders>
          <w:vAlign w:val="center"/>
        </w:tcPr>
        <w:p w:rsidR="002873F7" w:rsidRPr="006D12F7" w:rsidRDefault="002873F7"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2873F7" w:rsidRPr="006D12F7" w:rsidRDefault="002873F7"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2873F7" w:rsidRPr="006D12F7" w:rsidRDefault="002873F7"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2873F7" w:rsidRPr="006D12F7" w:rsidRDefault="002873F7"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2873F7" w:rsidRPr="00DE39E6" w:rsidRDefault="002873F7"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2873F7" w:rsidRPr="00300201" w:rsidRDefault="002873F7" w:rsidP="00DE39E6">
          <w:pPr>
            <w:pStyle w:val="a6"/>
            <w:ind w:firstLine="284"/>
            <w:rPr>
              <w:rFonts w:cs="Times New Roman"/>
              <w:sz w:val="20"/>
              <w:szCs w:val="20"/>
            </w:rPr>
          </w:pPr>
          <w:r>
            <w:rPr>
              <w:rFonts w:cs="Times New Roman"/>
              <w:sz w:val="20"/>
              <w:szCs w:val="20"/>
            </w:rPr>
            <w:t xml:space="preserve">Формат </w:t>
          </w:r>
          <w:proofErr w:type="spellStart"/>
          <w:r>
            <w:rPr>
              <w:rFonts w:cs="Times New Roman"/>
              <w:sz w:val="20"/>
              <w:szCs w:val="20"/>
            </w:rPr>
            <w:t>А</w:t>
          </w:r>
          <w:proofErr w:type="gramStart"/>
          <w:r>
            <w:rPr>
              <w:rFonts w:cs="Times New Roman"/>
              <w:sz w:val="20"/>
              <w:szCs w:val="20"/>
            </w:rPr>
            <w:t>4</w:t>
          </w:r>
          <w:proofErr w:type="spellEnd"/>
          <w:proofErr w:type="gramEnd"/>
        </w:p>
      </w:tc>
    </w:tr>
  </w:tbl>
  <w:p w:rsidR="002873F7" w:rsidRDefault="002873F7">
    <w:pPr>
      <w:pStyle w:val="a8"/>
    </w:pPr>
  </w:p>
  <w:p w:rsidR="002873F7" w:rsidRDefault="002873F7">
    <w:pPr>
      <w:pStyle w:val="a8"/>
    </w:pPr>
  </w:p>
  <w:p w:rsidR="002873F7" w:rsidRDefault="002873F7">
    <w:pPr>
      <w:pStyle w:val="a8"/>
    </w:pPr>
  </w:p>
  <w:p w:rsidR="002873F7" w:rsidRDefault="002873F7">
    <w:pPr>
      <w:pStyle w:val="a8"/>
    </w:pPr>
  </w:p>
  <w:p w:rsidR="002873F7" w:rsidRDefault="002873F7">
    <w:pPr>
      <w:pStyle w:val="a8"/>
    </w:pPr>
  </w:p>
  <w:p w:rsidR="002873F7" w:rsidRDefault="002873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258" w:rsidRDefault="001E4258">
      <w:r>
        <w:separator/>
      </w:r>
    </w:p>
  </w:footnote>
  <w:footnote w:type="continuationSeparator" w:id="0">
    <w:p w:rsidR="001E4258" w:rsidRDefault="001E4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1" w:type="dxa"/>
      <w:tblLayout w:type="fixed"/>
      <w:tblLook w:val="0000" w:firstRow="0" w:lastRow="0" w:firstColumn="0" w:lastColumn="0" w:noHBand="0" w:noVBand="0"/>
    </w:tblPr>
    <w:tblGrid>
      <w:gridCol w:w="10321"/>
    </w:tblGrid>
    <w:tr w:rsidR="002873F7" w:rsidTr="00DE39E6">
      <w:trPr>
        <w:trHeight w:hRule="exact" w:val="284"/>
      </w:trPr>
      <w:tc>
        <w:tcPr>
          <w:tcW w:w="10321" w:type="dxa"/>
          <w:vAlign w:val="center"/>
        </w:tcPr>
        <w:p w:rsidR="002873F7" w:rsidRPr="0060277A" w:rsidRDefault="002873F7" w:rsidP="00DE39E6">
          <w:pPr>
            <w:pStyle w:val="a6"/>
            <w:jc w:val="right"/>
          </w:pPr>
          <w:r>
            <w:rPr>
              <w:noProof/>
            </w:rPr>
            <mc:AlternateContent>
              <mc:Choice Requires="wps">
                <w:drawing>
                  <wp:anchor distT="0" distB="0" distL="114300" distR="114300" simplePos="0" relativeHeight="251743744" behindDoc="0" locked="0" layoutInCell="0" allowOverlap="1" wp14:anchorId="0ED78932" wp14:editId="7DB6FDE8">
                    <wp:simplePos x="0" y="0"/>
                    <wp:positionH relativeFrom="column">
                      <wp:posOffset>6570980</wp:posOffset>
                    </wp:positionH>
                    <wp:positionV relativeFrom="paragraph">
                      <wp:posOffset>0</wp:posOffset>
                    </wp:positionV>
                    <wp:extent cx="9525" cy="10338435"/>
                    <wp:effectExtent l="17780" t="9525" r="10795" b="1524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03384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mc:Fallback>
            </mc:AlternateContent>
          </w:r>
          <w:r>
            <w:rPr>
              <w:noProof/>
            </w:rPr>
            <mc:AlternateContent>
              <mc:Choice Requires="wps">
                <w:drawing>
                  <wp:anchor distT="0" distB="0" distL="114300" distR="114300" simplePos="0" relativeHeight="251745792" behindDoc="0" locked="0" layoutInCell="1" allowOverlap="1" wp14:anchorId="703796B4" wp14:editId="1F9D671C">
                    <wp:simplePos x="0" y="0"/>
                    <wp:positionH relativeFrom="column">
                      <wp:posOffset>-83820</wp:posOffset>
                    </wp:positionH>
                    <wp:positionV relativeFrom="paragraph">
                      <wp:posOffset>-17145</wp:posOffset>
                    </wp:positionV>
                    <wp:extent cx="0" cy="10350500"/>
                    <wp:effectExtent l="11430" t="11430" r="17145" b="1079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mc:Fallback>
            </mc:AlternateContent>
          </w:r>
          <w:r w:rsidRPr="00C5658D">
            <w:fldChar w:fldCharType="begin"/>
          </w:r>
          <w:r w:rsidRPr="00C5658D">
            <w:instrText xml:space="preserve"> </w:instrText>
          </w:r>
          <w:r w:rsidRPr="00C5658D">
            <w:rPr>
              <w:lang w:val="en-US"/>
            </w:rPr>
            <w:instrText xml:space="preserve">= </w:instrText>
          </w:r>
          <w:r>
            <w:fldChar w:fldCharType="begin"/>
          </w:r>
          <w:r>
            <w:instrText xml:space="preserve"> PAGE  </w:instrText>
          </w:r>
          <w:r>
            <w:fldChar w:fldCharType="separate"/>
          </w:r>
          <w:r>
            <w:rPr>
              <w:noProof/>
            </w:rPr>
            <w:instrText>2</w:instrText>
          </w:r>
          <w:r>
            <w:fldChar w:fldCharType="end"/>
          </w:r>
          <w:r w:rsidRPr="00C5658D">
            <w:rPr>
              <w:lang w:val="en-US"/>
            </w:rPr>
            <w:instrText xml:space="preserve"> </w:instrText>
          </w:r>
          <w:r>
            <w:rPr>
              <w:lang w:val="en-US"/>
            </w:rPr>
            <w:instrText>+</w:instrText>
          </w:r>
          <w:r>
            <w:instrText xml:space="preserve"> 2</w:instrText>
          </w:r>
          <w:r w:rsidRPr="00C5658D">
            <w:rPr>
              <w:lang w:val="en-US"/>
            </w:rPr>
            <w:instrText xml:space="preserve"> </w:instrText>
          </w:r>
          <w:r w:rsidRPr="00C5658D">
            <w:fldChar w:fldCharType="separate"/>
          </w:r>
          <w:r>
            <w:rPr>
              <w:noProof/>
            </w:rPr>
            <w:t>4</w:t>
          </w:r>
          <w:r w:rsidRPr="00C5658D">
            <w:fldChar w:fldCharType="end"/>
          </w:r>
        </w:p>
        <w:p w:rsidR="002873F7" w:rsidRPr="00021308" w:rsidRDefault="002873F7" w:rsidP="00DE39E6">
          <w:pPr>
            <w:pStyle w:val="a6"/>
            <w:tabs>
              <w:tab w:val="center" w:pos="4677"/>
              <w:tab w:val="right" w:pos="9355"/>
            </w:tabs>
            <w:jc w:val="right"/>
          </w:pPr>
          <w:r>
            <w:rPr>
              <w:noProof/>
            </w:rPr>
            <mc:AlternateContent>
              <mc:Choice Requires="wps">
                <w:drawing>
                  <wp:anchor distT="0" distB="0" distL="114300" distR="114300" simplePos="0" relativeHeight="251744768" behindDoc="1" locked="0" layoutInCell="0" allowOverlap="1" wp14:anchorId="7489706A" wp14:editId="57AA8B24">
                    <wp:simplePos x="0" y="0"/>
                    <wp:positionH relativeFrom="column">
                      <wp:posOffset>-71755</wp:posOffset>
                    </wp:positionH>
                    <wp:positionV relativeFrom="paragraph">
                      <wp:posOffset>-5715</wp:posOffset>
                    </wp:positionV>
                    <wp:extent cx="6652260" cy="0"/>
                    <wp:effectExtent l="13970" t="13335" r="10795" b="1524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22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mc:Fallback>
            </mc:AlternateContent>
          </w:r>
        </w:p>
        <w:p w:rsidR="002873F7" w:rsidRPr="00021308" w:rsidRDefault="002873F7" w:rsidP="00DE39E6">
          <w:pPr>
            <w:pStyle w:val="a6"/>
            <w:tabs>
              <w:tab w:val="center" w:pos="4677"/>
              <w:tab w:val="right" w:pos="9355"/>
            </w:tabs>
            <w:jc w:val="right"/>
          </w:pPr>
        </w:p>
        <w:p w:rsidR="002873F7" w:rsidRPr="00021308" w:rsidRDefault="002873F7" w:rsidP="00DE39E6">
          <w:pPr>
            <w:pStyle w:val="a6"/>
            <w:tabs>
              <w:tab w:val="center" w:pos="4677"/>
              <w:tab w:val="right" w:pos="9355"/>
            </w:tabs>
            <w:jc w:val="right"/>
          </w:pPr>
          <w:r w:rsidRPr="00021308">
            <w:t xml:space="preserve"> </w:t>
          </w:r>
        </w:p>
        <w:p w:rsidR="002873F7" w:rsidRPr="00021308" w:rsidRDefault="002873F7">
          <w:pPr>
            <w:pStyle w:val="a6"/>
            <w:jc w:val="center"/>
          </w:pPr>
          <w:r>
            <w:rPr>
              <w:noProof/>
            </w:rPr>
            <mc:AlternateContent>
              <mc:Choice Requires="wps">
                <w:drawing>
                  <wp:anchor distT="0" distB="0" distL="114300" distR="114300" simplePos="0" relativeHeight="251746816" behindDoc="0" locked="0" layoutInCell="0" allowOverlap="1" wp14:anchorId="44A8CEDA" wp14:editId="1B1454D1">
                    <wp:simplePos x="0" y="0"/>
                    <wp:positionH relativeFrom="column">
                      <wp:posOffset>6221095</wp:posOffset>
                    </wp:positionH>
                    <wp:positionV relativeFrom="paragraph">
                      <wp:posOffset>8255</wp:posOffset>
                    </wp:positionV>
                    <wp:extent cx="0" cy="179705"/>
                    <wp:effectExtent l="10795" t="17780" r="17780"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mc:Fallback>
            </mc:AlternateContent>
          </w:r>
          <w:r>
            <w:rPr>
              <w:noProof/>
            </w:rPr>
            <mc:AlternateContent>
              <mc:Choice Requires="wps">
                <w:drawing>
                  <wp:anchor distT="0" distB="0" distL="114300" distR="114300" simplePos="0" relativeHeight="251747840" behindDoc="0" locked="0" layoutInCell="0" allowOverlap="1" wp14:anchorId="7606A4AC" wp14:editId="77E85703">
                    <wp:simplePos x="0" y="0"/>
                    <wp:positionH relativeFrom="column">
                      <wp:posOffset>6221095</wp:posOffset>
                    </wp:positionH>
                    <wp:positionV relativeFrom="paragraph">
                      <wp:posOffset>187960</wp:posOffset>
                    </wp:positionV>
                    <wp:extent cx="349885" cy="0"/>
                    <wp:effectExtent l="10795" t="16510" r="10795" b="1206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mc:Fallback>
            </mc:AlternateContent>
          </w:r>
        </w:p>
      </w:tc>
    </w:tr>
  </w:tbl>
  <w:p w:rsidR="002873F7" w:rsidRDefault="002873F7" w:rsidP="00DE39E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F7" w:rsidRPr="0083146A" w:rsidRDefault="002873F7" w:rsidP="00DE39E6">
    <w:pPr>
      <w:pStyle w:val="a6"/>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F7" w:rsidRDefault="002873F7">
    <w:pPr>
      <w:pStyle w:val="a6"/>
    </w:pPr>
  </w:p>
  <w:p w:rsidR="002873F7" w:rsidRDefault="002873F7" w:rsidP="00884426">
    <w:pPr>
      <w:pStyle w:val="a6"/>
      <w:ind w:right="-551" w:hanging="142"/>
    </w:pPr>
    <w:r>
      <w:rPr>
        <w:noProof/>
      </w:rPr>
      <mc:AlternateContent>
        <mc:Choice Requires="wps">
          <w:drawing>
            <wp:anchor distT="0" distB="0" distL="114300" distR="114300" simplePos="0" relativeHeight="251699712" behindDoc="0" locked="0" layoutInCell="1" allowOverlap="1" wp14:anchorId="263F1E85" wp14:editId="5E82A0E4">
              <wp:simplePos x="0" y="0"/>
              <wp:positionH relativeFrom="page">
                <wp:posOffset>720090</wp:posOffset>
              </wp:positionH>
              <wp:positionV relativeFrom="page">
                <wp:posOffset>180340</wp:posOffset>
              </wp:positionV>
              <wp:extent cx="6659880" cy="10332085"/>
              <wp:effectExtent l="15240" t="18415" r="20955" b="22225"/>
              <wp:wrapNone/>
              <wp:docPr id="15"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5" o:spid="_x0000_s1026" style="position:absolute;margin-left:56.7pt;margin-top:14.2pt;width:524.4pt;height:813.5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2873F7" w:rsidRPr="00457102" w:rsidTr="00F45720">
      <w:trPr>
        <w:trHeight w:val="397"/>
      </w:trPr>
      <w:tc>
        <w:tcPr>
          <w:tcW w:w="567" w:type="dxa"/>
          <w:tcBorders>
            <w:left w:val="single" w:sz="18" w:space="0" w:color="000000" w:themeColor="text1"/>
            <w:bottom w:val="single" w:sz="18" w:space="0" w:color="000000" w:themeColor="text1"/>
          </w:tcBorders>
          <w:vAlign w:val="center"/>
        </w:tcPr>
        <w:p w:rsidR="002873F7" w:rsidRPr="009B341C" w:rsidRDefault="002873F7" w:rsidP="00F45720">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Pr>
              <w:rFonts w:ascii="Times New Roman" w:hAnsi="Times New Roman" w:cs="Times New Roman"/>
              <w:noProof/>
              <w:sz w:val="24"/>
              <w:szCs w:val="24"/>
              <w:lang w:val="en-US"/>
            </w:rPr>
            <w:instrText>2</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Pr>
              <w:rFonts w:ascii="Times New Roman" w:hAnsi="Times New Roman" w:cs="Times New Roman"/>
              <w:noProof/>
              <w:sz w:val="24"/>
              <w:szCs w:val="24"/>
            </w:rPr>
            <w:t>3</w:t>
          </w:r>
          <w:r>
            <w:rPr>
              <w:sz w:val="24"/>
              <w:szCs w:val="24"/>
            </w:rPr>
            <w:fldChar w:fldCharType="end"/>
          </w:r>
        </w:p>
      </w:tc>
    </w:tr>
  </w:tbl>
  <w:p w:rsidR="002873F7" w:rsidRDefault="002873F7">
    <w:pPr>
      <w:pStyle w:val="a6"/>
    </w:pPr>
    <w:r>
      <w:rPr>
        <w:noProof/>
      </w:rPr>
      <mc:AlternateContent>
        <mc:Choice Requires="wps">
          <w:drawing>
            <wp:anchor distT="0" distB="0" distL="114300" distR="114300" simplePos="0" relativeHeight="251716096" behindDoc="0" locked="0" layoutInCell="1" allowOverlap="1" wp14:anchorId="6D6B6AA8" wp14:editId="4CE79B87">
              <wp:simplePos x="0" y="0"/>
              <wp:positionH relativeFrom="page">
                <wp:posOffset>723265</wp:posOffset>
              </wp:positionH>
              <wp:positionV relativeFrom="page">
                <wp:posOffset>193040</wp:posOffset>
              </wp:positionV>
              <wp:extent cx="0" cy="10332085"/>
              <wp:effectExtent l="18415" t="21590" r="19685" b="19050"/>
              <wp:wrapNone/>
              <wp:docPr id="40"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2873F7" w:rsidRPr="00CF6FC2" w:rsidTr="00CF6FC2">
      <w:trPr>
        <w:cantSplit/>
        <w:trHeight w:hRule="exact" w:val="567"/>
      </w:trPr>
      <w:tc>
        <w:tcPr>
          <w:tcW w:w="284" w:type="dxa"/>
          <w:vMerge w:val="restart"/>
          <w:textDirection w:val="btLr"/>
          <w:vAlign w:val="center"/>
        </w:tcPr>
        <w:p w:rsidR="002873F7" w:rsidRPr="00CF6FC2" w:rsidRDefault="002873F7"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851"/>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1134"/>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1134"/>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2873F7" w:rsidRPr="00457102" w:rsidTr="0004334E">
      <w:trPr>
        <w:trHeight w:val="456"/>
      </w:trPr>
      <w:tc>
        <w:tcPr>
          <w:tcW w:w="636" w:type="dxa"/>
          <w:tcBorders>
            <w:left w:val="single" w:sz="18" w:space="0" w:color="000000" w:themeColor="text1"/>
            <w:bottom w:val="single" w:sz="18" w:space="0" w:color="000000" w:themeColor="text1"/>
          </w:tcBorders>
          <w:vAlign w:val="center"/>
        </w:tcPr>
        <w:p w:rsidR="002873F7" w:rsidRPr="00A13061" w:rsidRDefault="002873F7" w:rsidP="00971EA2">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E7BFA">
            <w:rPr>
              <w:rFonts w:ascii="Times New Roman" w:hAnsi="Times New Roman" w:cs="Times New Roman"/>
              <w:noProof/>
              <w:sz w:val="24"/>
              <w:szCs w:val="24"/>
              <w:lang w:val="en-US"/>
            </w:rPr>
            <w:instrText>1</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sidR="000E7BFA">
            <w:rPr>
              <w:rFonts w:ascii="Times New Roman" w:hAnsi="Times New Roman" w:cs="Times New Roman"/>
              <w:noProof/>
              <w:sz w:val="24"/>
              <w:szCs w:val="24"/>
            </w:rPr>
            <w:t>2</w:t>
          </w:r>
          <w:r>
            <w:rPr>
              <w:sz w:val="24"/>
              <w:szCs w:val="24"/>
            </w:rPr>
            <w:fldChar w:fldCharType="end"/>
          </w:r>
        </w:p>
      </w:tc>
    </w:tr>
  </w:tbl>
  <w:p w:rsidR="002873F7" w:rsidRPr="00180FC4" w:rsidRDefault="002873F7" w:rsidP="00161B5C">
    <w:pPr>
      <w:pStyle w:val="a6"/>
    </w:pPr>
    <w:r>
      <w:rPr>
        <w:noProof/>
      </w:rPr>
      <mc:AlternateContent>
        <mc:Choice Requires="wps">
          <w:drawing>
            <wp:anchor distT="0" distB="0" distL="114300" distR="114300" simplePos="0" relativeHeight="251686400" behindDoc="0" locked="0" layoutInCell="1" allowOverlap="1" wp14:anchorId="44ED4A6C" wp14:editId="5E4CEE38">
              <wp:simplePos x="0" y="0"/>
              <wp:positionH relativeFrom="page">
                <wp:posOffset>720090</wp:posOffset>
              </wp:positionH>
              <wp:positionV relativeFrom="page">
                <wp:posOffset>180340</wp:posOffset>
              </wp:positionV>
              <wp:extent cx="6659880" cy="10332085"/>
              <wp:effectExtent l="15240" t="17145" r="20955" b="23495"/>
              <wp:wrapNone/>
              <wp:docPr id="10"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4" o:spid="_x0000_s1026" style="position:absolute;margin-left:56.7pt;margin-top:14.2pt;width:524.4pt;height:813.5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2873F7" w:rsidRPr="00457102" w:rsidTr="0004334E">
      <w:trPr>
        <w:trHeight w:val="422"/>
      </w:trPr>
      <w:tc>
        <w:tcPr>
          <w:tcW w:w="636" w:type="dxa"/>
          <w:tcBorders>
            <w:left w:val="single" w:sz="18" w:space="0" w:color="000000" w:themeColor="text1"/>
            <w:bottom w:val="single" w:sz="18" w:space="0" w:color="000000" w:themeColor="text1"/>
          </w:tcBorders>
          <w:vAlign w:val="center"/>
        </w:tcPr>
        <w:p w:rsidR="002873F7" w:rsidRPr="009B341C" w:rsidRDefault="002873F7" w:rsidP="00723173">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E7BFA">
            <w:rPr>
              <w:rFonts w:ascii="Times New Roman" w:hAnsi="Times New Roman" w:cs="Times New Roman"/>
              <w:noProof/>
              <w:sz w:val="24"/>
              <w:szCs w:val="24"/>
              <w:lang w:val="en-US"/>
            </w:rPr>
            <w:instrText>39</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0E7BFA">
            <w:rPr>
              <w:rFonts w:ascii="Times New Roman" w:hAnsi="Times New Roman" w:cs="Times New Roman"/>
              <w:noProof/>
              <w:sz w:val="24"/>
              <w:szCs w:val="24"/>
            </w:rPr>
            <w:t>41</w:t>
          </w:r>
          <w:r>
            <w:rPr>
              <w:sz w:val="24"/>
              <w:szCs w:val="24"/>
            </w:rPr>
            <w:fldChar w:fldCharType="end"/>
          </w:r>
        </w:p>
      </w:tc>
    </w:tr>
  </w:tbl>
  <w:p w:rsidR="002873F7" w:rsidRDefault="002873F7">
    <w:pPr>
      <w:pStyle w:val="a6"/>
    </w:pPr>
    <w:r>
      <w:rPr>
        <w:noProof/>
      </w:rPr>
      <mc:AlternateContent>
        <mc:Choice Requires="wps">
          <w:drawing>
            <wp:anchor distT="0" distB="0" distL="114300" distR="114300" simplePos="0" relativeHeight="251714048" behindDoc="0" locked="0" layoutInCell="1" allowOverlap="1" wp14:anchorId="600B131E" wp14:editId="23E94B0E">
              <wp:simplePos x="0" y="0"/>
              <wp:positionH relativeFrom="page">
                <wp:posOffset>723265</wp:posOffset>
              </wp:positionH>
              <wp:positionV relativeFrom="page">
                <wp:posOffset>193040</wp:posOffset>
              </wp:positionV>
              <wp:extent cx="0" cy="10332085"/>
              <wp:effectExtent l="18415" t="21590" r="19685" b="19050"/>
              <wp:wrapNone/>
              <wp:docPr id="39"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r w:rsidR="002873F7"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2873F7" w:rsidRPr="00CF6FC2" w:rsidRDefault="002873F7"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2873F7" w:rsidRPr="00CF6FC2" w:rsidRDefault="002873F7"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2873F7" w:rsidRPr="00CF6FC2" w:rsidTr="00CF6FC2">
      <w:trPr>
        <w:cantSplit/>
        <w:trHeight w:hRule="exact" w:val="567"/>
      </w:trPr>
      <w:tc>
        <w:tcPr>
          <w:tcW w:w="284" w:type="dxa"/>
          <w:vMerge w:val="restart"/>
          <w:textDirection w:val="btLr"/>
          <w:vAlign w:val="center"/>
        </w:tcPr>
        <w:p w:rsidR="002873F7" w:rsidRPr="00CF6FC2" w:rsidRDefault="002873F7"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851"/>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1134"/>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r w:rsidR="002873F7" w:rsidRPr="00CF6FC2" w:rsidTr="00CF6FC2">
      <w:trPr>
        <w:cantSplit/>
        <w:trHeight w:hRule="exact" w:val="1134"/>
      </w:trPr>
      <w:tc>
        <w:tcPr>
          <w:tcW w:w="284" w:type="dxa"/>
          <w:vMerge/>
          <w:textDirection w:val="btLr"/>
          <w:vAlign w:val="center"/>
        </w:tcPr>
        <w:p w:rsidR="002873F7" w:rsidRPr="00CF6FC2" w:rsidRDefault="002873F7" w:rsidP="00CF6FC2">
          <w:pPr>
            <w:rPr>
              <w:rFonts w:ascii="Times New Roman" w:hAnsi="Times New Roman" w:cs="Times New Roman"/>
              <w:sz w:val="20"/>
            </w:rPr>
          </w:pPr>
        </w:p>
      </w:tc>
      <w:tc>
        <w:tcPr>
          <w:tcW w:w="284" w:type="dxa"/>
          <w:textDirection w:val="btLr"/>
          <w:vAlign w:val="center"/>
        </w:tcPr>
        <w:p w:rsidR="002873F7" w:rsidRPr="00CF6FC2" w:rsidRDefault="002873F7" w:rsidP="00CF6FC2">
          <w:pPr>
            <w:rPr>
              <w:rFonts w:ascii="Times New Roman" w:hAnsi="Times New Roman" w:cs="Times New Roman"/>
              <w:sz w:val="20"/>
            </w:rPr>
          </w:pPr>
        </w:p>
      </w:tc>
      <w:tc>
        <w:tcPr>
          <w:tcW w:w="255" w:type="dxa"/>
          <w:textDirection w:val="btLr"/>
          <w:vAlign w:val="center"/>
        </w:tcPr>
        <w:p w:rsidR="002873F7" w:rsidRPr="00CF6FC2" w:rsidRDefault="002873F7"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2873F7" w:rsidRPr="00457102" w:rsidTr="0004334E">
      <w:trPr>
        <w:trHeight w:val="441"/>
      </w:trPr>
      <w:tc>
        <w:tcPr>
          <w:tcW w:w="636" w:type="dxa"/>
          <w:tcBorders>
            <w:left w:val="single" w:sz="18" w:space="0" w:color="000000" w:themeColor="text1"/>
            <w:bottom w:val="single" w:sz="18" w:space="0" w:color="000000" w:themeColor="text1"/>
          </w:tcBorders>
          <w:vAlign w:val="center"/>
        </w:tcPr>
        <w:p w:rsidR="002873F7" w:rsidRPr="009B341C" w:rsidRDefault="002873F7" w:rsidP="00EB68B7">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E7BFA">
            <w:rPr>
              <w:rFonts w:ascii="Times New Roman" w:hAnsi="Times New Roman" w:cs="Times New Roman"/>
              <w:noProof/>
              <w:sz w:val="24"/>
              <w:szCs w:val="24"/>
              <w:lang w:val="en-US"/>
            </w:rPr>
            <w:instrText>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0E7BFA">
            <w:rPr>
              <w:rFonts w:ascii="Times New Roman" w:hAnsi="Times New Roman" w:cs="Times New Roman"/>
              <w:noProof/>
              <w:sz w:val="24"/>
              <w:szCs w:val="24"/>
            </w:rPr>
            <w:t>3</w:t>
          </w:r>
          <w:r>
            <w:rPr>
              <w:sz w:val="24"/>
              <w:szCs w:val="24"/>
            </w:rPr>
            <w:fldChar w:fldCharType="end"/>
          </w:r>
        </w:p>
      </w:tc>
    </w:tr>
  </w:tbl>
  <w:p w:rsidR="002873F7" w:rsidRPr="00161B5C" w:rsidRDefault="002873F7" w:rsidP="00161B5C">
    <w:pPr>
      <w:pStyle w:val="a6"/>
    </w:pPr>
    <w:r>
      <w:rPr>
        <w:noProof/>
      </w:rPr>
      <mc:AlternateContent>
        <mc:Choice Requires="wps">
          <w:drawing>
            <wp:anchor distT="0" distB="0" distL="114300" distR="114300" simplePos="0" relativeHeight="251701760" behindDoc="0" locked="0" layoutInCell="1" allowOverlap="1" wp14:anchorId="307CBA4D" wp14:editId="3C03DDC3">
              <wp:simplePos x="0" y="0"/>
              <wp:positionH relativeFrom="page">
                <wp:posOffset>720090</wp:posOffset>
              </wp:positionH>
              <wp:positionV relativeFrom="page">
                <wp:posOffset>180340</wp:posOffset>
              </wp:positionV>
              <wp:extent cx="6659880" cy="10332085"/>
              <wp:effectExtent l="15240" t="17145" r="20955" b="23495"/>
              <wp:wrapNone/>
              <wp:docPr id="9"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6" style="position:absolute;margin-left:56.7pt;margin-top:14.2pt;width:524.4pt;height:813.55pt;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A9"/>
    <w:rsid w:val="00020BC0"/>
    <w:rsid w:val="00021F43"/>
    <w:rsid w:val="000224BE"/>
    <w:rsid w:val="00022A46"/>
    <w:rsid w:val="00022A4F"/>
    <w:rsid w:val="0002389C"/>
    <w:rsid w:val="000253ED"/>
    <w:rsid w:val="00026A82"/>
    <w:rsid w:val="0002769B"/>
    <w:rsid w:val="00027837"/>
    <w:rsid w:val="000278F2"/>
    <w:rsid w:val="00027FDA"/>
    <w:rsid w:val="000305B7"/>
    <w:rsid w:val="00031CF7"/>
    <w:rsid w:val="000322A8"/>
    <w:rsid w:val="00033370"/>
    <w:rsid w:val="000333B1"/>
    <w:rsid w:val="00033902"/>
    <w:rsid w:val="000355C5"/>
    <w:rsid w:val="00037455"/>
    <w:rsid w:val="00040165"/>
    <w:rsid w:val="000403C9"/>
    <w:rsid w:val="000409FA"/>
    <w:rsid w:val="0004334E"/>
    <w:rsid w:val="00043801"/>
    <w:rsid w:val="0004456E"/>
    <w:rsid w:val="000460F8"/>
    <w:rsid w:val="000514D7"/>
    <w:rsid w:val="00051B1A"/>
    <w:rsid w:val="00051C21"/>
    <w:rsid w:val="0005389D"/>
    <w:rsid w:val="00054D9E"/>
    <w:rsid w:val="000576C5"/>
    <w:rsid w:val="000615E8"/>
    <w:rsid w:val="00062610"/>
    <w:rsid w:val="00064052"/>
    <w:rsid w:val="00064A9D"/>
    <w:rsid w:val="00065FD7"/>
    <w:rsid w:val="000672CB"/>
    <w:rsid w:val="000675E0"/>
    <w:rsid w:val="000678D4"/>
    <w:rsid w:val="00067B99"/>
    <w:rsid w:val="00067F9D"/>
    <w:rsid w:val="000705CE"/>
    <w:rsid w:val="000742D7"/>
    <w:rsid w:val="00074713"/>
    <w:rsid w:val="000753CD"/>
    <w:rsid w:val="00075DA4"/>
    <w:rsid w:val="00076678"/>
    <w:rsid w:val="0007790E"/>
    <w:rsid w:val="00082632"/>
    <w:rsid w:val="00082D19"/>
    <w:rsid w:val="00083976"/>
    <w:rsid w:val="00084BF3"/>
    <w:rsid w:val="00085242"/>
    <w:rsid w:val="00086147"/>
    <w:rsid w:val="00090B3B"/>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D43"/>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3382"/>
    <w:rsid w:val="000E42CE"/>
    <w:rsid w:val="000E4386"/>
    <w:rsid w:val="000E4FB6"/>
    <w:rsid w:val="000E52C5"/>
    <w:rsid w:val="000E6404"/>
    <w:rsid w:val="000E7BFA"/>
    <w:rsid w:val="000E7E48"/>
    <w:rsid w:val="000F06DB"/>
    <w:rsid w:val="000F0D2D"/>
    <w:rsid w:val="000F0D50"/>
    <w:rsid w:val="000F1287"/>
    <w:rsid w:val="000F1DE9"/>
    <w:rsid w:val="000F2848"/>
    <w:rsid w:val="000F29AE"/>
    <w:rsid w:val="000F330B"/>
    <w:rsid w:val="000F3638"/>
    <w:rsid w:val="000F3712"/>
    <w:rsid w:val="000F664C"/>
    <w:rsid w:val="000F6A09"/>
    <w:rsid w:val="0010174C"/>
    <w:rsid w:val="00102222"/>
    <w:rsid w:val="001023D9"/>
    <w:rsid w:val="00102851"/>
    <w:rsid w:val="00104D9D"/>
    <w:rsid w:val="001119FA"/>
    <w:rsid w:val="00112276"/>
    <w:rsid w:val="0011230C"/>
    <w:rsid w:val="00113197"/>
    <w:rsid w:val="00113475"/>
    <w:rsid w:val="00113DF7"/>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4B21"/>
    <w:rsid w:val="001356CD"/>
    <w:rsid w:val="00136AC2"/>
    <w:rsid w:val="001419FB"/>
    <w:rsid w:val="0014281B"/>
    <w:rsid w:val="001448C7"/>
    <w:rsid w:val="00147D6F"/>
    <w:rsid w:val="0015088B"/>
    <w:rsid w:val="00150E35"/>
    <w:rsid w:val="00151004"/>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A04E8"/>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5B2E"/>
    <w:rsid w:val="001B5B45"/>
    <w:rsid w:val="001B5C74"/>
    <w:rsid w:val="001B5D62"/>
    <w:rsid w:val="001B6581"/>
    <w:rsid w:val="001B79B7"/>
    <w:rsid w:val="001C1462"/>
    <w:rsid w:val="001C194B"/>
    <w:rsid w:val="001C2667"/>
    <w:rsid w:val="001C2DE4"/>
    <w:rsid w:val="001C2E4B"/>
    <w:rsid w:val="001C3A43"/>
    <w:rsid w:val="001C3E24"/>
    <w:rsid w:val="001C44AD"/>
    <w:rsid w:val="001C4BC8"/>
    <w:rsid w:val="001C5200"/>
    <w:rsid w:val="001C60F6"/>
    <w:rsid w:val="001C7162"/>
    <w:rsid w:val="001C71DD"/>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4258"/>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874"/>
    <w:rsid w:val="00206923"/>
    <w:rsid w:val="00206D89"/>
    <w:rsid w:val="00207DC2"/>
    <w:rsid w:val="00210070"/>
    <w:rsid w:val="00212746"/>
    <w:rsid w:val="00212FF5"/>
    <w:rsid w:val="00213B29"/>
    <w:rsid w:val="002168FF"/>
    <w:rsid w:val="00217502"/>
    <w:rsid w:val="00221466"/>
    <w:rsid w:val="002242C0"/>
    <w:rsid w:val="00224C3F"/>
    <w:rsid w:val="00225676"/>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A9A"/>
    <w:rsid w:val="00284C67"/>
    <w:rsid w:val="002851B2"/>
    <w:rsid w:val="002873F7"/>
    <w:rsid w:val="0029017E"/>
    <w:rsid w:val="002901FE"/>
    <w:rsid w:val="00290AB9"/>
    <w:rsid w:val="0029128C"/>
    <w:rsid w:val="00291A0B"/>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111E"/>
    <w:rsid w:val="002F3342"/>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541"/>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1ABC"/>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6F61"/>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520B"/>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360"/>
    <w:rsid w:val="0053186D"/>
    <w:rsid w:val="0053218F"/>
    <w:rsid w:val="00532C59"/>
    <w:rsid w:val="0053569B"/>
    <w:rsid w:val="00535AA2"/>
    <w:rsid w:val="005369FD"/>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A2E"/>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16B48"/>
    <w:rsid w:val="006208E1"/>
    <w:rsid w:val="00624219"/>
    <w:rsid w:val="00624AF8"/>
    <w:rsid w:val="00624E4F"/>
    <w:rsid w:val="00625CA6"/>
    <w:rsid w:val="00626E8E"/>
    <w:rsid w:val="00626F27"/>
    <w:rsid w:val="00627449"/>
    <w:rsid w:val="00627D32"/>
    <w:rsid w:val="00631474"/>
    <w:rsid w:val="00632198"/>
    <w:rsid w:val="00633CEE"/>
    <w:rsid w:val="00637393"/>
    <w:rsid w:val="00637D79"/>
    <w:rsid w:val="00637E35"/>
    <w:rsid w:val="006405EC"/>
    <w:rsid w:val="00641A90"/>
    <w:rsid w:val="006445C2"/>
    <w:rsid w:val="00645F59"/>
    <w:rsid w:val="00647F15"/>
    <w:rsid w:val="00651275"/>
    <w:rsid w:val="006515E2"/>
    <w:rsid w:val="0065267E"/>
    <w:rsid w:val="006533E9"/>
    <w:rsid w:val="0065609D"/>
    <w:rsid w:val="006573F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3A45"/>
    <w:rsid w:val="006A63CC"/>
    <w:rsid w:val="006B16B2"/>
    <w:rsid w:val="006B1AAD"/>
    <w:rsid w:val="006B2C38"/>
    <w:rsid w:val="006B30B0"/>
    <w:rsid w:val="006B3C1C"/>
    <w:rsid w:val="006B792C"/>
    <w:rsid w:val="006B79DB"/>
    <w:rsid w:val="006C0AD1"/>
    <w:rsid w:val="006C1242"/>
    <w:rsid w:val="006C31A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86C"/>
    <w:rsid w:val="00711A84"/>
    <w:rsid w:val="00713963"/>
    <w:rsid w:val="00714436"/>
    <w:rsid w:val="00714A2E"/>
    <w:rsid w:val="0071513C"/>
    <w:rsid w:val="00715594"/>
    <w:rsid w:val="007164FE"/>
    <w:rsid w:val="00717EF3"/>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709AF"/>
    <w:rsid w:val="00775C3A"/>
    <w:rsid w:val="007775F0"/>
    <w:rsid w:val="007778B1"/>
    <w:rsid w:val="00780313"/>
    <w:rsid w:val="007805CD"/>
    <w:rsid w:val="00781AFE"/>
    <w:rsid w:val="007821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489A"/>
    <w:rsid w:val="007A56A7"/>
    <w:rsid w:val="007B0696"/>
    <w:rsid w:val="007B1631"/>
    <w:rsid w:val="007B24CD"/>
    <w:rsid w:val="007B33C6"/>
    <w:rsid w:val="007B6CE2"/>
    <w:rsid w:val="007B7C05"/>
    <w:rsid w:val="007C04EF"/>
    <w:rsid w:val="007C0967"/>
    <w:rsid w:val="007C0A68"/>
    <w:rsid w:val="007C10F6"/>
    <w:rsid w:val="007C1399"/>
    <w:rsid w:val="007C17ED"/>
    <w:rsid w:val="007C1FC0"/>
    <w:rsid w:val="007C295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0710"/>
    <w:rsid w:val="007F1176"/>
    <w:rsid w:val="007F1A6E"/>
    <w:rsid w:val="007F1F76"/>
    <w:rsid w:val="007F3299"/>
    <w:rsid w:val="007F3530"/>
    <w:rsid w:val="007F3622"/>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451E"/>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DE0"/>
    <w:rsid w:val="008A5FCF"/>
    <w:rsid w:val="008A771E"/>
    <w:rsid w:val="008B0807"/>
    <w:rsid w:val="008B27DE"/>
    <w:rsid w:val="008B4922"/>
    <w:rsid w:val="008B62DF"/>
    <w:rsid w:val="008B69E6"/>
    <w:rsid w:val="008B71C5"/>
    <w:rsid w:val="008B7BF1"/>
    <w:rsid w:val="008C10E6"/>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3FA1"/>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15F5"/>
    <w:rsid w:val="00991E6F"/>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4FA"/>
    <w:rsid w:val="009B1A8E"/>
    <w:rsid w:val="009B1D21"/>
    <w:rsid w:val="009B3179"/>
    <w:rsid w:val="009B341C"/>
    <w:rsid w:val="009B495B"/>
    <w:rsid w:val="009B536B"/>
    <w:rsid w:val="009B563E"/>
    <w:rsid w:val="009B78CC"/>
    <w:rsid w:val="009C1BC7"/>
    <w:rsid w:val="009C2100"/>
    <w:rsid w:val="009C2F8A"/>
    <w:rsid w:val="009C61B8"/>
    <w:rsid w:val="009C64AD"/>
    <w:rsid w:val="009C657D"/>
    <w:rsid w:val="009C69FB"/>
    <w:rsid w:val="009C73A3"/>
    <w:rsid w:val="009D0165"/>
    <w:rsid w:val="009D269A"/>
    <w:rsid w:val="009D2D22"/>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06F54"/>
    <w:rsid w:val="00A10362"/>
    <w:rsid w:val="00A120C7"/>
    <w:rsid w:val="00A12339"/>
    <w:rsid w:val="00A12400"/>
    <w:rsid w:val="00A13061"/>
    <w:rsid w:val="00A14138"/>
    <w:rsid w:val="00A142D7"/>
    <w:rsid w:val="00A14394"/>
    <w:rsid w:val="00A153FC"/>
    <w:rsid w:val="00A201D4"/>
    <w:rsid w:val="00A2127D"/>
    <w:rsid w:val="00A222B9"/>
    <w:rsid w:val="00A22680"/>
    <w:rsid w:val="00A23326"/>
    <w:rsid w:val="00A24754"/>
    <w:rsid w:val="00A251C4"/>
    <w:rsid w:val="00A25378"/>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373C5"/>
    <w:rsid w:val="00A37CB7"/>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3EFF"/>
    <w:rsid w:val="00A65563"/>
    <w:rsid w:val="00A658D5"/>
    <w:rsid w:val="00A67AE4"/>
    <w:rsid w:val="00A72580"/>
    <w:rsid w:val="00A74FDB"/>
    <w:rsid w:val="00A763F9"/>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4CB7"/>
    <w:rsid w:val="00A957E6"/>
    <w:rsid w:val="00A959EB"/>
    <w:rsid w:val="00AA0F08"/>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C1672"/>
    <w:rsid w:val="00AC1B61"/>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8B1"/>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50EA2"/>
    <w:rsid w:val="00B51D04"/>
    <w:rsid w:val="00B52111"/>
    <w:rsid w:val="00B52156"/>
    <w:rsid w:val="00B52B3A"/>
    <w:rsid w:val="00B53282"/>
    <w:rsid w:val="00B532A8"/>
    <w:rsid w:val="00B53311"/>
    <w:rsid w:val="00B53518"/>
    <w:rsid w:val="00B5373B"/>
    <w:rsid w:val="00B541BC"/>
    <w:rsid w:val="00B54924"/>
    <w:rsid w:val="00B54D9D"/>
    <w:rsid w:val="00B55F7B"/>
    <w:rsid w:val="00B5650F"/>
    <w:rsid w:val="00B56A92"/>
    <w:rsid w:val="00B57610"/>
    <w:rsid w:val="00B577FB"/>
    <w:rsid w:val="00B6020D"/>
    <w:rsid w:val="00B61026"/>
    <w:rsid w:val="00B62425"/>
    <w:rsid w:val="00B62C9C"/>
    <w:rsid w:val="00B63088"/>
    <w:rsid w:val="00B63141"/>
    <w:rsid w:val="00B63EA1"/>
    <w:rsid w:val="00B66CF6"/>
    <w:rsid w:val="00B67F8A"/>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3BF2"/>
    <w:rsid w:val="00BC49EB"/>
    <w:rsid w:val="00BC6454"/>
    <w:rsid w:val="00BC7CD4"/>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5AD5"/>
    <w:rsid w:val="00C0685A"/>
    <w:rsid w:val="00C10586"/>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1884"/>
    <w:rsid w:val="00C424EF"/>
    <w:rsid w:val="00C43F6F"/>
    <w:rsid w:val="00C45D8F"/>
    <w:rsid w:val="00C466FA"/>
    <w:rsid w:val="00C5014F"/>
    <w:rsid w:val="00C51D61"/>
    <w:rsid w:val="00C5216A"/>
    <w:rsid w:val="00C52A01"/>
    <w:rsid w:val="00C533C2"/>
    <w:rsid w:val="00C539F7"/>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3D5"/>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7745"/>
    <w:rsid w:val="00D40036"/>
    <w:rsid w:val="00D406F8"/>
    <w:rsid w:val="00D41B36"/>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17FC"/>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258"/>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50329"/>
    <w:rsid w:val="00E503BB"/>
    <w:rsid w:val="00E50A43"/>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95D"/>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5E31"/>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image" Target="media/image10.png"/><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image" Target="media/image18.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info@ec35.ru" TargetMode="External"/><Relationship Id="rId20" Type="http://schemas.openxmlformats.org/officeDocument/2006/relationships/header" Target="header4.xml"/><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c35.ru"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header" Target="header6.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e-mail:" TargetMode="External"/><Relationship Id="rId23" Type="http://schemas.openxmlformats.org/officeDocument/2006/relationships/footer" Target="footer4.xml"/><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yperlink" Target="mailto:e-mail:" TargetMode="External"/><Relationship Id="rId19" Type="http://schemas.openxmlformats.org/officeDocument/2006/relationships/footer" Target="footer2.xml"/><Relationship Id="rId31" Type="http://schemas.openxmlformats.org/officeDocument/2006/relationships/image" Target="media/image1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CEE48-9DA8-4855-9798-EB5E65F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77</TotalTime>
  <Pages>46</Pages>
  <Words>8963</Words>
  <Characters>51095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59939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Vadim</cp:lastModifiedBy>
  <cp:revision>49</cp:revision>
  <cp:lastPrinted>2017-12-07T10:27:00Z</cp:lastPrinted>
  <dcterms:created xsi:type="dcterms:W3CDTF">2017-10-01T16:52:00Z</dcterms:created>
  <dcterms:modified xsi:type="dcterms:W3CDTF">2017-12-07T10:27:00Z</dcterms:modified>
</cp:coreProperties>
</file>