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E1251C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397813" w:rsidRDefault="00AD68B1" w:rsidP="00AD68B1">
            <w:pPr>
              <w:jc w:val="center"/>
              <w:rPr>
                <w:b/>
                <w:sz w:val="36"/>
                <w:szCs w:val="36"/>
                <w:lang w:val="en-US"/>
              </w:rPr>
            </w:pPr>
            <w:proofErr w:type="spellStart"/>
            <w:proofErr w:type="gramStart"/>
            <w:r w:rsidRPr="00AD68B1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AD68B1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AD68B1">
              <w:rPr>
                <w:b/>
                <w:sz w:val="36"/>
                <w:szCs w:val="36"/>
              </w:rPr>
              <w:t>кВ</w:t>
            </w:r>
            <w:proofErr w:type="spellEnd"/>
            <w:r w:rsidRPr="00AD68B1">
              <w:rPr>
                <w:b/>
                <w:sz w:val="36"/>
                <w:szCs w:val="36"/>
              </w:rPr>
              <w:t xml:space="preserve"> Белоярская - </w:t>
            </w:r>
            <w:proofErr w:type="spellStart"/>
            <w:r w:rsidRPr="00AD68B1">
              <w:rPr>
                <w:b/>
                <w:sz w:val="36"/>
                <w:szCs w:val="36"/>
              </w:rPr>
              <w:t>Амня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</w:t>
            </w:r>
          </w:p>
          <w:p w:rsidR="00AD68B1" w:rsidRDefault="00AD68B1" w:rsidP="00AD68B1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AD68B1" w:rsidRPr="00AD68B1" w:rsidRDefault="00AD68B1" w:rsidP="00AD68B1">
            <w:pPr>
              <w:jc w:val="center"/>
              <w:rPr>
                <w:b/>
                <w:sz w:val="36"/>
                <w:szCs w:val="36"/>
                <w:lang w:val="en-US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B05F10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E3832" w:rsidRDefault="003E1393" w:rsidP="000E3832">
            <w:pPr>
              <w:jc w:val="center"/>
              <w:rPr>
                <w:b/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AD68B1">
              <w:rPr>
                <w:b/>
                <w:bCs/>
                <w:sz w:val="28"/>
                <w:szCs w:val="28"/>
                <w:lang w:val="en-US"/>
              </w:rPr>
              <w:t>9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4"/>
        <w:rPr>
          <w:rFonts w:ascii="Times New Roman" w:hAnsi="Times New Roman"/>
          <w:b/>
          <w:bCs/>
          <w:highlight w:val="yellow"/>
        </w:rPr>
        <w:sectPr w:rsidR="00397813" w:rsidRPr="003E3D71" w:rsidSect="007A489A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299CB31" wp14:editId="711505FE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E1251C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AD68B1" w:rsidRDefault="00AD68B1" w:rsidP="00AD68B1">
            <w:pPr>
              <w:jc w:val="center"/>
              <w:rPr>
                <w:b/>
                <w:sz w:val="36"/>
                <w:szCs w:val="36"/>
                <w:lang w:val="en-US"/>
              </w:rPr>
            </w:pPr>
            <w:proofErr w:type="spellStart"/>
            <w:proofErr w:type="gramStart"/>
            <w:r w:rsidRPr="00AD68B1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AD68B1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AD68B1">
              <w:rPr>
                <w:b/>
                <w:sz w:val="36"/>
                <w:szCs w:val="36"/>
              </w:rPr>
              <w:t>кВ</w:t>
            </w:r>
            <w:proofErr w:type="spellEnd"/>
            <w:r w:rsidRPr="00AD68B1">
              <w:rPr>
                <w:b/>
                <w:sz w:val="36"/>
                <w:szCs w:val="36"/>
              </w:rPr>
              <w:t xml:space="preserve"> Белоярская - </w:t>
            </w:r>
            <w:proofErr w:type="spellStart"/>
            <w:r w:rsidRPr="00AD68B1">
              <w:rPr>
                <w:b/>
                <w:sz w:val="36"/>
                <w:szCs w:val="36"/>
              </w:rPr>
              <w:t>Амня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</w:t>
            </w:r>
          </w:p>
          <w:p w:rsidR="00BD0AAB" w:rsidRPr="00085242" w:rsidRDefault="00BD0AAB" w:rsidP="00BD0AAB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093EB8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85242" w:rsidRDefault="007F3622" w:rsidP="000E3832">
            <w:pPr>
              <w:jc w:val="center"/>
              <w:rPr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AD68B1">
              <w:rPr>
                <w:b/>
                <w:bCs/>
                <w:sz w:val="28"/>
                <w:szCs w:val="28"/>
                <w:lang w:val="en-US"/>
              </w:rPr>
              <w:t>9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3E1393">
              <w:rPr>
                <w:b/>
                <w:bCs/>
                <w:sz w:val="28"/>
                <w:szCs w:val="28"/>
              </w:rPr>
              <w:t>Т</w:t>
            </w:r>
            <w:r w:rsidR="000E3832">
              <w:rPr>
                <w:b/>
                <w:bCs/>
                <w:sz w:val="28"/>
                <w:szCs w:val="28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r w:rsidR="00085242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A5D19BF" wp14:editId="60B1BB08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1ABA3877" wp14:editId="7514EEA4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4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3F13F95F" wp14:editId="7C528BA6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4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7A489A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7F3622" w:rsidP="000E3832">
            <w:pPr>
              <w:pStyle w:val="--8"/>
              <w:jc w:val="center"/>
            </w:pPr>
            <w:r w:rsidRPr="007F3622">
              <w:t>170605-0</w:t>
            </w:r>
            <w:r w:rsidR="00AD68B1">
              <w:rPr>
                <w:lang w:val="en-US"/>
              </w:rPr>
              <w:t>9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r w:rsidRPr="007F3622">
              <w:t>-</w:t>
            </w:r>
            <w:r w:rsidR="000E3832">
              <w:t>ТКР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093EB8" w:rsidP="000E3832">
            <w:pPr>
              <w:pStyle w:val="--8"/>
              <w:jc w:val="center"/>
            </w:pPr>
            <w:r w:rsidRPr="007F3622">
              <w:t>170605-0</w:t>
            </w:r>
            <w:r w:rsidR="00AD68B1">
              <w:rPr>
                <w:lang w:val="en-US"/>
              </w:rPr>
              <w:t>9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r w:rsidRPr="007F3622">
              <w:t>-</w:t>
            </w:r>
            <w:r w:rsidR="000E3832">
              <w:t>ТКР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0E3832" w:rsidRPr="004218F0" w:rsidTr="000E3832">
        <w:trPr>
          <w:cantSplit/>
          <w:trHeight w:val="41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4218F0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  <w:bookmarkStart w:id="0" w:name="R1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A83A05" w:rsidRDefault="000E3832" w:rsidP="00B05F10">
            <w:pPr>
              <w:pStyle w:val="affb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9F0C06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817A6A" w:rsidRPr="004218F0" w:rsidTr="00817A6A">
        <w:trPr>
          <w:cantSplit/>
          <w:trHeight w:val="1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817A6A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6C6EEF">
              <w:rPr>
                <w:rFonts w:cs="Times New Roman"/>
                <w:szCs w:val="24"/>
                <w:lang w:eastAsia="en-US"/>
              </w:rPr>
              <w:t>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817A6A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14C52">
              <w:rPr>
                <w:bCs/>
                <w:kern w:val="28"/>
                <w:sz w:val="24"/>
                <w:szCs w:val="24"/>
              </w:rPr>
              <w:t xml:space="preserve">Обзорная схема расположения участков расширения </w:t>
            </w:r>
            <w:proofErr w:type="spellStart"/>
            <w:proofErr w:type="gramStart"/>
            <w:r w:rsidRPr="00A14C52">
              <w:rPr>
                <w:bCs/>
                <w:kern w:val="28"/>
                <w:sz w:val="24"/>
                <w:szCs w:val="24"/>
              </w:rPr>
              <w:t>ВЛ</w:t>
            </w:r>
            <w:proofErr w:type="spellEnd"/>
            <w:proofErr w:type="gramEnd"/>
            <w:r w:rsidRPr="00A14C52">
              <w:rPr>
                <w:bCs/>
                <w:kern w:val="28"/>
                <w:sz w:val="24"/>
                <w:szCs w:val="24"/>
              </w:rPr>
              <w:t xml:space="preserve"> 110 </w:t>
            </w:r>
            <w:proofErr w:type="spellStart"/>
            <w:r w:rsidRPr="00A14C52">
              <w:rPr>
                <w:bCs/>
                <w:kern w:val="28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817A6A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817A6A" w:rsidRPr="004218F0" w:rsidTr="00817A6A">
        <w:trPr>
          <w:cantSplit/>
          <w:trHeight w:val="142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817A6A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Default="00817A6A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 xml:space="preserve">Схема расположения участка </w:t>
            </w:r>
            <w:r w:rsidRPr="00A14C52">
              <w:rPr>
                <w:bCs/>
                <w:kern w:val="28"/>
                <w:sz w:val="24"/>
                <w:szCs w:val="24"/>
              </w:rPr>
              <w:t>разрубке на плане лесонасаждений</w:t>
            </w:r>
            <w:r>
              <w:rPr>
                <w:bCs/>
                <w:kern w:val="28"/>
                <w:sz w:val="24"/>
                <w:szCs w:val="24"/>
              </w:rPr>
              <w:t xml:space="preserve"> </w:t>
            </w:r>
            <w:r w:rsidRPr="00A14C52">
              <w:rPr>
                <w:bCs/>
                <w:kern w:val="28"/>
                <w:sz w:val="24"/>
                <w:szCs w:val="24"/>
              </w:rPr>
              <w:t>лесничества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Default="00817A6A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 л.</w:t>
            </w:r>
          </w:p>
        </w:tc>
      </w:tr>
      <w:tr w:rsidR="00817A6A" w:rsidRPr="004218F0" w:rsidTr="00817A6A">
        <w:trPr>
          <w:cantSplit/>
          <w:trHeight w:val="49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817A6A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817A6A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М</w:t>
            </w:r>
            <w:r w:rsidRPr="00134229">
              <w:rPr>
                <w:bCs/>
                <w:kern w:val="28"/>
                <w:sz w:val="24"/>
                <w:szCs w:val="24"/>
              </w:rPr>
              <w:t>атериальн</w:t>
            </w:r>
            <w:r>
              <w:rPr>
                <w:bCs/>
                <w:kern w:val="28"/>
                <w:sz w:val="24"/>
                <w:szCs w:val="24"/>
              </w:rPr>
              <w:t>ая</w:t>
            </w:r>
            <w:r w:rsidRPr="00134229">
              <w:rPr>
                <w:bCs/>
                <w:kern w:val="28"/>
                <w:sz w:val="24"/>
                <w:szCs w:val="24"/>
              </w:rPr>
              <w:t xml:space="preserve"> оценк</w:t>
            </w:r>
            <w:r>
              <w:rPr>
                <w:bCs/>
                <w:kern w:val="28"/>
                <w:sz w:val="24"/>
                <w:szCs w:val="24"/>
              </w:rPr>
              <w:t xml:space="preserve">а </w:t>
            </w:r>
            <w:r w:rsidRPr="00134229">
              <w:rPr>
                <w:bCs/>
                <w:kern w:val="28"/>
                <w:sz w:val="24"/>
                <w:szCs w:val="24"/>
              </w:rPr>
              <w:t>лесосеки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6C6EEF" w:rsidRDefault="00701A4B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  <w:r w:rsidR="00817A6A" w:rsidRPr="006C6EEF">
              <w:rPr>
                <w:szCs w:val="24"/>
                <w:lang w:eastAsia="en-US"/>
              </w:rPr>
              <w:t xml:space="preserve"> л.</w:t>
            </w:r>
          </w:p>
        </w:tc>
      </w:tr>
      <w:tr w:rsidR="00817A6A" w:rsidRPr="004218F0" w:rsidTr="000E3832">
        <w:trPr>
          <w:cantSplit/>
          <w:trHeight w:val="4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85165B" w:rsidRDefault="00817A6A" w:rsidP="00B05F10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730B28" w:rsidRDefault="00817A6A" w:rsidP="00B05F10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6A" w:rsidRPr="00730B28" w:rsidRDefault="00701A4B" w:rsidP="00B05F10">
            <w:pPr>
              <w:pStyle w:val="a2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8</w:t>
            </w:r>
            <w:r w:rsidR="00817A6A" w:rsidRPr="00DB2179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7A489A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536EA5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fldChar w:fldCharType="separate"/>
      </w:r>
      <w:hyperlink w:anchor="_Toc496543149" w:history="1">
        <w:r w:rsidR="00536EA5" w:rsidRPr="00472C41">
          <w:rPr>
            <w:rStyle w:val="ad"/>
            <w:noProof/>
          </w:rPr>
          <w:t>1 ОБЩАЯ ЧАСТЬ. ИСХОДНЫЕ ДАННЫЕ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_Toc496543149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44E2D">
          <w:rPr>
            <w:noProof/>
            <w:webHidden/>
          </w:rPr>
          <w:t>2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E1251C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0" w:history="1">
        <w:r w:rsidR="00536EA5" w:rsidRPr="00472C41">
          <w:rPr>
            <w:rStyle w:val="ad"/>
            <w:noProof/>
          </w:rPr>
          <w:t>2 СБОР И ОБРАБОТКА ИСХОДНЫХ ДАННЫХ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_Toc496543150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44E2D">
          <w:rPr>
            <w:noProof/>
            <w:webHidden/>
          </w:rPr>
          <w:t>3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E1251C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1" w:history="1">
        <w:r w:rsidR="00536EA5" w:rsidRPr="00472C41">
          <w:rPr>
            <w:rStyle w:val="ad"/>
            <w:noProof/>
          </w:rPr>
          <w:t>3 КОМПЛЕКС РАБОТ ПО ОПРЕДЕЛЕНИЮ ШИРИНЫ ПРОСЕКИ ВЛ И ОБЪЕМОВ ВЫРУБАЕМОЙ ДРЕВЕСИНЫ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_Toc496543151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44E2D">
          <w:rPr>
            <w:noProof/>
            <w:webHidden/>
          </w:rPr>
          <w:t>4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E1251C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2" w:history="1">
        <w:r w:rsidR="00536EA5" w:rsidRPr="00472C41">
          <w:rPr>
            <w:rStyle w:val="ad"/>
            <w:noProof/>
          </w:rPr>
          <w:t>Лист регистрации изменений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_Toc496543152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244E2D">
          <w:rPr>
            <w:noProof/>
            <w:webHidden/>
          </w:rPr>
          <w:t>5</w:t>
        </w:r>
        <w:r w:rsidR="00536EA5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543149"/>
      <w:r w:rsidR="0004334E">
        <w:t>ОБЩАЯ ЧАСТЬ. ИСХОДНЫЕ ДАННЫЕ</w:t>
      </w:r>
      <w:bookmarkEnd w:id="9"/>
    </w:p>
    <w:p w:rsidR="00C55435" w:rsidRDefault="00C55435" w:rsidP="00C55435">
      <w:pPr>
        <w:pStyle w:val="--7"/>
      </w:pPr>
      <w:r>
        <w:t xml:space="preserve">Раздел </w:t>
      </w:r>
      <w:r w:rsidR="00B05F10">
        <w:t>т</w:t>
      </w:r>
      <w:r w:rsidR="00B05F10" w:rsidRPr="00B05F10">
        <w:t>ехнологические и  конструктивные  решения  линейного объекта</w:t>
      </w:r>
      <w:r>
        <w:t xml:space="preserve"> разработан в целях расширения просек линий электропередач филиала АО «</w:t>
      </w:r>
      <w:proofErr w:type="spellStart"/>
      <w:r>
        <w:t>Тюменьэнерго</w:t>
      </w:r>
      <w:proofErr w:type="spellEnd"/>
      <w:r>
        <w:t xml:space="preserve">» </w:t>
      </w:r>
      <w:proofErr w:type="spellStart"/>
      <w:r>
        <w:t>Энергокомплекс</w:t>
      </w:r>
      <w:proofErr w:type="spellEnd"/>
      <w:r>
        <w:t xml:space="preserve">  по объекту: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издания филиала </w:t>
      </w:r>
      <w:proofErr w:type="spellStart"/>
      <w:r>
        <w:t>Энергокомплекс</w:t>
      </w:r>
      <w:proofErr w:type="spellEnd"/>
      <w:r>
        <w:t xml:space="preserve"> площадью 90.2 га» </w:t>
      </w:r>
      <w:r w:rsidR="005369FD">
        <w:t>«</w:t>
      </w:r>
      <w:proofErr w:type="spellStart"/>
      <w:r w:rsidR="005369FD" w:rsidRPr="005369FD">
        <w:t>ВЛ</w:t>
      </w:r>
      <w:proofErr w:type="spellEnd"/>
      <w:r w:rsidR="005369FD" w:rsidRPr="005369FD">
        <w:t xml:space="preserve"> 110 </w:t>
      </w:r>
      <w:proofErr w:type="spellStart"/>
      <w:r w:rsidR="005369FD" w:rsidRPr="005369FD">
        <w:t>кВ</w:t>
      </w:r>
      <w:proofErr w:type="spellEnd"/>
      <w:r w:rsidR="005369FD" w:rsidRPr="005369FD">
        <w:t xml:space="preserve"> Белоярская </w:t>
      </w:r>
      <w:r w:rsidR="005369FD">
        <w:t>–</w:t>
      </w:r>
      <w:r w:rsidR="005369FD" w:rsidRPr="005369FD">
        <w:t xml:space="preserve"> </w:t>
      </w:r>
      <w:proofErr w:type="spellStart"/>
      <w:r w:rsidR="005369FD" w:rsidRPr="005369FD">
        <w:t>Амня</w:t>
      </w:r>
      <w:proofErr w:type="spellEnd"/>
      <w:r w:rsidR="005369FD">
        <w:t>»</w:t>
      </w:r>
      <w:r w:rsidR="005369FD" w:rsidRPr="005369FD">
        <w:t xml:space="preserve"> </w:t>
      </w:r>
      <w:r>
        <w:t>на основании:</w:t>
      </w:r>
    </w:p>
    <w:p w:rsidR="00B05F10" w:rsidRDefault="00B05F10" w:rsidP="00B05F10">
      <w:pPr>
        <w:pStyle w:val="--7"/>
        <w:ind w:left="1418" w:hanging="567"/>
      </w:pPr>
      <w:r>
        <w:t xml:space="preserve">- </w:t>
      </w:r>
      <w:r>
        <w:tab/>
        <w:t xml:space="preserve">Требований Постановления Правительства Российской Федерации </w:t>
      </w:r>
      <w:r>
        <w:rPr>
          <w:rFonts w:cs="Times New Roman"/>
        </w:rPr>
        <w:t>№</w:t>
      </w:r>
      <w:r>
        <w:t xml:space="preserve"> 160                            от 24 февраля 2009 года;</w:t>
      </w:r>
    </w:p>
    <w:p w:rsidR="00C55435" w:rsidRDefault="00C55435" w:rsidP="00C55435">
      <w:pPr>
        <w:pStyle w:val="--7"/>
      </w:pPr>
      <w:r>
        <w:t>-</w:t>
      </w:r>
      <w:r>
        <w:tab/>
        <w:t>Требований «Правил устройства электроустановок» (7-е издание);</w:t>
      </w:r>
    </w:p>
    <w:p w:rsidR="00C55435" w:rsidRDefault="00C55435" w:rsidP="00C55435">
      <w:pPr>
        <w:pStyle w:val="--7"/>
      </w:pPr>
      <w:r>
        <w:t>-</w:t>
      </w:r>
      <w:r>
        <w:tab/>
        <w:t>Инвестиционной программы АО «</w:t>
      </w:r>
      <w:proofErr w:type="spellStart"/>
      <w:r>
        <w:t>Тюменьэнерго</w:t>
      </w:r>
      <w:proofErr w:type="spellEnd"/>
      <w:r>
        <w:t xml:space="preserve">». </w:t>
      </w:r>
    </w:p>
    <w:p w:rsidR="00896716" w:rsidRPr="00BB11E9" w:rsidRDefault="00896716" w:rsidP="00BB11E9">
      <w:pPr>
        <w:pStyle w:val="a2"/>
      </w:pPr>
    </w:p>
    <w:p w:rsidR="00896716" w:rsidRPr="00332EB9" w:rsidRDefault="00B05F10" w:rsidP="00766166">
      <w:pPr>
        <w:pStyle w:val="--1"/>
      </w:pPr>
      <w:bookmarkStart w:id="10" w:name="_Toc496543150"/>
      <w:r>
        <w:lastRenderedPageBreak/>
        <w:t>СБОР И ОБРАБОТКА ИСХОДНЫХ ДАННЫХ</w:t>
      </w:r>
      <w:bookmarkEnd w:id="10"/>
    </w:p>
    <w:p w:rsidR="00B05F10" w:rsidRDefault="00B05F10" w:rsidP="00B05F10">
      <w:pPr>
        <w:pStyle w:val="a2"/>
      </w:pPr>
      <w:r>
        <w:t>В ходе сбора исходных данных были получены сведения из государственного лесного реестра, а также космические снимки.</w:t>
      </w:r>
    </w:p>
    <w:p w:rsidR="00B05F10" w:rsidRPr="008920F2" w:rsidRDefault="00B05F10" w:rsidP="008E7620">
      <w:pPr>
        <w:pStyle w:val="a2"/>
        <w:rPr>
          <w:rFonts w:eastAsia="Microsoft YaHei"/>
          <w:color w:val="000000"/>
        </w:rPr>
      </w:pPr>
      <w:r>
        <w:t>Согласно выписке из государственного лесного реестра</w:t>
      </w:r>
      <w:r w:rsidR="009D5164">
        <w:t xml:space="preserve">: </w:t>
      </w:r>
      <w:r w:rsidRPr="00B05F10">
        <w:rPr>
          <w:rFonts w:eastAsia="Microsoft YaHei"/>
          <w:color w:val="000000"/>
        </w:rPr>
        <w:t xml:space="preserve">объект находится в Белоярском районе, </w:t>
      </w:r>
      <w:proofErr w:type="spellStart"/>
      <w:r w:rsidRPr="00B05F10">
        <w:rPr>
          <w:rFonts w:eastAsia="Microsoft YaHei"/>
          <w:color w:val="000000"/>
        </w:rPr>
        <w:t>ХМАО</w:t>
      </w:r>
      <w:proofErr w:type="spellEnd"/>
      <w:r w:rsidRPr="00B05F10">
        <w:rPr>
          <w:rFonts w:eastAsia="Microsoft YaHei"/>
          <w:color w:val="000000"/>
        </w:rPr>
        <w:t xml:space="preserve">-Югры, территориальном отделе Белоярское, </w:t>
      </w:r>
      <w:proofErr w:type="spellStart"/>
      <w:r w:rsidRPr="00B05F10">
        <w:rPr>
          <w:rFonts w:eastAsia="Microsoft YaHei"/>
          <w:color w:val="000000"/>
        </w:rPr>
        <w:t>Казымское</w:t>
      </w:r>
      <w:proofErr w:type="spellEnd"/>
      <w:r w:rsidRPr="00B05F10">
        <w:rPr>
          <w:rFonts w:eastAsia="Microsoft YaHei"/>
          <w:color w:val="000000"/>
        </w:rPr>
        <w:t xml:space="preserve"> участковое лесничество, объект находится в лесных кварталах №№ 598,663,664,665,667,668,671, пролет опор №№11-12,14-21 находятся в землях н</w:t>
      </w:r>
      <w:r w:rsidR="008E7620">
        <w:rPr>
          <w:rFonts w:eastAsia="Microsoft YaHei"/>
          <w:color w:val="000000"/>
        </w:rPr>
        <w:t xml:space="preserve">аселенного пункта г. Белоярский. Также </w:t>
      </w:r>
      <w:proofErr w:type="spellStart"/>
      <w:proofErr w:type="gramStart"/>
      <w:r w:rsidR="008E7620">
        <w:rPr>
          <w:rFonts w:eastAsia="Microsoft YaHei"/>
          <w:color w:val="000000"/>
        </w:rPr>
        <w:t>ВЛ</w:t>
      </w:r>
      <w:proofErr w:type="spellEnd"/>
      <w:proofErr w:type="gramEnd"/>
      <w:r w:rsidRPr="00B05F10">
        <w:rPr>
          <w:rFonts w:eastAsia="Microsoft YaHei"/>
          <w:color w:val="000000"/>
        </w:rPr>
        <w:t xml:space="preserve"> пересекает</w:t>
      </w:r>
      <w:r w:rsidR="008E7620">
        <w:rPr>
          <w:rFonts w:eastAsia="Microsoft YaHei"/>
          <w:color w:val="000000"/>
        </w:rPr>
        <w:t xml:space="preserve">                         </w:t>
      </w:r>
      <w:r w:rsidRPr="00B05F10">
        <w:rPr>
          <w:rFonts w:eastAsia="Microsoft YaHei"/>
          <w:color w:val="000000"/>
        </w:rPr>
        <w:t xml:space="preserve">  оз.</w:t>
      </w:r>
      <w:r w:rsidR="008E7620">
        <w:rPr>
          <w:rFonts w:eastAsia="Microsoft YaHei"/>
          <w:color w:val="000000"/>
        </w:rPr>
        <w:t xml:space="preserve"> </w:t>
      </w:r>
      <w:proofErr w:type="spellStart"/>
      <w:r w:rsidRPr="00B05F10">
        <w:rPr>
          <w:rFonts w:eastAsia="Microsoft YaHei"/>
          <w:color w:val="000000"/>
        </w:rPr>
        <w:t>Полноватское</w:t>
      </w:r>
      <w:proofErr w:type="spellEnd"/>
      <w:r w:rsidRPr="00B05F10">
        <w:rPr>
          <w:rFonts w:eastAsia="Microsoft YaHei"/>
          <w:color w:val="000000"/>
        </w:rPr>
        <w:t xml:space="preserve"> в  пролете опор 89-92,  оз.</w:t>
      </w:r>
      <w:r w:rsidR="008E7620">
        <w:rPr>
          <w:rFonts w:eastAsia="Microsoft YaHei"/>
          <w:color w:val="000000"/>
        </w:rPr>
        <w:t xml:space="preserve"> </w:t>
      </w:r>
      <w:proofErr w:type="spellStart"/>
      <w:r w:rsidRPr="00B05F10">
        <w:rPr>
          <w:rFonts w:eastAsia="Microsoft YaHei"/>
          <w:color w:val="000000"/>
        </w:rPr>
        <w:t>Ун-Новыинклор</w:t>
      </w:r>
      <w:proofErr w:type="spellEnd"/>
      <w:r w:rsidRPr="00B05F10">
        <w:rPr>
          <w:rFonts w:eastAsia="Microsoft YaHei"/>
          <w:color w:val="000000"/>
        </w:rPr>
        <w:t xml:space="preserve"> в  пролете опор 14-21</w:t>
      </w:r>
      <w:r w:rsidR="00817A6A">
        <w:rPr>
          <w:rFonts w:eastAsia="Microsoft YaHei"/>
          <w:color w:val="000000"/>
        </w:rPr>
        <w:t xml:space="preserve"> (Приложение А)</w:t>
      </w:r>
      <w:r w:rsidR="00DB2179">
        <w:rPr>
          <w:rFonts w:eastAsia="Microsoft YaHei"/>
          <w:color w:val="000000"/>
        </w:rPr>
        <w:t>.</w:t>
      </w:r>
    </w:p>
    <w:p w:rsidR="00B35524" w:rsidRDefault="00B35524" w:rsidP="00B35524">
      <w:pPr>
        <w:pStyle w:val="a2"/>
      </w:pPr>
      <w:r>
        <w:t xml:space="preserve">В качестве цифровой топографической основы для выполнения работ использовались  цифровые </w:t>
      </w:r>
      <w:r w:rsidR="00DB2179">
        <w:t>лесоустроительные карты</w:t>
      </w:r>
      <w:r w:rsidR="00817A6A">
        <w:t xml:space="preserve"> (Приложение Б)</w:t>
      </w:r>
      <w:r>
        <w:t xml:space="preserve">. </w:t>
      </w:r>
    </w:p>
    <w:p w:rsidR="00B35524" w:rsidRDefault="00B35524" w:rsidP="00B35524">
      <w:pPr>
        <w:pStyle w:val="a2"/>
      </w:pPr>
    </w:p>
    <w:p w:rsidR="00B35524" w:rsidRPr="00817A6A" w:rsidRDefault="00B35524" w:rsidP="00B35524">
      <w:pPr>
        <w:pStyle w:val="a2"/>
      </w:pPr>
      <w:r w:rsidRPr="00817A6A">
        <w:tab/>
      </w:r>
    </w:p>
    <w:p w:rsidR="00BF3AEA" w:rsidRPr="00332EB9" w:rsidRDefault="00CC4187" w:rsidP="00CC4187">
      <w:pPr>
        <w:pStyle w:val="--1"/>
      </w:pPr>
      <w:bookmarkStart w:id="11" w:name="_Toc496543151"/>
      <w:r w:rsidRPr="00CC4187">
        <w:lastRenderedPageBreak/>
        <w:t xml:space="preserve">КОМПЛЕКС РАБОТ ПО ОПРЕДЕЛЕНИЮ ШИРИНЫ ПРОСЕКИ </w:t>
      </w:r>
      <w:proofErr w:type="spellStart"/>
      <w:proofErr w:type="gramStart"/>
      <w:r w:rsidRPr="00CC4187">
        <w:t>ВЛ</w:t>
      </w:r>
      <w:proofErr w:type="spellEnd"/>
      <w:proofErr w:type="gramEnd"/>
      <w:r w:rsidRPr="00CC4187">
        <w:t xml:space="preserve"> И ОБЪЕМОВ ВЫРУБАЕМОЙ ДРЕВЕСИНЫ</w:t>
      </w:r>
      <w:bookmarkEnd w:id="11"/>
    </w:p>
    <w:p w:rsidR="00CC4187" w:rsidRPr="00B841A9" w:rsidRDefault="00CC4187" w:rsidP="00CC4187">
      <w:pPr>
        <w:pStyle w:val="a2"/>
      </w:pPr>
      <w:r>
        <w:t>Ширина охранной зоны определялась от оси трассы согласно</w:t>
      </w:r>
      <w:r w:rsidRPr="005009F5">
        <w:t xml:space="preserve"> Постановлени</w:t>
      </w:r>
      <w:r>
        <w:t>ю</w:t>
      </w:r>
      <w:r w:rsidRPr="005009F5">
        <w:t xml:space="preserve"> Правительства Российской Федерации № 160</w:t>
      </w:r>
      <w:r>
        <w:t xml:space="preserve"> </w:t>
      </w:r>
      <w:r w:rsidRPr="005009F5">
        <w:t>от 24 февраля 2009 года</w:t>
      </w:r>
      <w:r>
        <w:t xml:space="preserve"> и максимальному расстоянию между крайними проводами </w:t>
      </w:r>
      <w:proofErr w:type="spellStart"/>
      <w:proofErr w:type="gramStart"/>
      <w:r>
        <w:t>ВЛ</w:t>
      </w:r>
      <w:proofErr w:type="spellEnd"/>
      <w:proofErr w:type="gramEnd"/>
      <w:r>
        <w:t>, согласно техническому паспорту</w:t>
      </w:r>
      <w:r w:rsidRPr="00B841A9">
        <w:t>.</w:t>
      </w:r>
    </w:p>
    <w:p w:rsidR="00B841A9" w:rsidRDefault="00B841A9" w:rsidP="00CC4187">
      <w:pPr>
        <w:pStyle w:val="a2"/>
      </w:pPr>
      <w:r w:rsidRPr="00B841A9">
        <w:t>Ширина охранной зоны «</w:t>
      </w:r>
      <w:proofErr w:type="spellStart"/>
      <w:proofErr w:type="gramStart"/>
      <w:r w:rsidRPr="00B841A9">
        <w:t>ВЛ</w:t>
      </w:r>
      <w:proofErr w:type="spellEnd"/>
      <w:proofErr w:type="gramEnd"/>
      <w:r w:rsidRPr="00B841A9">
        <w:t xml:space="preserve"> 110 </w:t>
      </w:r>
      <w:proofErr w:type="spellStart"/>
      <w:r w:rsidRPr="00B841A9">
        <w:t>кВ</w:t>
      </w:r>
      <w:proofErr w:type="spellEnd"/>
      <w:r w:rsidRPr="00B841A9">
        <w:t xml:space="preserve"> Белоярская – </w:t>
      </w:r>
      <w:proofErr w:type="spellStart"/>
      <w:r w:rsidRPr="00B841A9">
        <w:t>Амня</w:t>
      </w:r>
      <w:proofErr w:type="spellEnd"/>
      <w:r w:rsidRPr="00B841A9">
        <w:t>» составляет 25,0</w:t>
      </w:r>
      <w:r>
        <w:t xml:space="preserve"> и 23,5 м при условии вырубки угрожающих деревьев.</w:t>
      </w:r>
    </w:p>
    <w:p w:rsidR="00CC4187" w:rsidRDefault="00CC4187" w:rsidP="00CC4187">
      <w:pPr>
        <w:pStyle w:val="a2"/>
      </w:pPr>
      <w:r>
        <w:t xml:space="preserve">После </w:t>
      </w:r>
      <w:r w:rsidRPr="00DB2179">
        <w:t>определения ширины просеки составлялся рас</w:t>
      </w:r>
      <w:bookmarkStart w:id="12" w:name="_GoBack"/>
      <w:bookmarkEnd w:id="12"/>
      <w:r w:rsidRPr="00DB2179">
        <w:t xml:space="preserve">чет объемов по </w:t>
      </w:r>
      <w:r w:rsidR="00DB2179" w:rsidRPr="00DB2179">
        <w:t xml:space="preserve">её </w:t>
      </w:r>
      <w:r w:rsidRPr="00DB2179">
        <w:t>расширению</w:t>
      </w:r>
      <w:r w:rsidR="00DB2179" w:rsidRPr="00DB2179">
        <w:t xml:space="preserve"> (таблица 1)</w:t>
      </w:r>
      <w:r w:rsidRPr="00DB2179">
        <w:t xml:space="preserve">, </w:t>
      </w:r>
      <w:r w:rsidR="00DB2179" w:rsidRPr="00DB2179">
        <w:t>а также была проведен</w:t>
      </w:r>
      <w:r w:rsidR="00DB2179">
        <w:t>а</w:t>
      </w:r>
      <w:r w:rsidRPr="00DB2179">
        <w:t xml:space="preserve"> материальн</w:t>
      </w:r>
      <w:r w:rsidR="00DB2179" w:rsidRPr="00DB2179">
        <w:t>ая</w:t>
      </w:r>
      <w:r w:rsidRPr="00DB2179">
        <w:t xml:space="preserve"> оценк</w:t>
      </w:r>
      <w:r w:rsidR="00DB2179" w:rsidRPr="00DB2179">
        <w:t>а</w:t>
      </w:r>
      <w:r w:rsidRPr="00DB2179">
        <w:t xml:space="preserve"> лесосеки</w:t>
      </w:r>
      <w:r w:rsidR="00134229" w:rsidRPr="00DB2179">
        <w:t xml:space="preserve"> (приложение</w:t>
      </w:r>
      <w:r w:rsidR="00DB2179" w:rsidRPr="00DB2179">
        <w:t xml:space="preserve"> </w:t>
      </w:r>
      <w:r w:rsidR="00817A6A">
        <w:t>В</w:t>
      </w:r>
      <w:r w:rsidR="00134229" w:rsidRPr="00DB2179">
        <w:t>)</w:t>
      </w:r>
      <w:r w:rsidRPr="00DB2179">
        <w:t>.</w:t>
      </w:r>
    </w:p>
    <w:p w:rsidR="009462C7" w:rsidRDefault="009462C7" w:rsidP="009462C7">
      <w:pPr>
        <w:pStyle w:val="a2"/>
        <w:ind w:firstLine="0"/>
        <w:jc w:val="center"/>
      </w:pPr>
      <w:r>
        <w:t xml:space="preserve">Таблица </w:t>
      </w:r>
      <w:r w:rsidR="00DB2179">
        <w:t>1</w:t>
      </w:r>
      <w:r>
        <w:t xml:space="preserve"> – О</w:t>
      </w:r>
      <w:r w:rsidRPr="009462C7">
        <w:t>бъем</w:t>
      </w:r>
      <w:r>
        <w:t xml:space="preserve">ы </w:t>
      </w:r>
      <w:r w:rsidRPr="009462C7">
        <w:t xml:space="preserve">по расширению просеки </w:t>
      </w:r>
      <w:proofErr w:type="spellStart"/>
      <w:proofErr w:type="gramStart"/>
      <w:r w:rsidRPr="009462C7">
        <w:t>ВЛ</w:t>
      </w:r>
      <w:proofErr w:type="spellEnd"/>
      <w:proofErr w:type="gramEnd"/>
    </w:p>
    <w:tbl>
      <w:tblPr>
        <w:tblW w:w="10187" w:type="dxa"/>
        <w:tblInd w:w="93" w:type="dxa"/>
        <w:tblLook w:val="04A0" w:firstRow="1" w:lastRow="0" w:firstColumn="1" w:lastColumn="0" w:noHBand="0" w:noVBand="1"/>
      </w:tblPr>
      <w:tblGrid>
        <w:gridCol w:w="893"/>
        <w:gridCol w:w="1671"/>
        <w:gridCol w:w="923"/>
        <w:gridCol w:w="932"/>
        <w:gridCol w:w="1130"/>
        <w:gridCol w:w="917"/>
        <w:gridCol w:w="1008"/>
        <w:gridCol w:w="894"/>
        <w:gridCol w:w="902"/>
        <w:gridCol w:w="917"/>
      </w:tblGrid>
      <w:tr w:rsidR="000774D6" w:rsidRPr="000774D6" w:rsidTr="000774D6">
        <w:trPr>
          <w:trHeight w:val="863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Опоры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 xml:space="preserve">Протяжённость пролётов, </w:t>
            </w:r>
            <w:proofErr w:type="gramStart"/>
            <w:r w:rsidRPr="000774D6">
              <w:rPr>
                <w:b/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 xml:space="preserve">Площадь ширины охранной зоны, </w:t>
            </w:r>
            <w:proofErr w:type="gramStart"/>
            <w:r w:rsidRPr="000774D6">
              <w:rPr>
                <w:b/>
                <w:b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Площадь для рубки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 xml:space="preserve">Объем рубки, </w:t>
            </w:r>
            <w:proofErr w:type="spellStart"/>
            <w:r w:rsidRPr="000774D6">
              <w:rPr>
                <w:b/>
                <w:bCs/>
                <w:sz w:val="22"/>
                <w:szCs w:val="22"/>
              </w:rPr>
              <w:t>куб.м</w:t>
            </w:r>
            <w:proofErr w:type="spellEnd"/>
            <w:r w:rsidRPr="000774D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0774D6" w:rsidRPr="000774D6" w:rsidTr="000774D6">
        <w:trPr>
          <w:trHeight w:val="600"/>
        </w:trPr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Правая сторона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11-12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1,3943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0,6674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0,7269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0,2228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0,2822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0,5050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23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14-21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2091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9,8252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4,7105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5,1147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1,9865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2,4047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4,3912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159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192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35-37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574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2,6966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1,2911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1,4055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0,5453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0,6601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1,2054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36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48-49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305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1,4352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0,687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0,7482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0,3508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0,3508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0,7016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32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51-56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1576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7,4067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3,5459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3,8608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1,3332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0,5580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1,8912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135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73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67-70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963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4,5243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2,1665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2,3578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1,0112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1,2038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2,2150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64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101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89-92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933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4,3851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2,099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2,2861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0,6998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0,0000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0,6998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sz w:val="22"/>
                <w:szCs w:val="22"/>
              </w:rPr>
            </w:pPr>
            <w:r w:rsidRPr="000774D6">
              <w:rPr>
                <w:sz w:val="22"/>
                <w:szCs w:val="22"/>
              </w:rPr>
              <w:t>0</w:t>
            </w:r>
          </w:p>
        </w:tc>
      </w:tr>
      <w:tr w:rsidR="000774D6" w:rsidRPr="000774D6" w:rsidTr="000774D6">
        <w:trPr>
          <w:trHeight w:val="300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31,6674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15,1674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16,5000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6,1496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5,4596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11,6092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477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D6" w:rsidRPr="000774D6" w:rsidRDefault="000774D6" w:rsidP="000774D6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0774D6">
              <w:rPr>
                <w:b/>
                <w:bCs/>
                <w:sz w:val="22"/>
                <w:szCs w:val="22"/>
              </w:rPr>
              <w:t>457</w:t>
            </w:r>
          </w:p>
        </w:tc>
      </w:tr>
    </w:tbl>
    <w:p w:rsidR="000774D6" w:rsidRDefault="000774D6" w:rsidP="000774D6">
      <w:pPr>
        <w:pStyle w:val="--7"/>
        <w:spacing w:before="120"/>
        <w:ind w:firstLine="708"/>
        <w:jc w:val="left"/>
      </w:pPr>
      <w:r w:rsidRPr="002C20B9">
        <w:rPr>
          <w:i/>
          <w:u w:val="single"/>
        </w:rPr>
        <w:t>Примечание:</w:t>
      </w:r>
      <w:r>
        <w:t xml:space="preserve"> сдача древесины происходит по ликвидному запасу согласно </w:t>
      </w:r>
      <w:proofErr w:type="spellStart"/>
      <w:r>
        <w:t>МДО</w:t>
      </w:r>
      <w:proofErr w:type="spellEnd"/>
      <w:r>
        <w:t>.</w:t>
      </w:r>
    </w:p>
    <w:p w:rsidR="00BF3AEA" w:rsidRPr="00BF3AEA" w:rsidRDefault="00BF3AEA" w:rsidP="00CC4187">
      <w:pPr>
        <w:pStyle w:val="--7"/>
        <w:spacing w:before="60"/>
      </w:pPr>
    </w:p>
    <w:p w:rsidR="009915F5" w:rsidRDefault="009915F5" w:rsidP="009915F5">
      <w:pPr>
        <w:pStyle w:val="--7"/>
        <w:ind w:firstLine="0"/>
        <w:jc w:val="center"/>
      </w:pPr>
      <w:bookmarkStart w:id="13" w:name="_Toc457914881"/>
      <w:bookmarkEnd w:id="8"/>
    </w:p>
    <w:p w:rsidR="009B563E" w:rsidRDefault="009B563E" w:rsidP="009B563E">
      <w:pPr>
        <w:pStyle w:val="--7"/>
        <w:ind w:firstLine="0"/>
      </w:pPr>
    </w:p>
    <w:p w:rsidR="009B563E" w:rsidRDefault="009B563E" w:rsidP="009B563E">
      <w:pPr>
        <w:pStyle w:val="--7"/>
        <w:ind w:firstLine="0"/>
      </w:pPr>
    </w:p>
    <w:p w:rsidR="009B563E" w:rsidRDefault="009B563E" w:rsidP="009915F5">
      <w:pPr>
        <w:pStyle w:val="--7"/>
        <w:ind w:firstLine="0"/>
        <w:jc w:val="center"/>
      </w:pPr>
    </w:p>
    <w:p w:rsidR="00807AC1" w:rsidRPr="00503BD7" w:rsidRDefault="00807AC1" w:rsidP="00807AC1">
      <w:pPr>
        <w:pStyle w:val="--7"/>
        <w:ind w:firstLine="0"/>
        <w:jc w:val="center"/>
      </w:pP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4" w:name="_Toc496543152"/>
      <w:r w:rsidRPr="009661AD">
        <w:lastRenderedPageBreak/>
        <w:t xml:space="preserve">Лист </w:t>
      </w:r>
      <w:r w:rsidRPr="00C125C0">
        <w:rPr>
          <w:rStyle w:val="aa"/>
        </w:rPr>
        <w:t>регистрации</w:t>
      </w:r>
      <w:r w:rsidRPr="009661AD">
        <w:t xml:space="preserve"> изменений</w:t>
      </w:r>
      <w:bookmarkEnd w:id="13"/>
      <w:bookmarkEnd w:id="14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A489A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1C" w:rsidRDefault="00E1251C">
      <w:r>
        <w:separator/>
      </w:r>
    </w:p>
  </w:endnote>
  <w:endnote w:type="continuationSeparator" w:id="0">
    <w:p w:rsidR="00E1251C" w:rsidRDefault="00E1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">
    <w:altName w:val="Arial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5F09F3" wp14:editId="040D6C7F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120806FA" wp14:editId="59005932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B05F10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</w:tbl>
                              <w:p w:rsidR="00B05F10" w:rsidRPr="001E7CE0" w:rsidRDefault="00B05F10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B05F10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proofErr w:type="spellStart"/>
                                <w:r w:rsidRPr="000F3616">
                                  <w:t>Взам</w:t>
                                </w:r>
                                <w:proofErr w:type="spellEnd"/>
                                <w:r w:rsidRPr="000F3616">
                                  <w:t xml:space="preserve">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</w:tbl>
                        <w:p w:rsidR="00B05F10" w:rsidRPr="001E7CE0" w:rsidRDefault="00B05F10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7D6AABBA" wp14:editId="004AF33D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B05F10" w:rsidRPr="009A6DBF" w:rsidRDefault="00B05F10" w:rsidP="00DE39E6">
          <w:pPr>
            <w:pStyle w:val="a8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</w:pPr>
          <w:r w:rsidRPr="00021308">
            <w:t>Лист</w:t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05F10" w:rsidRPr="0090259C" w:rsidRDefault="00B05F10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B05F10" w:rsidRPr="001E7CE0" w:rsidRDefault="00B05F10" w:rsidP="00DE39E6">
    <w:pPr>
      <w:pStyle w:val="a8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56621797" wp14:editId="0C2FF10C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B35524">
            <w:rPr>
              <w:rFonts w:ascii="Times New Roman" w:hAnsi="Times New Roman" w:cs="Times New Roman"/>
              <w:noProof/>
              <w:sz w:val="24"/>
            </w:rPr>
            <w:t>5</w:t>
          </w:r>
          <w:r w:rsidRPr="00180FC4">
            <w:rPr>
              <w:sz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575C0ED9" wp14:editId="01B27A38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37077296" wp14:editId="33C3BFD5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7A328F7" wp14:editId="49677CB9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C76C9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>
            <w:rPr>
              <w:rFonts w:ascii="Times New Roman" w:hAnsi="Times New Roman" w:cs="Times New Roman"/>
              <w:sz w:val="40"/>
              <w:szCs w:val="40"/>
              <w:lang w:val="en-US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</w:t>
          </w:r>
          <w:r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16FF161C" wp14:editId="52FFEDE9">
                <wp:extent cx="136097" cy="137798"/>
                <wp:effectExtent l="0" t="0" r="0" b="0"/>
                <wp:docPr id="49" name="Рисунок 4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3F56F742" wp14:editId="0658833C">
                <wp:extent cx="130628" cy="141987"/>
                <wp:effectExtent l="0" t="0" r="3175" b="0"/>
                <wp:docPr id="50" name="Рисунок 50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0CAF49A0" wp14:editId="3BA834C6">
                <wp:extent cx="1402080" cy="1524000"/>
                <wp:effectExtent l="0" t="0" r="7620" b="0"/>
                <wp:docPr id="51" name="Рисунок 51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3EFD6BDE" wp14:editId="1B1FF89F">
                <wp:extent cx="2113280" cy="2143760"/>
                <wp:effectExtent l="0" t="0" r="1270" b="8890"/>
                <wp:docPr id="54" name="Рисунок 54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AB5A49" w:rsidRDefault="00B05F10" w:rsidP="00DE0965">
                <w:pPr>
                  <w:pStyle w:val="a8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 wp14:anchorId="34919E7D" wp14:editId="5179FA20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 wp14:anchorId="4F7D79DC" wp14:editId="1BB8DDC4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1E2070D0" wp14:editId="5D948F69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0965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0965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C76C9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>
            <w:rPr>
              <w:rFonts w:ascii="Times New Roman" w:hAnsi="Times New Roman" w:cs="Times New Roman"/>
              <w:sz w:val="40"/>
              <w:szCs w:val="40"/>
              <w:lang w:val="en-US"/>
            </w:rPr>
            <w:t>9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5041EDC8" wp14:editId="0C4BFEC1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5A78F792" wp14:editId="6DBE847D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40ED9131" wp14:editId="74E7E049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  <w:p w:rsidR="00B05F10" w:rsidRDefault="00B05F1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C76C9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>
            <w:rPr>
              <w:rFonts w:ascii="Times New Roman" w:hAnsi="Times New Roman" w:cs="Times New Roman"/>
              <w:sz w:val="40"/>
              <w:szCs w:val="40"/>
              <w:lang w:val="en-US"/>
            </w:rPr>
            <w:t>9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3F2D212B" wp14:editId="415E40F8">
                <wp:extent cx="136097" cy="137798"/>
                <wp:effectExtent l="0" t="0" r="0" b="0"/>
                <wp:docPr id="20" name="Рисунок 20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DE39E6" w:rsidRDefault="00B05F10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57EF3578" wp14:editId="0EE33276">
                <wp:extent cx="130628" cy="141987"/>
                <wp:effectExtent l="0" t="0" r="3175" b="0"/>
                <wp:docPr id="47" name="Рисунок 47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3D1381A1" wp14:editId="3060D023">
                <wp:extent cx="1402080" cy="1524000"/>
                <wp:effectExtent l="0" t="0" r="7620" b="0"/>
                <wp:docPr id="46" name="Рисунок 46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0D1D8F9B" wp14:editId="421AEC53">
                <wp:extent cx="2113280" cy="2143760"/>
                <wp:effectExtent l="0" t="0" r="1270" b="8890"/>
                <wp:docPr id="1" name="Рисунок 1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RPr="00DE0965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DE0965" w:rsidRDefault="00B05F10" w:rsidP="00457102">
                <w:pPr>
                  <w:pStyle w:val="a8"/>
                  <w:rPr>
                    <w:szCs w:val="24"/>
                  </w:rPr>
                </w:pPr>
                <w:r w:rsidRPr="00DE0965">
                  <w:rPr>
                    <w:szCs w:val="24"/>
                  </w:rPr>
                  <w:t>1</w:t>
                </w:r>
              </w:p>
            </w:tc>
          </w:tr>
        </w:tbl>
        <w:p w:rsidR="00B05F10" w:rsidRPr="00DE0965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DE0965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DE0965">
            <w:rPr>
              <w:sz w:val="24"/>
              <w:szCs w:val="24"/>
            </w:rPr>
            <w:fldChar w:fldCharType="begin"/>
          </w:r>
          <w:r w:rsidRPr="00DE0965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DE0965">
            <w:rPr>
              <w:sz w:val="24"/>
              <w:szCs w:val="24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 w:rsidRPr="00DE0965"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1DE8FCC7" wp14:editId="0E3622DB">
                <wp:extent cx="2113280" cy="2143760"/>
                <wp:effectExtent l="0" t="0" r="1270" b="8890"/>
                <wp:docPr id="19" name="Рисунок 1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4DE3E6C0" wp14:editId="3B18409F">
                <wp:simplePos x="0" y="0"/>
                <wp:positionH relativeFrom="column">
                  <wp:posOffset>497840</wp:posOffset>
                </wp:positionH>
                <wp:positionV relativeFrom="paragraph">
                  <wp:posOffset>61595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2C73EAAE" wp14:editId="75FEE3A8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4E70AB0D" wp14:editId="535EF7B3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39E6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1C" w:rsidRDefault="00E1251C">
      <w:r>
        <w:separator/>
      </w:r>
    </w:p>
  </w:footnote>
  <w:footnote w:type="continuationSeparator" w:id="0">
    <w:p w:rsidR="00E1251C" w:rsidRDefault="00E12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B05F10" w:rsidTr="00DE39E6">
      <w:trPr>
        <w:trHeight w:hRule="exact" w:val="284"/>
      </w:trPr>
      <w:tc>
        <w:tcPr>
          <w:tcW w:w="10321" w:type="dxa"/>
          <w:vAlign w:val="center"/>
        </w:tcPr>
        <w:p w:rsidR="00B05F10" w:rsidRPr="0060277A" w:rsidRDefault="00B05F10" w:rsidP="00DE39E6">
          <w:pPr>
            <w:pStyle w:val="a6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0ED78932" wp14:editId="7DB6FDE8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703796B4" wp14:editId="1F9D671C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>
            <w:rPr>
              <w:noProof/>
            </w:rPr>
            <w:t>4</w:t>
          </w:r>
          <w:r w:rsidRPr="00C5658D">
            <w:fldChar w:fldCharType="end"/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7489706A" wp14:editId="57AA8B24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B05F10" w:rsidRPr="00021308" w:rsidRDefault="00B05F10">
          <w:pPr>
            <w:pStyle w:val="a6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44A8CEDA" wp14:editId="1B1454D1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7606A4AC" wp14:editId="77E85703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B05F10" w:rsidRDefault="00B05F10" w:rsidP="00DE39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Pr="0083146A" w:rsidRDefault="00B05F10" w:rsidP="00DE39E6">
    <w:pPr>
      <w:pStyle w:val="a6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6"/>
    </w:pPr>
  </w:p>
  <w:p w:rsidR="00B05F10" w:rsidRDefault="00B05F10" w:rsidP="00884426">
    <w:pPr>
      <w:pStyle w:val="a6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263F1E85" wp14:editId="5E82A0E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B05F10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38358575" wp14:editId="784DAFBE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56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A13061" w:rsidRDefault="00B05F10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80FC4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22289BC0" wp14:editId="0AEBE6BA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22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DA5D9EF" wp14:editId="0EA6A07C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  <w:p w:rsidR="00B05F10" w:rsidRDefault="00B05F1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41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244E2D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61B5C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34FF8EA0" wp14:editId="4B0F692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  <w:p w:rsidR="00B05F10" w:rsidRDefault="00B05F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E6596"/>
    <w:multiLevelType w:val="hybridMultilevel"/>
    <w:tmpl w:val="19C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03180"/>
    <w:multiLevelType w:val="hybridMultilevel"/>
    <w:tmpl w:val="EE92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6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745028"/>
    <w:multiLevelType w:val="hybridMultilevel"/>
    <w:tmpl w:val="002C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37CC"/>
    <w:multiLevelType w:val="hybridMultilevel"/>
    <w:tmpl w:val="1A0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556A4"/>
    <w:multiLevelType w:val="hybridMultilevel"/>
    <w:tmpl w:val="559A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42D"/>
    <w:multiLevelType w:val="hybridMultilevel"/>
    <w:tmpl w:val="1152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5908"/>
    <w:multiLevelType w:val="hybridMultilevel"/>
    <w:tmpl w:val="BF0A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10D7"/>
    <w:multiLevelType w:val="hybridMultilevel"/>
    <w:tmpl w:val="4B5E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-141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2E5F5E"/>
    <w:multiLevelType w:val="multilevel"/>
    <w:tmpl w:val="F81AB640"/>
    <w:styleLink w:val="a0"/>
    <w:lvl w:ilvl="0">
      <w:start w:val="1"/>
      <w:numFmt w:val="decimal"/>
      <w:lvlText w:val="%1"/>
      <w:lvlJc w:val="left"/>
      <w:pPr>
        <w:tabs>
          <w:tab w:val="num" w:pos="1152"/>
        </w:tabs>
        <w:ind w:left="0" w:firstLine="72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34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7"/>
        </w:tabs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29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2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8"/>
        </w:tabs>
        <w:ind w:left="0" w:firstLine="7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250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93"/>
        </w:tabs>
        <w:ind w:left="0" w:firstLine="720"/>
      </w:pPr>
      <w:rPr>
        <w:rFonts w:hint="default"/>
      </w:rPr>
    </w:lvl>
  </w:abstractNum>
  <w:abstractNum w:abstractNumId="16">
    <w:nsid w:val="41F47EC3"/>
    <w:multiLevelType w:val="hybridMultilevel"/>
    <w:tmpl w:val="EAB2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E3F02"/>
    <w:multiLevelType w:val="hybridMultilevel"/>
    <w:tmpl w:val="67CE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D69D0"/>
    <w:multiLevelType w:val="hybridMultilevel"/>
    <w:tmpl w:val="582C1108"/>
    <w:lvl w:ilvl="0" w:tplc="754A0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A95FD4"/>
    <w:multiLevelType w:val="hybridMultilevel"/>
    <w:tmpl w:val="0E9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812FC"/>
    <w:multiLevelType w:val="hybridMultilevel"/>
    <w:tmpl w:val="97AE97DC"/>
    <w:lvl w:ilvl="0" w:tplc="7AF46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2D5352"/>
    <w:multiLevelType w:val="hybridMultilevel"/>
    <w:tmpl w:val="F7E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9574B"/>
    <w:multiLevelType w:val="hybridMultilevel"/>
    <w:tmpl w:val="C3447AEA"/>
    <w:lvl w:ilvl="0" w:tplc="169A71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3E77A38"/>
    <w:multiLevelType w:val="hybridMultilevel"/>
    <w:tmpl w:val="15A0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2349C"/>
    <w:multiLevelType w:val="hybridMultilevel"/>
    <w:tmpl w:val="8DE655AC"/>
    <w:lvl w:ilvl="0" w:tplc="0F8CA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CC256A"/>
    <w:multiLevelType w:val="hybridMultilevel"/>
    <w:tmpl w:val="399A25D4"/>
    <w:lvl w:ilvl="0" w:tplc="B8E84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853530"/>
    <w:multiLevelType w:val="hybridMultilevel"/>
    <w:tmpl w:val="26FC0164"/>
    <w:lvl w:ilvl="0" w:tplc="FB383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9C6957"/>
    <w:multiLevelType w:val="hybridMultilevel"/>
    <w:tmpl w:val="806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>
    <w:nsid w:val="6C85778F"/>
    <w:multiLevelType w:val="hybridMultilevel"/>
    <w:tmpl w:val="9D02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1354E"/>
    <w:multiLevelType w:val="hybridMultilevel"/>
    <w:tmpl w:val="C1E4FFF6"/>
    <w:lvl w:ilvl="0" w:tplc="4D9A8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8"/>
  </w:num>
  <w:num w:numId="5">
    <w:abstractNumId w:val="1"/>
  </w:num>
  <w:num w:numId="6">
    <w:abstractNumId w:val="4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"/>
  </w:num>
  <w:num w:numId="16">
    <w:abstractNumId w:val="16"/>
  </w:num>
  <w:num w:numId="17">
    <w:abstractNumId w:val="17"/>
  </w:num>
  <w:num w:numId="18">
    <w:abstractNumId w:val="20"/>
  </w:num>
  <w:num w:numId="19">
    <w:abstractNumId w:val="3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3"/>
  </w:num>
  <w:num w:numId="26">
    <w:abstractNumId w:val="26"/>
  </w:num>
  <w:num w:numId="27">
    <w:abstractNumId w:val="8"/>
  </w:num>
  <w:num w:numId="28">
    <w:abstractNumId w:val="7"/>
  </w:num>
  <w:num w:numId="29">
    <w:abstractNumId w:val="18"/>
  </w:num>
  <w:num w:numId="30">
    <w:abstractNumId w:val="22"/>
    <w:lvlOverride w:ilvl="0">
      <w:startOverride w:val="1"/>
    </w:lvlOverride>
  </w:num>
  <w:num w:numId="31">
    <w:abstractNumId w:val="15"/>
    <w:lvlOverride w:ilvl="0">
      <w:lvl w:ilvl="0">
        <w:start w:val="1"/>
        <w:numFmt w:val="decimal"/>
        <w:lvlText w:val="%1"/>
        <w:lvlJc w:val="left"/>
        <w:pPr>
          <w:tabs>
            <w:tab w:val="num" w:pos="1152"/>
          </w:tabs>
          <w:ind w:left="0" w:firstLine="720"/>
        </w:pPr>
        <w:rPr>
          <w:rFonts w:ascii="Times New Roman" w:hAnsi="Times New Roman" w:cs="Times New Roman" w:hint="default"/>
          <w:b w:val="0"/>
          <w:i w:val="0"/>
          <w:sz w:val="22"/>
          <w:szCs w:val="22"/>
        </w:rPr>
      </w:lvl>
    </w:lvlOverride>
  </w:num>
  <w:num w:numId="32">
    <w:abstractNumId w:val="15"/>
  </w:num>
  <w:num w:numId="33">
    <w:abstractNumId w:val="14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A9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37455"/>
    <w:rsid w:val="00040165"/>
    <w:rsid w:val="000403C9"/>
    <w:rsid w:val="000409FA"/>
    <w:rsid w:val="0004334E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15E8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3CD"/>
    <w:rsid w:val="00075DA4"/>
    <w:rsid w:val="00076678"/>
    <w:rsid w:val="000774D6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D43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3382"/>
    <w:rsid w:val="000E3832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64C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3DF7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229"/>
    <w:rsid w:val="00134681"/>
    <w:rsid w:val="00134B21"/>
    <w:rsid w:val="001356CD"/>
    <w:rsid w:val="00136AC2"/>
    <w:rsid w:val="001419FB"/>
    <w:rsid w:val="0014281B"/>
    <w:rsid w:val="001448C7"/>
    <w:rsid w:val="00147D6F"/>
    <w:rsid w:val="0015088B"/>
    <w:rsid w:val="00150E35"/>
    <w:rsid w:val="00151004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60F6"/>
    <w:rsid w:val="001C7162"/>
    <w:rsid w:val="001C71DD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CB3"/>
    <w:rsid w:val="001F7D4C"/>
    <w:rsid w:val="0020045A"/>
    <w:rsid w:val="00200550"/>
    <w:rsid w:val="002041D4"/>
    <w:rsid w:val="0020598F"/>
    <w:rsid w:val="00206874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5676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4E2D"/>
    <w:rsid w:val="002453BD"/>
    <w:rsid w:val="002458CC"/>
    <w:rsid w:val="002538C7"/>
    <w:rsid w:val="00254616"/>
    <w:rsid w:val="00254850"/>
    <w:rsid w:val="0025542A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873F7"/>
    <w:rsid w:val="0029017E"/>
    <w:rsid w:val="002901FE"/>
    <w:rsid w:val="00290AB9"/>
    <w:rsid w:val="0029128C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111E"/>
    <w:rsid w:val="002F3342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541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18"/>
    <w:rsid w:val="003D1198"/>
    <w:rsid w:val="003D2097"/>
    <w:rsid w:val="003D3545"/>
    <w:rsid w:val="003D405A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080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520B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09F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360"/>
    <w:rsid w:val="0053186D"/>
    <w:rsid w:val="0053218F"/>
    <w:rsid w:val="00532C59"/>
    <w:rsid w:val="0053569B"/>
    <w:rsid w:val="00535AA2"/>
    <w:rsid w:val="005369FD"/>
    <w:rsid w:val="00536EA5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2E5B"/>
    <w:rsid w:val="005B3FDD"/>
    <w:rsid w:val="005B4A2E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16B48"/>
    <w:rsid w:val="006208E1"/>
    <w:rsid w:val="00624219"/>
    <w:rsid w:val="00624AF8"/>
    <w:rsid w:val="00624E4F"/>
    <w:rsid w:val="00625CA6"/>
    <w:rsid w:val="00626E8E"/>
    <w:rsid w:val="00626F27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3A45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C6EEF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1A4B"/>
    <w:rsid w:val="0070299E"/>
    <w:rsid w:val="00702CDD"/>
    <w:rsid w:val="0070447A"/>
    <w:rsid w:val="00705741"/>
    <w:rsid w:val="007109FD"/>
    <w:rsid w:val="0071186C"/>
    <w:rsid w:val="00711A84"/>
    <w:rsid w:val="00713963"/>
    <w:rsid w:val="00714436"/>
    <w:rsid w:val="00714A2E"/>
    <w:rsid w:val="0071513C"/>
    <w:rsid w:val="00715594"/>
    <w:rsid w:val="007164FE"/>
    <w:rsid w:val="00717EF3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FC"/>
    <w:rsid w:val="00753C56"/>
    <w:rsid w:val="00755D36"/>
    <w:rsid w:val="00756548"/>
    <w:rsid w:val="00756685"/>
    <w:rsid w:val="00757237"/>
    <w:rsid w:val="007579E1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1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A1184"/>
    <w:rsid w:val="007A3036"/>
    <w:rsid w:val="007A489A"/>
    <w:rsid w:val="007A56A7"/>
    <w:rsid w:val="007B0696"/>
    <w:rsid w:val="007B1631"/>
    <w:rsid w:val="007B24CD"/>
    <w:rsid w:val="007B33C6"/>
    <w:rsid w:val="007B6CE2"/>
    <w:rsid w:val="007B7C05"/>
    <w:rsid w:val="007C04EF"/>
    <w:rsid w:val="007C0967"/>
    <w:rsid w:val="007C0A68"/>
    <w:rsid w:val="007C10F6"/>
    <w:rsid w:val="007C1399"/>
    <w:rsid w:val="007C17ED"/>
    <w:rsid w:val="007C1FC0"/>
    <w:rsid w:val="007C295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AC1"/>
    <w:rsid w:val="00807DA4"/>
    <w:rsid w:val="008106F0"/>
    <w:rsid w:val="008117A8"/>
    <w:rsid w:val="00812D8A"/>
    <w:rsid w:val="00812E8B"/>
    <w:rsid w:val="00815AB0"/>
    <w:rsid w:val="0081717F"/>
    <w:rsid w:val="00817A6A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6C54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36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451E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DE0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0E6"/>
    <w:rsid w:val="008C1157"/>
    <w:rsid w:val="008C3740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E7608"/>
    <w:rsid w:val="008E7620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62C7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823"/>
    <w:rsid w:val="00973FA1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15F5"/>
    <w:rsid w:val="00991E6F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3EDE"/>
    <w:rsid w:val="009A4E93"/>
    <w:rsid w:val="009A6727"/>
    <w:rsid w:val="009A6882"/>
    <w:rsid w:val="009A6EE9"/>
    <w:rsid w:val="009A6F9B"/>
    <w:rsid w:val="009A744B"/>
    <w:rsid w:val="009A7F51"/>
    <w:rsid w:val="009B14FA"/>
    <w:rsid w:val="009B1A8E"/>
    <w:rsid w:val="009B1D21"/>
    <w:rsid w:val="009B3179"/>
    <w:rsid w:val="009B341C"/>
    <w:rsid w:val="009B495B"/>
    <w:rsid w:val="009B536B"/>
    <w:rsid w:val="009B563E"/>
    <w:rsid w:val="009B78CC"/>
    <w:rsid w:val="009C1BC7"/>
    <w:rsid w:val="009C2100"/>
    <w:rsid w:val="009C2786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16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06F54"/>
    <w:rsid w:val="00A10362"/>
    <w:rsid w:val="00A120C7"/>
    <w:rsid w:val="00A12339"/>
    <w:rsid w:val="00A12400"/>
    <w:rsid w:val="00A13061"/>
    <w:rsid w:val="00A14138"/>
    <w:rsid w:val="00A142D7"/>
    <w:rsid w:val="00A14394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0A"/>
    <w:rsid w:val="00A34AA7"/>
    <w:rsid w:val="00A36E65"/>
    <w:rsid w:val="00A372A4"/>
    <w:rsid w:val="00A373C5"/>
    <w:rsid w:val="00A37CB7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4CB7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98F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8B1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10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27BAE"/>
    <w:rsid w:val="00B35524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82"/>
    <w:rsid w:val="00B532A8"/>
    <w:rsid w:val="00B53311"/>
    <w:rsid w:val="00B53518"/>
    <w:rsid w:val="00B5373B"/>
    <w:rsid w:val="00B541BC"/>
    <w:rsid w:val="00B54924"/>
    <w:rsid w:val="00B54D9D"/>
    <w:rsid w:val="00B55F7B"/>
    <w:rsid w:val="00B5650F"/>
    <w:rsid w:val="00B56A92"/>
    <w:rsid w:val="00B57610"/>
    <w:rsid w:val="00B577FB"/>
    <w:rsid w:val="00B6020D"/>
    <w:rsid w:val="00B61026"/>
    <w:rsid w:val="00B62425"/>
    <w:rsid w:val="00B62C9C"/>
    <w:rsid w:val="00B63088"/>
    <w:rsid w:val="00B63141"/>
    <w:rsid w:val="00B63EA1"/>
    <w:rsid w:val="00B66CF6"/>
    <w:rsid w:val="00B67F8A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41A9"/>
    <w:rsid w:val="00B85E14"/>
    <w:rsid w:val="00B85FE0"/>
    <w:rsid w:val="00B863D1"/>
    <w:rsid w:val="00B86BAE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6454"/>
    <w:rsid w:val="00BC7635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586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52A"/>
    <w:rsid w:val="00C33611"/>
    <w:rsid w:val="00C337D8"/>
    <w:rsid w:val="00C41884"/>
    <w:rsid w:val="00C424EF"/>
    <w:rsid w:val="00C43F6F"/>
    <w:rsid w:val="00C45D8F"/>
    <w:rsid w:val="00C466FA"/>
    <w:rsid w:val="00C5014F"/>
    <w:rsid w:val="00C51D61"/>
    <w:rsid w:val="00C5216A"/>
    <w:rsid w:val="00C52A01"/>
    <w:rsid w:val="00C533C2"/>
    <w:rsid w:val="00C539F7"/>
    <w:rsid w:val="00C552D8"/>
    <w:rsid w:val="00C55435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6C96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4187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1B36"/>
    <w:rsid w:val="00D43A62"/>
    <w:rsid w:val="00D449E6"/>
    <w:rsid w:val="00D44CE5"/>
    <w:rsid w:val="00D4667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2179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965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62CD"/>
    <w:rsid w:val="00E06A5B"/>
    <w:rsid w:val="00E07872"/>
    <w:rsid w:val="00E1251C"/>
    <w:rsid w:val="00E129C9"/>
    <w:rsid w:val="00E13258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A43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95D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5E31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5788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266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1.jpeg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6048-FE4E-4B62-8F96-9525A925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185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61</cp:revision>
  <cp:lastPrinted>2017-12-07T09:27:00Z</cp:lastPrinted>
  <dcterms:created xsi:type="dcterms:W3CDTF">2017-10-01T16:52:00Z</dcterms:created>
  <dcterms:modified xsi:type="dcterms:W3CDTF">2017-12-07T09:27:00Z</dcterms:modified>
</cp:coreProperties>
</file>