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293361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C541D1" w:rsidRPr="007C760C" w:rsidRDefault="007C760C" w:rsidP="00DE39E6">
            <w:pPr>
              <w:jc w:val="center"/>
              <w:rPr>
                <w:b/>
                <w:sz w:val="36"/>
                <w:szCs w:val="36"/>
                <w:highlight w:val="yellow"/>
              </w:rPr>
            </w:pPr>
            <w:proofErr w:type="spellStart"/>
            <w:proofErr w:type="gramStart"/>
            <w:r w:rsidRPr="007C760C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7C760C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7C760C">
              <w:rPr>
                <w:b/>
                <w:sz w:val="36"/>
                <w:szCs w:val="36"/>
              </w:rPr>
              <w:t>кВ</w:t>
            </w:r>
            <w:proofErr w:type="spellEnd"/>
            <w:r w:rsidRPr="007C760C">
              <w:rPr>
                <w:b/>
                <w:sz w:val="36"/>
                <w:szCs w:val="36"/>
              </w:rPr>
              <w:t xml:space="preserve"> «Белоярская-</w:t>
            </w:r>
            <w:proofErr w:type="spellStart"/>
            <w:r w:rsidRPr="007C760C">
              <w:rPr>
                <w:b/>
                <w:sz w:val="36"/>
                <w:szCs w:val="36"/>
              </w:rPr>
              <w:t>Перегребное</w:t>
            </w:r>
            <w:proofErr w:type="spellEnd"/>
            <w:r w:rsidRPr="007C760C">
              <w:rPr>
                <w:b/>
                <w:sz w:val="36"/>
                <w:szCs w:val="36"/>
              </w:rPr>
              <w:t xml:space="preserve"> 1,2 цепь</w:t>
            </w:r>
            <w:r>
              <w:rPr>
                <w:b/>
                <w:sz w:val="36"/>
                <w:szCs w:val="36"/>
              </w:rPr>
              <w:t>»</w:t>
            </w:r>
            <w:r w:rsidRPr="007C760C">
              <w:rPr>
                <w:b/>
                <w:sz w:val="36"/>
                <w:szCs w:val="36"/>
                <w:highlight w:val="yellow"/>
              </w:rPr>
              <w:t xml:space="preserve"> </w:t>
            </w:r>
          </w:p>
          <w:p w:rsidR="00C541D1" w:rsidRPr="007C760C" w:rsidRDefault="00C541D1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C541D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</w:t>
            </w:r>
            <w:r w:rsidR="00C541D1">
              <w:rPr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b/>
                <w:bCs/>
                <w:sz w:val="28"/>
                <w:szCs w:val="28"/>
              </w:rPr>
              <w:t>-</w:t>
            </w:r>
            <w:proofErr w:type="spellStart"/>
            <w:r>
              <w:rPr>
                <w:b/>
                <w:bCs/>
                <w:sz w:val="28"/>
                <w:szCs w:val="28"/>
              </w:rPr>
              <w:t>Т9</w:t>
            </w:r>
            <w:proofErr w:type="spellEnd"/>
            <w:r>
              <w:rPr>
                <w:b/>
                <w:bCs/>
                <w:sz w:val="28"/>
                <w:szCs w:val="28"/>
              </w:rPr>
              <w:t>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C541D1" w:rsidRDefault="00C541D1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C541D1" w:rsidRDefault="00C541D1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C541D1" w:rsidRDefault="00C541D1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C541D1" w:rsidRPr="00C541D1" w:rsidRDefault="00C541D1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Pr="00C541D1" w:rsidRDefault="00E2335B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  <w:lang w:val="en-US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700555A" wp14:editId="42D751C2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293361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085242" w:rsidRDefault="007C760C" w:rsidP="00BD0AAB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proofErr w:type="gramStart"/>
            <w:r w:rsidRPr="007C760C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7C760C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7C760C">
              <w:rPr>
                <w:b/>
                <w:sz w:val="36"/>
                <w:szCs w:val="36"/>
              </w:rPr>
              <w:t>кВ</w:t>
            </w:r>
            <w:proofErr w:type="spellEnd"/>
            <w:r w:rsidRPr="007C760C">
              <w:rPr>
                <w:b/>
                <w:sz w:val="36"/>
                <w:szCs w:val="36"/>
              </w:rPr>
              <w:t xml:space="preserve"> «Белоярская-</w:t>
            </w:r>
            <w:proofErr w:type="spellStart"/>
            <w:r w:rsidRPr="007C760C">
              <w:rPr>
                <w:b/>
                <w:sz w:val="36"/>
                <w:szCs w:val="36"/>
              </w:rPr>
              <w:t>Перегребное</w:t>
            </w:r>
            <w:proofErr w:type="spellEnd"/>
            <w:r w:rsidRPr="007C760C">
              <w:rPr>
                <w:b/>
                <w:sz w:val="36"/>
                <w:szCs w:val="36"/>
              </w:rPr>
              <w:t xml:space="preserve"> 1,2 цепь</w:t>
            </w:r>
            <w:r>
              <w:rPr>
                <w:b/>
                <w:sz w:val="36"/>
                <w:szCs w:val="36"/>
              </w:rPr>
              <w:t>»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C541D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5968672D" wp14:editId="154B122D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170605-0</w:t>
            </w:r>
            <w:r w:rsidR="00C541D1">
              <w:rPr>
                <w:b/>
                <w:bCs/>
                <w:sz w:val="28"/>
                <w:szCs w:val="28"/>
                <w:lang w:val="en-US"/>
              </w:rPr>
              <w:t>8</w:t>
            </w:r>
            <w:r w:rsidR="0058298D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58298D">
              <w:rPr>
                <w:b/>
                <w:bCs/>
                <w:sz w:val="28"/>
                <w:szCs w:val="28"/>
              </w:rPr>
              <w:t>Т9</w:t>
            </w:r>
            <w:proofErr w:type="spellEnd"/>
            <w:r w:rsidR="0058298D">
              <w:rPr>
                <w:b/>
                <w:bCs/>
                <w:sz w:val="28"/>
                <w:szCs w:val="28"/>
              </w:rPr>
              <w:t>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7C05003E" wp14:editId="66E737B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4F50742A" wp14:editId="5C855A8E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C541D1">
            <w:pPr>
              <w:pStyle w:val="--8"/>
              <w:jc w:val="center"/>
            </w:pPr>
            <w:r>
              <w:t>170605-0</w:t>
            </w:r>
            <w:r w:rsidR="00C541D1">
              <w:rPr>
                <w:lang w:val="en-US"/>
              </w:rPr>
              <w:t>8</w:t>
            </w:r>
            <w:r>
              <w:t>-</w:t>
            </w:r>
            <w:proofErr w:type="spellStart"/>
            <w:r>
              <w:t>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C541D1">
            <w:pPr>
              <w:pStyle w:val="--8"/>
              <w:jc w:val="center"/>
            </w:pPr>
            <w:r>
              <w:t>170605-0</w:t>
            </w:r>
            <w:r w:rsidR="00C541D1">
              <w:rPr>
                <w:lang w:val="en-US"/>
              </w:rPr>
              <w:t>8</w:t>
            </w:r>
            <w:r>
              <w:t>-</w:t>
            </w:r>
            <w:proofErr w:type="spellStart"/>
            <w:r>
              <w:t>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C541D1" w:rsidRDefault="00FC1B1D" w:rsidP="00C541D1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02-01-0</w:t>
            </w:r>
            <w:r w:rsidR="00C541D1">
              <w:rPr>
                <w:rFonts w:cs="Times New Roman"/>
                <w:szCs w:val="24"/>
                <w:lang w:val="en-US" w:eastAsia="en-US"/>
              </w:rPr>
              <w:t>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967869" w:rsidRPr="004218F0" w:rsidTr="00967869">
        <w:trPr>
          <w:cantSplit/>
          <w:trHeight w:val="423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Pr="00C541D1" w:rsidRDefault="00967869" w:rsidP="00C541D1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</w:t>
            </w:r>
            <w:r>
              <w:rPr>
                <w:rFonts w:cs="Times New Roman"/>
                <w:szCs w:val="24"/>
                <w:lang w:val="en-US" w:eastAsia="en-US"/>
              </w:rPr>
              <w:t>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Pr="00085242" w:rsidRDefault="00967869" w:rsidP="006C781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Pr="009F0C06" w:rsidRDefault="00967869" w:rsidP="006C7819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967869" w:rsidRPr="004218F0" w:rsidTr="00967869">
        <w:trPr>
          <w:cantSplit/>
          <w:trHeight w:val="41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Pr="00FC1B1D" w:rsidRDefault="00967869" w:rsidP="00967869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 w:rsidRPr="00FC1B1D">
              <w:rPr>
                <w:rFonts w:cs="Times New Roman"/>
                <w:szCs w:val="24"/>
                <w:lang w:eastAsia="en-US"/>
              </w:rPr>
              <w:t>-0</w:t>
            </w:r>
            <w:r>
              <w:rPr>
                <w:rFonts w:cs="Times New Roman"/>
                <w:szCs w:val="24"/>
                <w:lang w:val="en-US" w:eastAsia="en-US"/>
              </w:rPr>
              <w:t>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Default="00967869" w:rsidP="006C781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69" w:rsidRDefault="00967869" w:rsidP="006C7819">
            <w:pPr>
              <w:pStyle w:val="a1"/>
              <w:spacing w:line="240" w:lineRule="auto"/>
              <w:ind w:firstLine="4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770D7C" w:rsidRPr="004218F0" w:rsidTr="00770D7C">
        <w:trPr>
          <w:cantSplit/>
          <w:trHeight w:val="169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AF14D3" w:rsidRDefault="00770D7C" w:rsidP="009472DB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 w:rsidR="009472DB">
              <w:rPr>
                <w:rFonts w:cs="Times New Roman"/>
                <w:szCs w:val="24"/>
                <w:lang w:eastAsia="en-US"/>
              </w:rPr>
              <w:t>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730B28" w:rsidRDefault="00770D7C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AF14D3" w:rsidRDefault="00770D7C" w:rsidP="00796D79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770D7C" w:rsidRPr="004218F0" w:rsidTr="00770D7C">
        <w:trPr>
          <w:cantSplit/>
          <w:trHeight w:val="11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85165B" w:rsidRDefault="00770D7C" w:rsidP="009472DB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</w:t>
            </w:r>
            <w:proofErr w:type="gramStart"/>
            <w:r>
              <w:rPr>
                <w:szCs w:val="24"/>
                <w:lang w:eastAsia="en-US"/>
              </w:rPr>
              <w:t>к</w:t>
            </w:r>
            <w:proofErr w:type="gramEnd"/>
            <w:r>
              <w:rPr>
                <w:szCs w:val="24"/>
                <w:lang w:eastAsia="en-US"/>
              </w:rPr>
              <w:t xml:space="preserve"> </w:t>
            </w:r>
            <w:r w:rsidRPr="00FC1B1D">
              <w:rPr>
                <w:rFonts w:cs="Times New Roman"/>
                <w:szCs w:val="24"/>
                <w:lang w:eastAsia="en-US"/>
              </w:rPr>
              <w:t>ОС 01-0</w:t>
            </w:r>
            <w:r w:rsidR="009472DB">
              <w:rPr>
                <w:rFonts w:cs="Times New Roman"/>
                <w:szCs w:val="24"/>
                <w:lang w:eastAsia="en-US"/>
              </w:rPr>
              <w:t>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AF14D3" w:rsidRDefault="00770D7C" w:rsidP="00796D79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Default="00770D7C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770D7C" w:rsidRPr="004218F0" w:rsidTr="002C17C8">
        <w:trPr>
          <w:cantSplit/>
          <w:trHeight w:val="142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85165B" w:rsidRDefault="00770D7C" w:rsidP="00796D79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730B28" w:rsidRDefault="00770D7C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D7C" w:rsidRPr="00730B28" w:rsidRDefault="00967869" w:rsidP="005474B5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</w:t>
            </w:r>
            <w:r w:rsidR="005474B5">
              <w:rPr>
                <w:b/>
                <w:szCs w:val="24"/>
                <w:lang w:val="en-US" w:eastAsia="en-US"/>
              </w:rPr>
              <w:t>1</w:t>
            </w:r>
            <w:bookmarkStart w:id="0" w:name="_GoBack"/>
            <w:bookmarkEnd w:id="0"/>
            <w:r w:rsidR="00770D7C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1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2" w:name="_Toc456118201"/>
      <w:bookmarkStart w:id="3" w:name="_Toc319919410"/>
      <w:bookmarkStart w:id="4" w:name="_Toc319919099"/>
      <w:bookmarkStart w:id="5" w:name="_Toc316476975"/>
      <w:bookmarkStart w:id="6" w:name="_Toc315878370"/>
      <w:bookmarkStart w:id="7" w:name="_Toc307489150"/>
      <w:bookmarkStart w:id="8" w:name="_Toc302047013"/>
      <w:bookmarkStart w:id="9" w:name="_Toc300211589"/>
      <w:bookmarkEnd w:id="1"/>
      <w:r w:rsidRPr="00EC3727">
        <w:lastRenderedPageBreak/>
        <w:t>Содержание</w:t>
      </w:r>
      <w:bookmarkEnd w:id="2"/>
    </w:p>
    <w:bookmarkEnd w:id="3"/>
    <w:bookmarkEnd w:id="4"/>
    <w:bookmarkEnd w:id="5"/>
    <w:bookmarkEnd w:id="6"/>
    <w:bookmarkEnd w:id="7"/>
    <w:bookmarkEnd w:id="8"/>
    <w:p w:rsidR="00795656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rPr>
          <w:b/>
          <w:bCs w:val="0"/>
        </w:rPr>
        <w:fldChar w:fldCharType="begin"/>
      </w:r>
      <w:r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D33FAC">
          <w:rPr>
            <w:noProof/>
            <w:webHidden/>
          </w:rPr>
          <w:t>2</w:t>
        </w:r>
        <w:r w:rsidR="00795656">
          <w:rPr>
            <w:noProof/>
            <w:webHidden/>
          </w:rPr>
          <w:fldChar w:fldCharType="end"/>
        </w:r>
      </w:hyperlink>
    </w:p>
    <w:p w:rsidR="00795656" w:rsidRDefault="00293361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 w:rsidR="00795656"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 w:rsidR="00795656">
          <w:rPr>
            <w:noProof/>
            <w:webHidden/>
          </w:rPr>
        </w:r>
        <w:r w:rsidR="00795656">
          <w:rPr>
            <w:noProof/>
            <w:webHidden/>
          </w:rPr>
          <w:fldChar w:fldCharType="separate"/>
        </w:r>
        <w:r w:rsidR="00D33FAC">
          <w:rPr>
            <w:noProof/>
            <w:webHidden/>
          </w:rPr>
          <w:t>3</w:t>
        </w:r>
        <w:r w:rsidR="00795656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10" w:name="_Toc496609530"/>
      <w:r w:rsidR="00795656">
        <w:t>Пояснительная записка</w:t>
      </w:r>
      <w:bookmarkEnd w:id="10"/>
    </w:p>
    <w:bookmarkEnd w:id="9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proofErr w:type="spellStart"/>
      <w:proofErr w:type="gramStart"/>
      <w:r w:rsidR="007C760C" w:rsidRPr="007C760C">
        <w:t>ВЛ</w:t>
      </w:r>
      <w:proofErr w:type="spellEnd"/>
      <w:proofErr w:type="gramEnd"/>
      <w:r w:rsidR="007C760C" w:rsidRPr="007C760C">
        <w:t xml:space="preserve"> 110 </w:t>
      </w:r>
      <w:proofErr w:type="spellStart"/>
      <w:r w:rsidR="007C760C" w:rsidRPr="007C760C">
        <w:t>кВ</w:t>
      </w:r>
      <w:proofErr w:type="spellEnd"/>
      <w:r w:rsidR="007C760C" w:rsidRPr="007C760C">
        <w:t xml:space="preserve"> «Белоярская-</w:t>
      </w:r>
      <w:proofErr w:type="spellStart"/>
      <w:r w:rsidR="007C760C" w:rsidRPr="007C760C">
        <w:t>Перегребное</w:t>
      </w:r>
      <w:proofErr w:type="spellEnd"/>
      <w:r w:rsidR="007C760C" w:rsidRPr="007C760C">
        <w:t xml:space="preserve"> 1,2 цепь</w:t>
      </w:r>
      <w:r w:rsidR="00D31332">
        <w:t xml:space="preserve">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</w:t>
      </w:r>
      <w:proofErr w:type="spellStart"/>
      <w:r>
        <w:t>МДС</w:t>
      </w:r>
      <w:proofErr w:type="spellEnd"/>
      <w:r>
        <w:t xml:space="preserve">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3D5C48">
        <w:t xml:space="preserve">Белоярском </w:t>
      </w:r>
      <w:r>
        <w:t>районе Ханты-Мансийского автономного округа (</w:t>
      </w:r>
      <w:r w:rsidR="003D5C48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 xml:space="preserve">Стоимость строительства определена по сборникам </w:t>
      </w:r>
      <w:proofErr w:type="spellStart"/>
      <w:r>
        <w:t>ФЕР</w:t>
      </w:r>
      <w:proofErr w:type="spellEnd"/>
      <w:r>
        <w:t xml:space="preserve"> – 2001</w:t>
      </w:r>
      <w:r w:rsidR="00151C7C" w:rsidRPr="00151C7C">
        <w:t xml:space="preserve"> </w:t>
      </w:r>
      <w:r>
        <w:t>г. (</w:t>
      </w:r>
      <w:r w:rsidR="003D5C48">
        <w:t>редакция 2017</w:t>
      </w:r>
      <w:r w:rsidR="003D5C48" w:rsidRPr="00D15C77">
        <w:t xml:space="preserve"> </w:t>
      </w:r>
      <w:r w:rsidR="003D5C48">
        <w:t xml:space="preserve">г. </w:t>
      </w:r>
      <w:r w:rsidR="003D5C48" w:rsidRPr="00696729">
        <w:t>№1039/</w:t>
      </w:r>
      <w:proofErr w:type="spellStart"/>
      <w:proofErr w:type="gramStart"/>
      <w:r w:rsidR="003D5C48" w:rsidRPr="00696729">
        <w:t>пр</w:t>
      </w:r>
      <w:proofErr w:type="spellEnd"/>
      <w:proofErr w:type="gramEnd"/>
      <w:r w:rsidR="003D5C48" w:rsidRPr="00696729">
        <w:t xml:space="preserve"> от 30.12.2016</w:t>
      </w:r>
      <w:r>
        <w:t>) базисно-индексным методом в ценах на 01.01.2001</w:t>
      </w:r>
      <w:r w:rsidR="00151C7C" w:rsidRPr="00151C7C">
        <w:t xml:space="preserve"> </w:t>
      </w:r>
      <w:r>
        <w:t>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024DFA" w:rsidRDefault="00024DFA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3D5C48">
        <w:t>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 xml:space="preserve">Федеральные единичные расценки для определения стоимости строительных работ в Ханты-Мансийском автономном округе  </w:t>
      </w:r>
      <w:proofErr w:type="spellStart"/>
      <w:r>
        <w:t>ФЕР</w:t>
      </w:r>
      <w:proofErr w:type="spellEnd"/>
      <w:r>
        <w:t xml:space="preserve"> -2001 (</w:t>
      </w:r>
      <w:r w:rsidR="003D5C48">
        <w:t>редакция 2017</w:t>
      </w:r>
      <w:r w:rsidR="003D5C48" w:rsidRPr="00D15C77">
        <w:t xml:space="preserve"> </w:t>
      </w:r>
      <w:r w:rsidR="003D5C48">
        <w:t xml:space="preserve">г. </w:t>
      </w:r>
      <w:r w:rsidR="003D5C48" w:rsidRPr="00696729">
        <w:t>№1039/</w:t>
      </w:r>
      <w:proofErr w:type="spellStart"/>
      <w:proofErr w:type="gramStart"/>
      <w:r w:rsidR="003D5C48" w:rsidRPr="00696729">
        <w:t>пр</w:t>
      </w:r>
      <w:proofErr w:type="spellEnd"/>
      <w:proofErr w:type="gramEnd"/>
      <w:r w:rsidR="003D5C48" w:rsidRPr="00696729">
        <w:t xml:space="preserve"> от 30.12.2016</w:t>
      </w:r>
      <w:r>
        <w:t>).</w:t>
      </w:r>
    </w:p>
    <w:p w:rsidR="00795656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81-34.2004 приложение № 4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</w:t>
      </w:r>
      <w:proofErr w:type="spellStart"/>
      <w:r>
        <w:t>МДС</w:t>
      </w:r>
      <w:proofErr w:type="spellEnd"/>
      <w:r>
        <w:t xml:space="preserve"> 81-25.2001 приложение № 1</w:t>
      </w:r>
      <w:r w:rsidR="0069398D" w:rsidRPr="0069398D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</w:t>
      </w:r>
      <w:proofErr w:type="spellStart"/>
      <w:r>
        <w:t>МДС</w:t>
      </w:r>
      <w:proofErr w:type="spellEnd"/>
      <w:r>
        <w:t xml:space="preserve">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1D00C0" w:rsidRDefault="001D00C0" w:rsidP="001D00C0">
      <w:pPr>
        <w:pStyle w:val="--7"/>
        <w:rPr>
          <w:b/>
        </w:rPr>
      </w:pPr>
      <w:r>
        <w:t xml:space="preserve">Сметная стоимость в ценах на 01.01.2001 г. составляет – 132,977 тыс. </w:t>
      </w:r>
      <w:r w:rsidRPr="002B5DEC">
        <w:t>руб.</w:t>
      </w:r>
      <w:r>
        <w:t xml:space="preserve"> в том числе </w:t>
      </w:r>
      <w:proofErr w:type="spellStart"/>
      <w:r>
        <w:t>СМР</w:t>
      </w:r>
      <w:proofErr w:type="spellEnd"/>
      <w:r>
        <w:t xml:space="preserve"> – 67,183 тыс. руб.                                                                                                   </w:t>
      </w:r>
    </w:p>
    <w:p w:rsidR="001D00C0" w:rsidRDefault="001D00C0" w:rsidP="001D00C0">
      <w:pPr>
        <w:pStyle w:val="--7"/>
        <w:rPr>
          <w:b/>
        </w:rPr>
      </w:pPr>
      <w:r w:rsidRPr="00A51744">
        <w:rPr>
          <w:bCs w:val="0"/>
        </w:rPr>
        <w:t>Сметная стоимость в ценах на 3 кв. 2017 г. составляет –</w:t>
      </w:r>
      <w:r>
        <w:rPr>
          <w:bCs w:val="0"/>
        </w:rPr>
        <w:t xml:space="preserve"> 1 074,424</w:t>
      </w:r>
      <w:r w:rsidRPr="00A51744">
        <w:rPr>
          <w:bCs w:val="0"/>
        </w:rPr>
        <w:t xml:space="preserve"> тыс. руб. в том числе </w:t>
      </w:r>
      <w:proofErr w:type="spellStart"/>
      <w:r w:rsidRPr="00A51744">
        <w:rPr>
          <w:bCs w:val="0"/>
        </w:rPr>
        <w:t>СМР</w:t>
      </w:r>
      <w:proofErr w:type="spellEnd"/>
      <w:r w:rsidRPr="00A51744">
        <w:rPr>
          <w:bCs w:val="0"/>
        </w:rPr>
        <w:t xml:space="preserve"> –</w:t>
      </w:r>
      <w:r>
        <w:rPr>
          <w:bCs w:val="0"/>
        </w:rPr>
        <w:t xml:space="preserve"> 562,989</w:t>
      </w:r>
      <w:r w:rsidRPr="00A51744">
        <w:rPr>
          <w:bCs w:val="0"/>
        </w:rPr>
        <w:t xml:space="preserve"> тыс. руб.</w:t>
      </w:r>
    </w:p>
    <w:p w:rsidR="00E00FE5" w:rsidRDefault="00E00FE5" w:rsidP="003B0F9F">
      <w:pPr>
        <w:pStyle w:val="--7"/>
        <w:rPr>
          <w:b/>
        </w:rPr>
      </w:pP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361" w:rsidRDefault="00293361">
      <w:r>
        <w:separator/>
      </w:r>
    </w:p>
  </w:endnote>
  <w:endnote w:type="continuationSeparator" w:id="0">
    <w:p w:rsidR="00293361" w:rsidRDefault="0029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altName w:val="Arial"/>
    <w:panose1 w:val="020B0500000000000000"/>
    <w:charset w:val="CC"/>
    <w:family w:val="swiss"/>
    <w:pitch w:val="variable"/>
    <w:sig w:usb0="00000001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9A8B12" wp14:editId="6ED5F07A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57F84FB1"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20776857" wp14:editId="1FEA9A5D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EC3727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  <w:tr w:rsidR="00EC3727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EC3727" w:rsidRPr="000F3616" w:rsidRDefault="00EC3727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EC3727" w:rsidRPr="000F3616" w:rsidRDefault="00EC3727"/>
                                  </w:tc>
                                </w:tr>
                              </w:tbl>
                              <w:p w:rsidR="00EC3727" w:rsidRPr="001E7CE0" w:rsidRDefault="00EC3727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20776857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EC3727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Взам.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  <w:tr w:rsidR="00EC3727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C3727" w:rsidRPr="000F3616" w:rsidRDefault="00EC3727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EC3727" w:rsidRPr="000F3616" w:rsidRDefault="00EC3727"/>
                            </w:tc>
                          </w:tr>
                        </w:tbl>
                        <w:p w:rsidR="00EC3727" w:rsidRPr="001E7CE0" w:rsidRDefault="00EC3727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0630A393" wp14:editId="13000450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DE3BF38"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EC3727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EC3727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02B2369A" wp14:editId="09E554A4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28A3871"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2AF2F8C9" wp14:editId="463F06F8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5245374"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7AFB2AA9" wp14:editId="10A09C0B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7536DB1"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C8F1534" wp14:editId="182D6979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7C0CFBD"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C541D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541D1">
            <w:rPr>
              <w:rFonts w:ascii="Times New Roman" w:hAnsi="Times New Roman" w:cs="Times New Roman"/>
              <w:sz w:val="40"/>
              <w:szCs w:val="40"/>
              <w:lang w:val="en-US"/>
            </w:rPr>
            <w:t>8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0FDC20FA" wp14:editId="0AE9C461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451F817F" wp14:editId="64B7D12E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412CF6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412CF6" w:rsidRPr="00AB5A49" w:rsidRDefault="00412CF6" w:rsidP="00412CF6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 wp14:anchorId="7AE0CF10" wp14:editId="1D749499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 wp14:anchorId="1C7567C2" wp14:editId="5F1A3D77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0CB4DCB8" wp14:editId="11843432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</w:pP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</w:pPr>
        </w:p>
      </w:tc>
    </w:tr>
    <w:tr w:rsidR="00412CF6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6D12F7" w:rsidRDefault="00412CF6" w:rsidP="00412CF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DE39E6" w:rsidRDefault="00412CF6" w:rsidP="00412CF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412CF6" w:rsidRPr="00300201" w:rsidRDefault="00412CF6" w:rsidP="00412CF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C541D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541D1">
            <w:rPr>
              <w:rFonts w:ascii="Times New Roman" w:hAnsi="Times New Roman" w:cs="Times New Roman"/>
              <w:sz w:val="40"/>
              <w:szCs w:val="40"/>
              <w:lang w:val="en-US"/>
            </w:rPr>
            <w:t>8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EC37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4A6D1FBC" wp14:editId="57673BA6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6CE59F"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2E682CAB" wp14:editId="6D865C08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E7A4938"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56859CC9" wp14:editId="5EDCAADA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2E87423"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C541D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C541D1">
            <w:rPr>
              <w:rFonts w:ascii="Times New Roman" w:hAnsi="Times New Roman" w:cs="Times New Roman"/>
              <w:sz w:val="40"/>
              <w:szCs w:val="40"/>
              <w:lang w:val="en-US"/>
            </w:rPr>
            <w:t>8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Буровцева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 wp14:anchorId="1B34A123" wp14:editId="4D167782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71F38E1D" wp14:editId="279FF136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FC1B1D">
            <w:rPr>
              <w:sz w:val="24"/>
              <w:szCs w:val="24"/>
            </w:rPr>
            <w:fldChar w:fldCharType="begin"/>
          </w:r>
          <w:r w:rsidRPr="00FC1B1D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FC1B1D"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FC1B1D">
            <w:rPr>
              <w:sz w:val="24"/>
              <w:szCs w:val="24"/>
            </w:rPr>
            <w:fldChar w:fldCharType="end"/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3DF57611" wp14:editId="0CBF2EAA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1D6DE3FC" wp14:editId="1BD0052E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166365E5" wp14:editId="7E48ADCC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 wp14:anchorId="4540605F" wp14:editId="51BE00B1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361" w:rsidRDefault="00293361">
      <w:r>
        <w:separator/>
      </w:r>
    </w:p>
  </w:footnote>
  <w:footnote w:type="continuationSeparator" w:id="0">
    <w:p w:rsidR="00293361" w:rsidRDefault="00293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EC3727" w:rsidP="00DE39E6">
          <w:pPr>
            <w:pStyle w:val="a5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4F2D406B" wp14:editId="160D22A3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36FD9FBF"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10F691EC" wp14:editId="5E48C1E1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0188409"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2842C8F4" wp14:editId="252407EB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65E23487"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EC3727">
          <w:pPr>
            <w:pStyle w:val="a5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72507C96" wp14:editId="14C88BDE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00C52B24"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6CAA8369" wp14:editId="64804316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69AD4605"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727" w:rsidRDefault="00EC3727">
    <w:pPr>
      <w:pStyle w:val="a5"/>
    </w:pPr>
  </w:p>
  <w:p w:rsidR="00EC3727" w:rsidRDefault="00EC3727" w:rsidP="00884426">
    <w:pPr>
      <w:pStyle w:val="a5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3DECCEE1" wp14:editId="40C95A2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0BD3DE1"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0C7782C1" wp14:editId="5FDFE221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3C25FB0"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EC3727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21340AEB" wp14:editId="6493A98B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624CDA5"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EC372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BE9B7C8" wp14:editId="003C5BE3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2C4B209"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EC3727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D33FA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EC3727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6F757CA9" wp14:editId="093C56AF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CAE077F"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4DFA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1C7C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0D68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0C0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3361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5C48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2CF6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C60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4C8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474B5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22E3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19D5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698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398D"/>
    <w:rsid w:val="00695654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0F66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01E8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3202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0D7C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60C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5DDA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0C2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2DB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869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330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774"/>
    <w:rsid w:val="00B41145"/>
    <w:rsid w:val="00B42A8A"/>
    <w:rsid w:val="00B42C2B"/>
    <w:rsid w:val="00B45258"/>
    <w:rsid w:val="00B460E2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5E14"/>
    <w:rsid w:val="00B85FE0"/>
    <w:rsid w:val="00B863D1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41D1"/>
    <w:rsid w:val="00C552D8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65C7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3FAC"/>
    <w:rsid w:val="00D3450E"/>
    <w:rsid w:val="00D3481E"/>
    <w:rsid w:val="00D34845"/>
    <w:rsid w:val="00D34ACD"/>
    <w:rsid w:val="00D34CDB"/>
    <w:rsid w:val="00D37745"/>
    <w:rsid w:val="00D40036"/>
    <w:rsid w:val="00D406F8"/>
    <w:rsid w:val="00D42CB4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524E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6CED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63D2-986C-43FD-8637-41ED627D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468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71</cp:revision>
  <cp:lastPrinted>2017-11-29T12:21:00Z</cp:lastPrinted>
  <dcterms:created xsi:type="dcterms:W3CDTF">2017-08-21T13:19:00Z</dcterms:created>
  <dcterms:modified xsi:type="dcterms:W3CDTF">2017-11-29T12:22:00Z</dcterms:modified>
</cp:coreProperties>
</file>